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976" w:rsidRDefault="00122976">
      <w:pPr>
        <w:tabs>
          <w:tab w:val="left" w:pos="4320"/>
        </w:tabs>
        <w:jc w:val="center"/>
        <w:rPr>
          <w:b/>
          <w:sz w:val="32"/>
          <w:szCs w:val="32"/>
        </w:rPr>
      </w:pPr>
      <w:r w:rsidRPr="007B2627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-1" style="width:63pt;height:1in;visibility:visible">
            <v:imagedata r:id="rId5" o:title=""/>
          </v:shape>
        </w:pict>
      </w:r>
    </w:p>
    <w:p w:rsidR="00122976" w:rsidRPr="00DD2712" w:rsidRDefault="00122976">
      <w:pPr>
        <w:tabs>
          <w:tab w:val="left" w:pos="4320"/>
        </w:tabs>
        <w:jc w:val="center"/>
        <w:rPr>
          <w:b/>
          <w:sz w:val="36"/>
          <w:szCs w:val="36"/>
        </w:rPr>
      </w:pPr>
      <w:r w:rsidRPr="00DD2712">
        <w:rPr>
          <w:b/>
          <w:sz w:val="36"/>
          <w:szCs w:val="36"/>
        </w:rPr>
        <w:t xml:space="preserve">АДМИНИСТРАЦИЯ </w:t>
      </w:r>
    </w:p>
    <w:p w:rsidR="00122976" w:rsidRDefault="00122976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ПОСЕЛЬСКОГО</w:t>
      </w:r>
      <w:r w:rsidRPr="00DD2712">
        <w:rPr>
          <w:b/>
          <w:sz w:val="36"/>
          <w:szCs w:val="36"/>
        </w:rPr>
        <w:t xml:space="preserve"> СЕЛЬСОВЕТА </w:t>
      </w:r>
    </w:p>
    <w:p w:rsidR="00122976" w:rsidRPr="00DD2712" w:rsidRDefault="00122976">
      <w:pPr>
        <w:tabs>
          <w:tab w:val="left" w:pos="4320"/>
        </w:tabs>
        <w:jc w:val="center"/>
        <w:rPr>
          <w:b/>
          <w:sz w:val="36"/>
          <w:szCs w:val="36"/>
        </w:rPr>
      </w:pPr>
      <w:r w:rsidRPr="00DD2712">
        <w:rPr>
          <w:b/>
          <w:sz w:val="36"/>
          <w:szCs w:val="36"/>
        </w:rPr>
        <w:t>КУЗНЕЦКОГО РАЙОНА ПЕНЗЕНСКОЙ ОБЛАСТИ</w:t>
      </w:r>
    </w:p>
    <w:p w:rsidR="00122976" w:rsidRDefault="00122976">
      <w:pPr>
        <w:tabs>
          <w:tab w:val="left" w:pos="4320"/>
        </w:tabs>
        <w:jc w:val="center"/>
        <w:rPr>
          <w:b/>
          <w:sz w:val="28"/>
          <w:szCs w:val="28"/>
        </w:rPr>
      </w:pPr>
    </w:p>
    <w:p w:rsidR="00122976" w:rsidRDefault="00122976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22976" w:rsidRDefault="00122976">
      <w:pPr>
        <w:tabs>
          <w:tab w:val="left" w:pos="4320"/>
        </w:tabs>
        <w:jc w:val="center"/>
        <w:rPr>
          <w:b/>
          <w:sz w:val="28"/>
          <w:szCs w:val="28"/>
        </w:rPr>
      </w:pPr>
    </w:p>
    <w:p w:rsidR="00122976" w:rsidRDefault="00122976">
      <w:pPr>
        <w:tabs>
          <w:tab w:val="left" w:pos="4320"/>
        </w:tabs>
        <w:rPr>
          <w:sz w:val="24"/>
          <w:szCs w:val="24"/>
        </w:rPr>
      </w:pPr>
      <w:r>
        <w:rPr>
          <w:sz w:val="24"/>
          <w:szCs w:val="24"/>
        </w:rPr>
        <w:t xml:space="preserve">от 14 августа </w:t>
      </w:r>
      <w:smartTag w:uri="urn:schemas-microsoft-com:office:smarttags" w:element="metricconverter">
        <w:smartTagPr>
          <w:attr w:name="ProductID" w:val="2020 г"/>
        </w:smartTagPr>
        <w:r>
          <w:rPr>
            <w:sz w:val="24"/>
            <w:szCs w:val="24"/>
          </w:rPr>
          <w:t>2020 г</w:t>
        </w:r>
      </w:smartTag>
      <w:r>
        <w:rPr>
          <w:sz w:val="24"/>
          <w:szCs w:val="24"/>
        </w:rPr>
        <w:t xml:space="preserve">.                                                                                           </w:t>
      </w:r>
      <w:r w:rsidRPr="00DD2712">
        <w:rPr>
          <w:sz w:val="24"/>
          <w:szCs w:val="24"/>
        </w:rPr>
        <w:t>№</w:t>
      </w:r>
      <w:r>
        <w:rPr>
          <w:sz w:val="24"/>
          <w:szCs w:val="24"/>
        </w:rPr>
        <w:t xml:space="preserve">  106</w:t>
      </w:r>
    </w:p>
    <w:p w:rsidR="00122976" w:rsidRDefault="00122976">
      <w:pPr>
        <w:tabs>
          <w:tab w:val="left" w:pos="432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с. Поселки</w:t>
      </w:r>
    </w:p>
    <w:p w:rsidR="00122976" w:rsidRDefault="00122976">
      <w:pPr>
        <w:tabs>
          <w:tab w:val="left" w:pos="4320"/>
        </w:tabs>
        <w:rPr>
          <w:sz w:val="24"/>
          <w:szCs w:val="24"/>
        </w:rPr>
      </w:pPr>
    </w:p>
    <w:p w:rsidR="00122976" w:rsidRDefault="00122976" w:rsidP="00C47404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Перечня муниципальных услуг, предоставляемых в Муниципальном автономном учреждении «Многофункциональный центр предоставления государственных и муниципальных услуг Кузнецкого района Пензенской области»</w:t>
      </w:r>
    </w:p>
    <w:p w:rsidR="00122976" w:rsidRPr="007F2DD8" w:rsidRDefault="00122976" w:rsidP="00C47404">
      <w:pPr>
        <w:tabs>
          <w:tab w:val="left" w:pos="4320"/>
        </w:tabs>
        <w:jc w:val="center"/>
        <w:rPr>
          <w:b/>
          <w:sz w:val="28"/>
          <w:szCs w:val="28"/>
        </w:rPr>
      </w:pPr>
    </w:p>
    <w:p w:rsidR="00122976" w:rsidRPr="009918C1" w:rsidRDefault="00122976" w:rsidP="009918C1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9918C1">
        <w:rPr>
          <w:sz w:val="28"/>
          <w:szCs w:val="28"/>
        </w:rPr>
        <w:t>В соответс</w:t>
      </w:r>
      <w:r>
        <w:rPr>
          <w:sz w:val="28"/>
          <w:szCs w:val="28"/>
        </w:rPr>
        <w:t>т</w:t>
      </w:r>
      <w:r w:rsidRPr="009918C1">
        <w:rPr>
          <w:sz w:val="28"/>
          <w:szCs w:val="28"/>
        </w:rPr>
        <w:t>вии с частью 6 статьи 15 Федерального закона от 27.07.2010 № 210-ФЗ «Об организации предоставления государственных и муниципальных услуг», постановлением администрации Посельского сельсовета Кузнецкого района Пензенской области от 29.06.2020 № 95 «</w:t>
      </w:r>
      <w:r w:rsidRPr="009918C1">
        <w:rPr>
          <w:color w:val="000000"/>
          <w:sz w:val="28"/>
          <w:szCs w:val="28"/>
        </w:rPr>
        <w:t>Об утверждении реестра муниципальных услуг</w:t>
      </w:r>
      <w:r>
        <w:rPr>
          <w:color w:val="000000"/>
          <w:sz w:val="28"/>
          <w:szCs w:val="28"/>
        </w:rPr>
        <w:t xml:space="preserve"> </w:t>
      </w:r>
      <w:r w:rsidRPr="009918C1">
        <w:rPr>
          <w:sz w:val="28"/>
          <w:szCs w:val="28"/>
        </w:rPr>
        <w:t>Посельского сельсовета Кузнецкого района Пензенской области», руководствуясь Уставом Посельского сельсовета Кузнецкого района Пензенской области</w:t>
      </w:r>
      <w:r>
        <w:rPr>
          <w:sz w:val="28"/>
          <w:szCs w:val="28"/>
        </w:rPr>
        <w:t xml:space="preserve"> (с изменениями)</w:t>
      </w:r>
      <w:r w:rsidRPr="009918C1">
        <w:rPr>
          <w:sz w:val="28"/>
          <w:szCs w:val="28"/>
        </w:rPr>
        <w:t>,</w:t>
      </w:r>
    </w:p>
    <w:p w:rsidR="00122976" w:rsidRDefault="00122976" w:rsidP="005055F2">
      <w:pPr>
        <w:ind w:firstLine="708"/>
        <w:jc w:val="both"/>
        <w:rPr>
          <w:sz w:val="28"/>
          <w:szCs w:val="28"/>
        </w:rPr>
      </w:pPr>
    </w:p>
    <w:p w:rsidR="00122976" w:rsidRDefault="00122976" w:rsidP="00DD2712">
      <w:pPr>
        <w:jc w:val="center"/>
        <w:rPr>
          <w:b/>
          <w:color w:val="000000"/>
          <w:spacing w:val="-2"/>
          <w:w w:val="101"/>
          <w:sz w:val="28"/>
          <w:szCs w:val="28"/>
        </w:rPr>
      </w:pPr>
      <w:r>
        <w:rPr>
          <w:b/>
          <w:color w:val="000000"/>
          <w:spacing w:val="-2"/>
          <w:w w:val="101"/>
          <w:sz w:val="28"/>
          <w:szCs w:val="28"/>
        </w:rPr>
        <w:t>администрация Посельского сельсовета</w:t>
      </w:r>
    </w:p>
    <w:p w:rsidR="00122976" w:rsidRDefault="00122976" w:rsidP="00DD2712">
      <w:pPr>
        <w:jc w:val="center"/>
        <w:rPr>
          <w:b/>
          <w:color w:val="000000"/>
          <w:spacing w:val="-2"/>
          <w:w w:val="101"/>
          <w:sz w:val="28"/>
          <w:szCs w:val="28"/>
        </w:rPr>
      </w:pPr>
      <w:r>
        <w:rPr>
          <w:b/>
          <w:color w:val="000000"/>
          <w:spacing w:val="-2"/>
          <w:w w:val="101"/>
          <w:sz w:val="28"/>
          <w:szCs w:val="28"/>
        </w:rPr>
        <w:t>Кузнецкого района Пензенской области постановляет:</w:t>
      </w:r>
    </w:p>
    <w:p w:rsidR="00122976" w:rsidRDefault="00122976" w:rsidP="00DD2712">
      <w:pPr>
        <w:jc w:val="center"/>
        <w:rPr>
          <w:b/>
        </w:rPr>
      </w:pPr>
    </w:p>
    <w:p w:rsidR="00122976" w:rsidRDefault="00122976" w:rsidP="002B72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прилагаемый Перечень муниципальных услуг, предоставляемых в Муниципальном автономном учреждении «Многофункциональный центр предоставления государственных и муниципальных услуг Кузнецкого района Пензенской области».</w:t>
      </w:r>
    </w:p>
    <w:p w:rsidR="00122976" w:rsidRPr="00B161B6" w:rsidRDefault="00122976" w:rsidP="002B72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утратившим силу постановление администрации Посельского сельсовета Кузнецкого района Пензенской области от 05.05.2014 № 58 </w:t>
      </w:r>
      <w:r w:rsidRPr="00B161B6">
        <w:rPr>
          <w:sz w:val="28"/>
          <w:szCs w:val="28"/>
        </w:rPr>
        <w:t>«Об утверждении Перечня муниципальных услуг, предоставляемых в Муниципальном бюджетном учреждении «Многофункциональный центр предоставления государственных и муниципальных услуг»».</w:t>
      </w:r>
    </w:p>
    <w:p w:rsidR="00122976" w:rsidRPr="00CD1B81" w:rsidRDefault="00122976" w:rsidP="005C7B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после его официального опубликования.</w:t>
      </w:r>
    </w:p>
    <w:p w:rsidR="00122976" w:rsidRDefault="00122976" w:rsidP="00DC471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 Настоящее постановление опубликовать в информационном бюллетене Комитета местного самоуправления Посельского сельсовета Кузнецкого района Пензенской области «На Посельской волне» и разместить в информационно-телекоммуникационной сети «Интернет» на официальном сайте администрации Посельского сельсовета Кузнецкого района Пензенской области.</w:t>
      </w:r>
    </w:p>
    <w:p w:rsidR="00122976" w:rsidRDefault="00122976" w:rsidP="00B161B6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5. Контроль за выполнением настоящего постановления возложить на главу администрации Посельского сельсовета Кузнецкого района Пензенской области.</w:t>
      </w:r>
    </w:p>
    <w:p w:rsidR="00122976" w:rsidRDefault="00122976" w:rsidP="00DC4710">
      <w:pPr>
        <w:rPr>
          <w:sz w:val="28"/>
          <w:szCs w:val="28"/>
        </w:rPr>
      </w:pPr>
    </w:p>
    <w:p w:rsidR="00122976" w:rsidRDefault="00122976" w:rsidP="00DC4710">
      <w:pPr>
        <w:rPr>
          <w:sz w:val="28"/>
          <w:szCs w:val="28"/>
        </w:rPr>
      </w:pPr>
    </w:p>
    <w:p w:rsidR="00122976" w:rsidRDefault="00122976" w:rsidP="00DC4710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Посельского сельсовета   </w:t>
      </w:r>
    </w:p>
    <w:p w:rsidR="00122976" w:rsidRDefault="00122976" w:rsidP="00DC4710">
      <w:pPr>
        <w:rPr>
          <w:sz w:val="28"/>
          <w:szCs w:val="28"/>
        </w:rPr>
      </w:pPr>
      <w:r>
        <w:rPr>
          <w:sz w:val="28"/>
          <w:szCs w:val="28"/>
        </w:rPr>
        <w:t>Кузнецкого района Пензенской области                                   А.Н.Дермелев</w:t>
      </w:r>
    </w:p>
    <w:p w:rsidR="00122976" w:rsidRDefault="00122976" w:rsidP="00DC4710">
      <w:pPr>
        <w:rPr>
          <w:sz w:val="28"/>
          <w:szCs w:val="28"/>
        </w:rPr>
      </w:pPr>
    </w:p>
    <w:p w:rsidR="00122976" w:rsidRDefault="00122976" w:rsidP="00DC4710">
      <w:pPr>
        <w:rPr>
          <w:sz w:val="28"/>
          <w:szCs w:val="28"/>
        </w:rPr>
      </w:pPr>
    </w:p>
    <w:p w:rsidR="00122976" w:rsidRDefault="00122976" w:rsidP="00DC4710">
      <w:pPr>
        <w:rPr>
          <w:sz w:val="28"/>
          <w:szCs w:val="28"/>
        </w:rPr>
      </w:pPr>
    </w:p>
    <w:p w:rsidR="00122976" w:rsidRDefault="00122976" w:rsidP="00DC4710">
      <w:pPr>
        <w:rPr>
          <w:sz w:val="28"/>
          <w:szCs w:val="28"/>
        </w:rPr>
      </w:pPr>
    </w:p>
    <w:p w:rsidR="00122976" w:rsidRDefault="00122976" w:rsidP="00DC4710">
      <w:pPr>
        <w:rPr>
          <w:sz w:val="28"/>
          <w:szCs w:val="28"/>
        </w:rPr>
      </w:pPr>
    </w:p>
    <w:p w:rsidR="00122976" w:rsidRDefault="00122976" w:rsidP="00DC4710">
      <w:pPr>
        <w:rPr>
          <w:sz w:val="28"/>
          <w:szCs w:val="28"/>
        </w:rPr>
      </w:pPr>
    </w:p>
    <w:p w:rsidR="00122976" w:rsidRDefault="00122976" w:rsidP="00DC4710">
      <w:pPr>
        <w:rPr>
          <w:sz w:val="28"/>
          <w:szCs w:val="28"/>
        </w:rPr>
      </w:pPr>
    </w:p>
    <w:p w:rsidR="00122976" w:rsidRDefault="00122976" w:rsidP="00DC4710">
      <w:pPr>
        <w:rPr>
          <w:sz w:val="28"/>
          <w:szCs w:val="28"/>
        </w:rPr>
      </w:pPr>
    </w:p>
    <w:p w:rsidR="00122976" w:rsidRDefault="00122976" w:rsidP="00DC4710">
      <w:pPr>
        <w:rPr>
          <w:sz w:val="28"/>
          <w:szCs w:val="28"/>
        </w:rPr>
      </w:pPr>
    </w:p>
    <w:p w:rsidR="00122976" w:rsidRDefault="00122976" w:rsidP="00DC4710">
      <w:pPr>
        <w:rPr>
          <w:sz w:val="28"/>
          <w:szCs w:val="28"/>
        </w:rPr>
      </w:pPr>
    </w:p>
    <w:p w:rsidR="00122976" w:rsidRDefault="00122976" w:rsidP="00DC4710">
      <w:pPr>
        <w:rPr>
          <w:sz w:val="28"/>
          <w:szCs w:val="28"/>
        </w:rPr>
      </w:pPr>
    </w:p>
    <w:p w:rsidR="00122976" w:rsidRDefault="00122976" w:rsidP="00DC4710">
      <w:pPr>
        <w:rPr>
          <w:sz w:val="28"/>
          <w:szCs w:val="28"/>
        </w:rPr>
      </w:pPr>
    </w:p>
    <w:p w:rsidR="00122976" w:rsidRDefault="00122976" w:rsidP="00DC4710">
      <w:pPr>
        <w:rPr>
          <w:sz w:val="28"/>
          <w:szCs w:val="28"/>
        </w:rPr>
      </w:pPr>
    </w:p>
    <w:p w:rsidR="00122976" w:rsidRDefault="00122976" w:rsidP="00DC4710">
      <w:pPr>
        <w:rPr>
          <w:sz w:val="28"/>
          <w:szCs w:val="28"/>
        </w:rPr>
      </w:pPr>
    </w:p>
    <w:p w:rsidR="00122976" w:rsidRDefault="00122976" w:rsidP="00DC4710">
      <w:pPr>
        <w:rPr>
          <w:sz w:val="28"/>
          <w:szCs w:val="28"/>
        </w:rPr>
      </w:pPr>
    </w:p>
    <w:p w:rsidR="00122976" w:rsidRDefault="00122976" w:rsidP="00DC4710">
      <w:pPr>
        <w:rPr>
          <w:sz w:val="28"/>
          <w:szCs w:val="28"/>
        </w:rPr>
      </w:pPr>
    </w:p>
    <w:p w:rsidR="00122976" w:rsidRDefault="00122976" w:rsidP="00DC4710">
      <w:pPr>
        <w:rPr>
          <w:sz w:val="28"/>
          <w:szCs w:val="28"/>
        </w:rPr>
      </w:pPr>
    </w:p>
    <w:p w:rsidR="00122976" w:rsidRDefault="00122976" w:rsidP="00DC4710">
      <w:pPr>
        <w:rPr>
          <w:sz w:val="28"/>
          <w:szCs w:val="28"/>
        </w:rPr>
      </w:pPr>
    </w:p>
    <w:p w:rsidR="00122976" w:rsidRDefault="00122976" w:rsidP="00DC4710">
      <w:pPr>
        <w:rPr>
          <w:sz w:val="28"/>
          <w:szCs w:val="28"/>
        </w:rPr>
      </w:pPr>
    </w:p>
    <w:p w:rsidR="00122976" w:rsidRDefault="00122976" w:rsidP="00DC4710">
      <w:pPr>
        <w:rPr>
          <w:sz w:val="28"/>
          <w:szCs w:val="28"/>
        </w:rPr>
      </w:pPr>
    </w:p>
    <w:p w:rsidR="00122976" w:rsidRDefault="00122976" w:rsidP="00DC4710">
      <w:pPr>
        <w:rPr>
          <w:sz w:val="28"/>
          <w:szCs w:val="28"/>
        </w:rPr>
      </w:pPr>
    </w:p>
    <w:p w:rsidR="00122976" w:rsidRDefault="00122976" w:rsidP="00DC4710">
      <w:pPr>
        <w:rPr>
          <w:sz w:val="28"/>
          <w:szCs w:val="28"/>
        </w:rPr>
      </w:pPr>
    </w:p>
    <w:p w:rsidR="00122976" w:rsidRDefault="00122976" w:rsidP="00DC4710">
      <w:pPr>
        <w:rPr>
          <w:sz w:val="28"/>
          <w:szCs w:val="28"/>
        </w:rPr>
      </w:pPr>
    </w:p>
    <w:p w:rsidR="00122976" w:rsidRDefault="00122976" w:rsidP="00DC4710">
      <w:pPr>
        <w:rPr>
          <w:sz w:val="28"/>
          <w:szCs w:val="28"/>
        </w:rPr>
      </w:pPr>
    </w:p>
    <w:p w:rsidR="00122976" w:rsidRDefault="00122976" w:rsidP="00DC4710">
      <w:pPr>
        <w:rPr>
          <w:sz w:val="28"/>
          <w:szCs w:val="28"/>
        </w:rPr>
      </w:pPr>
    </w:p>
    <w:p w:rsidR="00122976" w:rsidRDefault="00122976" w:rsidP="00DC4710">
      <w:pPr>
        <w:rPr>
          <w:sz w:val="28"/>
          <w:szCs w:val="28"/>
        </w:rPr>
      </w:pPr>
    </w:p>
    <w:p w:rsidR="00122976" w:rsidRDefault="00122976" w:rsidP="00DC4710">
      <w:pPr>
        <w:rPr>
          <w:sz w:val="28"/>
          <w:szCs w:val="28"/>
        </w:rPr>
      </w:pPr>
    </w:p>
    <w:p w:rsidR="00122976" w:rsidRDefault="00122976" w:rsidP="00DC4710">
      <w:pPr>
        <w:rPr>
          <w:sz w:val="28"/>
          <w:szCs w:val="28"/>
        </w:rPr>
      </w:pPr>
    </w:p>
    <w:p w:rsidR="00122976" w:rsidRDefault="00122976" w:rsidP="00DC4710">
      <w:pPr>
        <w:rPr>
          <w:sz w:val="28"/>
          <w:szCs w:val="28"/>
        </w:rPr>
      </w:pPr>
    </w:p>
    <w:p w:rsidR="00122976" w:rsidRDefault="00122976" w:rsidP="00DC4710">
      <w:pPr>
        <w:rPr>
          <w:sz w:val="28"/>
          <w:szCs w:val="28"/>
        </w:rPr>
      </w:pPr>
    </w:p>
    <w:p w:rsidR="00122976" w:rsidRDefault="00122976" w:rsidP="00DC4710">
      <w:pPr>
        <w:rPr>
          <w:sz w:val="28"/>
          <w:szCs w:val="28"/>
        </w:rPr>
      </w:pPr>
    </w:p>
    <w:p w:rsidR="00122976" w:rsidRDefault="00122976" w:rsidP="00DC4710">
      <w:pPr>
        <w:rPr>
          <w:sz w:val="28"/>
          <w:szCs w:val="28"/>
        </w:rPr>
      </w:pPr>
    </w:p>
    <w:p w:rsidR="00122976" w:rsidRDefault="00122976" w:rsidP="00DC4710">
      <w:pPr>
        <w:rPr>
          <w:sz w:val="28"/>
          <w:szCs w:val="28"/>
        </w:rPr>
      </w:pPr>
    </w:p>
    <w:p w:rsidR="00122976" w:rsidRDefault="00122976" w:rsidP="00DC4710">
      <w:pPr>
        <w:rPr>
          <w:sz w:val="28"/>
          <w:szCs w:val="28"/>
        </w:rPr>
      </w:pPr>
    </w:p>
    <w:p w:rsidR="00122976" w:rsidRDefault="00122976" w:rsidP="0086518C">
      <w:pPr>
        <w:ind w:left="4560"/>
        <w:rPr>
          <w:sz w:val="28"/>
          <w:szCs w:val="28"/>
        </w:rPr>
      </w:pPr>
      <w:bookmarkStart w:id="0" w:name="_GoBack"/>
      <w:bookmarkEnd w:id="0"/>
    </w:p>
    <w:p w:rsidR="00122976" w:rsidRPr="000E245C" w:rsidRDefault="00122976" w:rsidP="0086518C">
      <w:pPr>
        <w:ind w:left="4560"/>
        <w:rPr>
          <w:sz w:val="28"/>
          <w:szCs w:val="28"/>
        </w:rPr>
      </w:pPr>
      <w:r w:rsidRPr="000E245C">
        <w:rPr>
          <w:sz w:val="28"/>
          <w:szCs w:val="28"/>
        </w:rPr>
        <w:t>Утвержден</w:t>
      </w:r>
    </w:p>
    <w:p w:rsidR="00122976" w:rsidRPr="0086518C" w:rsidRDefault="00122976" w:rsidP="0086518C">
      <w:pPr>
        <w:ind w:left="4560"/>
        <w:rPr>
          <w:sz w:val="24"/>
          <w:szCs w:val="24"/>
        </w:rPr>
      </w:pPr>
      <w:r w:rsidRPr="0086518C">
        <w:rPr>
          <w:sz w:val="24"/>
          <w:szCs w:val="24"/>
        </w:rPr>
        <w:t xml:space="preserve">постановлением администрации </w:t>
      </w:r>
    </w:p>
    <w:p w:rsidR="00122976" w:rsidRPr="0086518C" w:rsidRDefault="00122976" w:rsidP="0086518C">
      <w:pPr>
        <w:ind w:left="4560"/>
        <w:rPr>
          <w:sz w:val="24"/>
          <w:szCs w:val="24"/>
        </w:rPr>
      </w:pPr>
      <w:r>
        <w:rPr>
          <w:sz w:val="24"/>
          <w:szCs w:val="24"/>
        </w:rPr>
        <w:t>Посельского</w:t>
      </w:r>
      <w:r w:rsidRPr="0086518C">
        <w:rPr>
          <w:sz w:val="24"/>
          <w:szCs w:val="24"/>
        </w:rPr>
        <w:t xml:space="preserve"> сельсовета</w:t>
      </w:r>
    </w:p>
    <w:p w:rsidR="00122976" w:rsidRPr="0086518C" w:rsidRDefault="00122976" w:rsidP="0086518C">
      <w:pPr>
        <w:ind w:left="4560"/>
        <w:rPr>
          <w:sz w:val="24"/>
          <w:szCs w:val="24"/>
        </w:rPr>
      </w:pPr>
      <w:r w:rsidRPr="0086518C">
        <w:rPr>
          <w:sz w:val="24"/>
          <w:szCs w:val="24"/>
        </w:rPr>
        <w:t>Кузнецкого района Пензенской области</w:t>
      </w:r>
    </w:p>
    <w:p w:rsidR="00122976" w:rsidRPr="0086518C" w:rsidRDefault="00122976" w:rsidP="0086518C">
      <w:pPr>
        <w:ind w:left="4560"/>
        <w:rPr>
          <w:sz w:val="24"/>
          <w:szCs w:val="24"/>
        </w:rPr>
      </w:pPr>
      <w:r w:rsidRPr="0086518C">
        <w:rPr>
          <w:sz w:val="24"/>
          <w:szCs w:val="24"/>
        </w:rPr>
        <w:t xml:space="preserve">от </w:t>
      </w:r>
      <w:r>
        <w:rPr>
          <w:sz w:val="24"/>
          <w:szCs w:val="24"/>
        </w:rPr>
        <w:t>14.08.2020</w:t>
      </w:r>
      <w:r w:rsidRPr="0086518C">
        <w:rPr>
          <w:sz w:val="24"/>
          <w:szCs w:val="24"/>
        </w:rPr>
        <w:t xml:space="preserve"> № </w:t>
      </w:r>
      <w:r>
        <w:rPr>
          <w:sz w:val="24"/>
          <w:szCs w:val="24"/>
        </w:rPr>
        <w:t>106</w:t>
      </w:r>
    </w:p>
    <w:p w:rsidR="00122976" w:rsidRDefault="00122976" w:rsidP="00DC4710">
      <w:pPr>
        <w:rPr>
          <w:sz w:val="28"/>
          <w:szCs w:val="28"/>
        </w:rPr>
      </w:pPr>
    </w:p>
    <w:p w:rsidR="00122976" w:rsidRDefault="00122976" w:rsidP="00DC4710">
      <w:pPr>
        <w:rPr>
          <w:sz w:val="28"/>
          <w:szCs w:val="28"/>
        </w:rPr>
      </w:pPr>
    </w:p>
    <w:p w:rsidR="00122976" w:rsidRDefault="00122976" w:rsidP="008651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муниципальных услуг, предоставляемых в Муниципальном автономном учреждении «Многофункциональный центр предоставления государственных и муниципальных услуг Кузнецкого района Пензенской области»</w:t>
      </w:r>
    </w:p>
    <w:p w:rsidR="00122976" w:rsidRDefault="00122976" w:rsidP="0086518C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8753"/>
      </w:tblGrid>
      <w:tr w:rsidR="00122976" w:rsidRPr="00D3054B" w:rsidTr="00802DCB">
        <w:tc>
          <w:tcPr>
            <w:tcW w:w="534" w:type="dxa"/>
          </w:tcPr>
          <w:p w:rsidR="00122976" w:rsidRPr="00802DCB" w:rsidRDefault="00122976" w:rsidP="00802DCB">
            <w:pPr>
              <w:jc w:val="center"/>
              <w:rPr>
                <w:sz w:val="28"/>
                <w:szCs w:val="28"/>
              </w:rPr>
            </w:pPr>
            <w:r w:rsidRPr="00802DCB">
              <w:rPr>
                <w:sz w:val="28"/>
                <w:szCs w:val="28"/>
              </w:rPr>
              <w:t>1</w:t>
            </w:r>
          </w:p>
        </w:tc>
        <w:tc>
          <w:tcPr>
            <w:tcW w:w="8753" w:type="dxa"/>
          </w:tcPr>
          <w:p w:rsidR="00122976" w:rsidRPr="00802DCB" w:rsidRDefault="00122976" w:rsidP="00802DCB">
            <w:pPr>
              <w:suppressAutoHyphens/>
              <w:ind w:right="-108"/>
              <w:rPr>
                <w:bCs/>
                <w:sz w:val="28"/>
                <w:szCs w:val="28"/>
              </w:rPr>
            </w:pPr>
            <w:r w:rsidRPr="00802DCB">
              <w:rPr>
                <w:bCs/>
                <w:sz w:val="28"/>
                <w:szCs w:val="28"/>
              </w:rPr>
              <w:t>Прием заявлений, документов, а также постановка граждан на учет в качестве нуждающихся в жилых помещениях, предоставляемых по договорам социального найма.</w:t>
            </w:r>
          </w:p>
        </w:tc>
      </w:tr>
      <w:tr w:rsidR="00122976" w:rsidRPr="00D3054B" w:rsidTr="00802DCB">
        <w:tc>
          <w:tcPr>
            <w:tcW w:w="534" w:type="dxa"/>
          </w:tcPr>
          <w:p w:rsidR="00122976" w:rsidRPr="00802DCB" w:rsidRDefault="00122976" w:rsidP="00802DCB">
            <w:pPr>
              <w:jc w:val="center"/>
              <w:rPr>
                <w:sz w:val="28"/>
                <w:szCs w:val="28"/>
              </w:rPr>
            </w:pPr>
            <w:r w:rsidRPr="00802DCB">
              <w:rPr>
                <w:sz w:val="28"/>
                <w:szCs w:val="28"/>
              </w:rPr>
              <w:t>2</w:t>
            </w:r>
          </w:p>
        </w:tc>
        <w:tc>
          <w:tcPr>
            <w:tcW w:w="8753" w:type="dxa"/>
          </w:tcPr>
          <w:p w:rsidR="00122976" w:rsidRPr="00802DCB" w:rsidRDefault="00122976" w:rsidP="00802DCB">
            <w:pPr>
              <w:jc w:val="both"/>
              <w:rPr>
                <w:sz w:val="28"/>
                <w:szCs w:val="28"/>
              </w:rPr>
            </w:pPr>
            <w:r w:rsidRPr="00802DCB">
              <w:rPr>
                <w:sz w:val="28"/>
                <w:szCs w:val="28"/>
              </w:rPr>
              <w:t xml:space="preserve">Предоставление информации и выписок из Реестра муниципальной собственности Посельского сельсовета Кузнецкого района Пензенской области </w:t>
            </w:r>
          </w:p>
        </w:tc>
      </w:tr>
      <w:tr w:rsidR="00122976" w:rsidRPr="00D3054B" w:rsidTr="00802DCB">
        <w:tc>
          <w:tcPr>
            <w:tcW w:w="534" w:type="dxa"/>
          </w:tcPr>
          <w:p w:rsidR="00122976" w:rsidRPr="00802DCB" w:rsidRDefault="00122976" w:rsidP="00802DCB">
            <w:pPr>
              <w:jc w:val="center"/>
              <w:rPr>
                <w:sz w:val="28"/>
                <w:szCs w:val="28"/>
              </w:rPr>
            </w:pPr>
            <w:r w:rsidRPr="00802DCB">
              <w:rPr>
                <w:sz w:val="28"/>
                <w:szCs w:val="28"/>
              </w:rPr>
              <w:t>3</w:t>
            </w:r>
          </w:p>
        </w:tc>
        <w:tc>
          <w:tcPr>
            <w:tcW w:w="8753" w:type="dxa"/>
          </w:tcPr>
          <w:p w:rsidR="00122976" w:rsidRPr="00802DCB" w:rsidRDefault="00122976" w:rsidP="00802DCB">
            <w:pPr>
              <w:jc w:val="both"/>
              <w:rPr>
                <w:sz w:val="28"/>
                <w:szCs w:val="28"/>
              </w:rPr>
            </w:pPr>
            <w:r w:rsidRPr="00802DCB">
              <w:rPr>
                <w:sz w:val="28"/>
                <w:szCs w:val="28"/>
              </w:rPr>
              <w:t>Предоставление муниципального имущества в аренду, безвозмездное пользование, доверительное управление и иные законные формы владения.</w:t>
            </w:r>
          </w:p>
        </w:tc>
      </w:tr>
      <w:tr w:rsidR="00122976" w:rsidRPr="00D3054B" w:rsidTr="00802DCB">
        <w:tc>
          <w:tcPr>
            <w:tcW w:w="534" w:type="dxa"/>
          </w:tcPr>
          <w:p w:rsidR="00122976" w:rsidRPr="00802DCB" w:rsidRDefault="00122976" w:rsidP="00802DCB">
            <w:pPr>
              <w:jc w:val="center"/>
              <w:rPr>
                <w:sz w:val="28"/>
                <w:szCs w:val="28"/>
              </w:rPr>
            </w:pPr>
            <w:r w:rsidRPr="00802DCB">
              <w:rPr>
                <w:sz w:val="28"/>
                <w:szCs w:val="28"/>
              </w:rPr>
              <w:t>4</w:t>
            </w:r>
          </w:p>
        </w:tc>
        <w:tc>
          <w:tcPr>
            <w:tcW w:w="8753" w:type="dxa"/>
          </w:tcPr>
          <w:p w:rsidR="00122976" w:rsidRPr="00802DCB" w:rsidRDefault="00122976" w:rsidP="00802DCB">
            <w:pPr>
              <w:jc w:val="both"/>
              <w:rPr>
                <w:sz w:val="28"/>
                <w:szCs w:val="28"/>
              </w:rPr>
            </w:pPr>
            <w:r w:rsidRPr="00802DCB">
              <w:rPr>
                <w:sz w:val="28"/>
                <w:szCs w:val="28"/>
              </w:rPr>
              <w:t>Заключение  договоров бесплатной передачи в собственность граждан жилых помещений, находящихся в муниципальной собственности Посельского сельсовета Кузнецкого района Пензенской области, занимаемых ими на условиях социального найма.</w:t>
            </w:r>
          </w:p>
        </w:tc>
      </w:tr>
      <w:tr w:rsidR="00122976" w:rsidRPr="00D3054B" w:rsidTr="00802DCB">
        <w:tc>
          <w:tcPr>
            <w:tcW w:w="534" w:type="dxa"/>
          </w:tcPr>
          <w:p w:rsidR="00122976" w:rsidRPr="00802DCB" w:rsidRDefault="00122976" w:rsidP="00802DCB">
            <w:pPr>
              <w:jc w:val="center"/>
              <w:rPr>
                <w:sz w:val="28"/>
                <w:szCs w:val="28"/>
              </w:rPr>
            </w:pPr>
            <w:r w:rsidRPr="00802DCB">
              <w:rPr>
                <w:sz w:val="28"/>
                <w:szCs w:val="28"/>
              </w:rPr>
              <w:t>5</w:t>
            </w:r>
          </w:p>
        </w:tc>
        <w:tc>
          <w:tcPr>
            <w:tcW w:w="8753" w:type="dxa"/>
          </w:tcPr>
          <w:p w:rsidR="00122976" w:rsidRPr="00802DCB" w:rsidRDefault="00122976" w:rsidP="00802DCB">
            <w:pPr>
              <w:jc w:val="both"/>
              <w:rPr>
                <w:sz w:val="28"/>
                <w:szCs w:val="28"/>
              </w:rPr>
            </w:pPr>
            <w:r w:rsidRPr="00802DCB">
              <w:rPr>
                <w:sz w:val="28"/>
                <w:szCs w:val="28"/>
              </w:rPr>
              <w:t>Заключение договора на передачу из собственности граждан в муниципальную собственность Посельского  сельсовета Кузнецкого района Пензенской области ранее приватизированных жилых помещений.</w:t>
            </w:r>
          </w:p>
        </w:tc>
      </w:tr>
      <w:tr w:rsidR="00122976" w:rsidRPr="00D3054B" w:rsidTr="00802DCB">
        <w:tc>
          <w:tcPr>
            <w:tcW w:w="534" w:type="dxa"/>
          </w:tcPr>
          <w:p w:rsidR="00122976" w:rsidRPr="00802DCB" w:rsidRDefault="00122976" w:rsidP="00802DCB">
            <w:pPr>
              <w:jc w:val="center"/>
              <w:rPr>
                <w:sz w:val="28"/>
                <w:szCs w:val="28"/>
              </w:rPr>
            </w:pPr>
            <w:r w:rsidRPr="00802DCB">
              <w:rPr>
                <w:sz w:val="28"/>
                <w:szCs w:val="28"/>
              </w:rPr>
              <w:t>6</w:t>
            </w:r>
          </w:p>
        </w:tc>
        <w:tc>
          <w:tcPr>
            <w:tcW w:w="8753" w:type="dxa"/>
          </w:tcPr>
          <w:p w:rsidR="00122976" w:rsidRPr="00802DCB" w:rsidRDefault="00122976" w:rsidP="00802DCB">
            <w:pPr>
              <w:jc w:val="both"/>
              <w:rPr>
                <w:sz w:val="28"/>
                <w:szCs w:val="28"/>
              </w:rPr>
            </w:pPr>
            <w:r w:rsidRPr="00802DCB">
              <w:rPr>
                <w:sz w:val="28"/>
                <w:szCs w:val="28"/>
              </w:rPr>
              <w:t>Присвоение и аннулирование адресов</w:t>
            </w:r>
          </w:p>
        </w:tc>
      </w:tr>
      <w:tr w:rsidR="00122976" w:rsidRPr="00D3054B" w:rsidTr="00802DCB">
        <w:tc>
          <w:tcPr>
            <w:tcW w:w="534" w:type="dxa"/>
          </w:tcPr>
          <w:p w:rsidR="00122976" w:rsidRPr="00802DCB" w:rsidRDefault="00122976" w:rsidP="00802DCB">
            <w:pPr>
              <w:jc w:val="center"/>
              <w:rPr>
                <w:sz w:val="28"/>
                <w:szCs w:val="28"/>
              </w:rPr>
            </w:pPr>
            <w:r w:rsidRPr="00802DCB">
              <w:rPr>
                <w:sz w:val="28"/>
                <w:szCs w:val="28"/>
              </w:rPr>
              <w:t>7</w:t>
            </w:r>
          </w:p>
        </w:tc>
        <w:tc>
          <w:tcPr>
            <w:tcW w:w="8753" w:type="dxa"/>
          </w:tcPr>
          <w:p w:rsidR="00122976" w:rsidRPr="00802DCB" w:rsidRDefault="00122976" w:rsidP="00802DCB">
            <w:pPr>
              <w:jc w:val="both"/>
              <w:rPr>
                <w:sz w:val="28"/>
                <w:szCs w:val="28"/>
              </w:rPr>
            </w:pPr>
            <w:r w:rsidRPr="00802DCB">
              <w:rPr>
                <w:sz w:val="28"/>
                <w:szCs w:val="28"/>
              </w:rPr>
              <w:t>Предоставление информации об объектах недвижимого имущества, находящегося в муниципальной собственности Посельского сельсовета Кузнецкого района Пензенской области и  предназначенного для сдачи в аренду.</w:t>
            </w:r>
          </w:p>
        </w:tc>
      </w:tr>
      <w:tr w:rsidR="00122976" w:rsidRPr="00D3054B" w:rsidTr="00802DCB">
        <w:tc>
          <w:tcPr>
            <w:tcW w:w="534" w:type="dxa"/>
          </w:tcPr>
          <w:p w:rsidR="00122976" w:rsidRPr="00802DCB" w:rsidRDefault="00122976" w:rsidP="00802DCB">
            <w:pPr>
              <w:jc w:val="center"/>
              <w:rPr>
                <w:sz w:val="28"/>
                <w:szCs w:val="28"/>
              </w:rPr>
            </w:pPr>
            <w:r w:rsidRPr="00802DCB">
              <w:rPr>
                <w:sz w:val="28"/>
                <w:szCs w:val="28"/>
              </w:rPr>
              <w:t>8</w:t>
            </w:r>
          </w:p>
        </w:tc>
        <w:tc>
          <w:tcPr>
            <w:tcW w:w="8753" w:type="dxa"/>
          </w:tcPr>
          <w:p w:rsidR="00122976" w:rsidRPr="00802DCB" w:rsidRDefault="00122976" w:rsidP="00802DCB">
            <w:pPr>
              <w:jc w:val="both"/>
              <w:rPr>
                <w:sz w:val="28"/>
                <w:szCs w:val="28"/>
                <w:vertAlign w:val="superscript"/>
              </w:rPr>
            </w:pPr>
            <w:r w:rsidRPr="00802DCB">
              <w:rPr>
                <w:bCs/>
                <w:sz w:val="28"/>
                <w:szCs w:val="28"/>
              </w:rPr>
              <w:t>Прием заявлений, документов, а также выдача документов о п</w:t>
            </w:r>
            <w:r w:rsidRPr="00802DCB">
              <w:rPr>
                <w:sz w:val="28"/>
                <w:szCs w:val="28"/>
              </w:rPr>
              <w:t>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реконструкции.</w:t>
            </w:r>
          </w:p>
        </w:tc>
      </w:tr>
      <w:tr w:rsidR="00122976" w:rsidRPr="00D3054B" w:rsidTr="00802DCB">
        <w:tc>
          <w:tcPr>
            <w:tcW w:w="534" w:type="dxa"/>
          </w:tcPr>
          <w:p w:rsidR="00122976" w:rsidRPr="00802DCB" w:rsidRDefault="00122976" w:rsidP="00802DCB">
            <w:pPr>
              <w:jc w:val="center"/>
              <w:rPr>
                <w:sz w:val="28"/>
                <w:szCs w:val="28"/>
              </w:rPr>
            </w:pPr>
            <w:r w:rsidRPr="00802DCB">
              <w:rPr>
                <w:sz w:val="28"/>
                <w:szCs w:val="28"/>
              </w:rPr>
              <w:t>9</w:t>
            </w:r>
          </w:p>
        </w:tc>
        <w:tc>
          <w:tcPr>
            <w:tcW w:w="8753" w:type="dxa"/>
          </w:tcPr>
          <w:p w:rsidR="00122976" w:rsidRPr="00802DCB" w:rsidRDefault="00122976" w:rsidP="00802DCB">
            <w:pPr>
              <w:jc w:val="both"/>
              <w:rPr>
                <w:sz w:val="28"/>
                <w:szCs w:val="28"/>
                <w:vertAlign w:val="superscript"/>
              </w:rPr>
            </w:pPr>
            <w:r w:rsidRPr="00802DCB">
              <w:rPr>
                <w:bCs/>
                <w:sz w:val="28"/>
                <w:szCs w:val="28"/>
              </w:rPr>
              <w:t>Согласование проведения переустройства и (или) перепланировки помещения</w:t>
            </w:r>
            <w:r w:rsidRPr="00802DCB">
              <w:rPr>
                <w:sz w:val="28"/>
                <w:szCs w:val="28"/>
              </w:rPr>
              <w:t xml:space="preserve"> в многоквартирном доме</w:t>
            </w:r>
          </w:p>
        </w:tc>
      </w:tr>
      <w:tr w:rsidR="00122976" w:rsidRPr="00D3054B" w:rsidTr="00802DCB">
        <w:tc>
          <w:tcPr>
            <w:tcW w:w="534" w:type="dxa"/>
          </w:tcPr>
          <w:p w:rsidR="00122976" w:rsidRPr="00802DCB" w:rsidRDefault="00122976" w:rsidP="00802DCB">
            <w:pPr>
              <w:jc w:val="center"/>
              <w:rPr>
                <w:sz w:val="28"/>
                <w:szCs w:val="28"/>
              </w:rPr>
            </w:pPr>
            <w:r w:rsidRPr="00802DCB">
              <w:rPr>
                <w:sz w:val="28"/>
                <w:szCs w:val="28"/>
              </w:rPr>
              <w:t>10</w:t>
            </w:r>
          </w:p>
        </w:tc>
        <w:tc>
          <w:tcPr>
            <w:tcW w:w="8753" w:type="dxa"/>
          </w:tcPr>
          <w:p w:rsidR="00122976" w:rsidRPr="00802DCB" w:rsidRDefault="00122976" w:rsidP="00802DCB">
            <w:pPr>
              <w:jc w:val="both"/>
              <w:rPr>
                <w:sz w:val="28"/>
                <w:szCs w:val="28"/>
              </w:rPr>
            </w:pPr>
            <w:r w:rsidRPr="00802DCB">
              <w:rPr>
                <w:sz w:val="28"/>
                <w:szCs w:val="28"/>
              </w:rPr>
              <w:t>Предоставление выписок из похозяйственной книги</w:t>
            </w:r>
          </w:p>
        </w:tc>
      </w:tr>
      <w:tr w:rsidR="00122976" w:rsidRPr="00D3054B" w:rsidTr="00802DCB">
        <w:tc>
          <w:tcPr>
            <w:tcW w:w="534" w:type="dxa"/>
          </w:tcPr>
          <w:p w:rsidR="00122976" w:rsidRPr="00802DCB" w:rsidRDefault="00122976" w:rsidP="00802DCB">
            <w:pPr>
              <w:jc w:val="center"/>
              <w:rPr>
                <w:sz w:val="28"/>
                <w:szCs w:val="28"/>
              </w:rPr>
            </w:pPr>
            <w:r w:rsidRPr="00802DCB">
              <w:rPr>
                <w:sz w:val="28"/>
                <w:szCs w:val="28"/>
              </w:rPr>
              <w:t>11</w:t>
            </w:r>
          </w:p>
        </w:tc>
        <w:tc>
          <w:tcPr>
            <w:tcW w:w="8753" w:type="dxa"/>
          </w:tcPr>
          <w:p w:rsidR="00122976" w:rsidRPr="00802DCB" w:rsidRDefault="00122976" w:rsidP="00802DCB">
            <w:pPr>
              <w:jc w:val="both"/>
              <w:rPr>
                <w:sz w:val="28"/>
                <w:szCs w:val="28"/>
              </w:rPr>
            </w:pPr>
            <w:r w:rsidRPr="00802DCB">
              <w:rPr>
                <w:sz w:val="28"/>
                <w:szCs w:val="28"/>
              </w:rPr>
              <w:t>Постановка граждан, имеющих трех и более детей, на учет в качестве лиц, имеющих право на предоставление земельных участков для индивидуального жилищного строительства в собственность бесплатно.</w:t>
            </w:r>
          </w:p>
        </w:tc>
      </w:tr>
      <w:tr w:rsidR="00122976" w:rsidRPr="00D3054B" w:rsidTr="00802DCB">
        <w:tc>
          <w:tcPr>
            <w:tcW w:w="534" w:type="dxa"/>
          </w:tcPr>
          <w:p w:rsidR="00122976" w:rsidRPr="00802DCB" w:rsidRDefault="00122976" w:rsidP="00802DCB">
            <w:pPr>
              <w:jc w:val="center"/>
              <w:rPr>
                <w:sz w:val="28"/>
                <w:szCs w:val="28"/>
              </w:rPr>
            </w:pPr>
            <w:r w:rsidRPr="00802DCB">
              <w:rPr>
                <w:sz w:val="28"/>
                <w:szCs w:val="28"/>
              </w:rPr>
              <w:t>12</w:t>
            </w:r>
          </w:p>
        </w:tc>
        <w:tc>
          <w:tcPr>
            <w:tcW w:w="8753" w:type="dxa"/>
          </w:tcPr>
          <w:p w:rsidR="00122976" w:rsidRPr="00802DCB" w:rsidRDefault="00122976" w:rsidP="00802DCB">
            <w:pPr>
              <w:jc w:val="both"/>
              <w:rPr>
                <w:sz w:val="28"/>
                <w:szCs w:val="28"/>
              </w:rPr>
            </w:pPr>
            <w:r w:rsidRPr="00802DCB">
              <w:rPr>
                <w:sz w:val="28"/>
                <w:szCs w:val="28"/>
              </w:rPr>
              <w:t>Принятие решения о предоставлении в собственность бесплатно земельного участка для индивидуального жилищного строительства гражданам, имеющим 3 и более детей</w:t>
            </w:r>
          </w:p>
        </w:tc>
      </w:tr>
      <w:tr w:rsidR="00122976" w:rsidRPr="00D3054B" w:rsidTr="00802DCB">
        <w:tc>
          <w:tcPr>
            <w:tcW w:w="534" w:type="dxa"/>
          </w:tcPr>
          <w:p w:rsidR="00122976" w:rsidRPr="00802DCB" w:rsidRDefault="00122976" w:rsidP="00802DCB">
            <w:pPr>
              <w:jc w:val="center"/>
              <w:rPr>
                <w:sz w:val="28"/>
                <w:szCs w:val="28"/>
              </w:rPr>
            </w:pPr>
            <w:r w:rsidRPr="00802DCB">
              <w:rPr>
                <w:sz w:val="28"/>
                <w:szCs w:val="28"/>
              </w:rPr>
              <w:t>13</w:t>
            </w:r>
          </w:p>
        </w:tc>
        <w:tc>
          <w:tcPr>
            <w:tcW w:w="8753" w:type="dxa"/>
          </w:tcPr>
          <w:p w:rsidR="00122976" w:rsidRPr="00802DCB" w:rsidRDefault="00122976" w:rsidP="00802DCB">
            <w:pPr>
              <w:pStyle w:val="ConsPlusNormal"/>
              <w:jc w:val="both"/>
              <w:rPr>
                <w:sz w:val="28"/>
                <w:szCs w:val="28"/>
              </w:rPr>
            </w:pPr>
            <w:r w:rsidRPr="00802DCB">
              <w:rPr>
                <w:sz w:val="28"/>
                <w:szCs w:val="28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</w:tr>
      <w:tr w:rsidR="00122976" w:rsidRPr="00D3054B" w:rsidTr="00802DCB">
        <w:tc>
          <w:tcPr>
            <w:tcW w:w="534" w:type="dxa"/>
          </w:tcPr>
          <w:p w:rsidR="00122976" w:rsidRPr="00802DCB" w:rsidRDefault="00122976" w:rsidP="00802DCB">
            <w:pPr>
              <w:jc w:val="center"/>
              <w:rPr>
                <w:sz w:val="28"/>
                <w:szCs w:val="28"/>
              </w:rPr>
            </w:pPr>
            <w:r w:rsidRPr="00802DCB">
              <w:rPr>
                <w:sz w:val="28"/>
                <w:szCs w:val="28"/>
              </w:rPr>
              <w:t>14</w:t>
            </w:r>
          </w:p>
        </w:tc>
        <w:tc>
          <w:tcPr>
            <w:tcW w:w="8753" w:type="dxa"/>
          </w:tcPr>
          <w:p w:rsidR="00122976" w:rsidRPr="00802DCB" w:rsidRDefault="00122976" w:rsidP="00802DCB">
            <w:pPr>
              <w:jc w:val="both"/>
              <w:rPr>
                <w:sz w:val="28"/>
                <w:szCs w:val="28"/>
              </w:rPr>
            </w:pPr>
            <w:r w:rsidRPr="00802DCB">
              <w:rPr>
                <w:sz w:val="28"/>
                <w:szCs w:val="28"/>
              </w:rPr>
              <w:t xml:space="preserve">Предоставление разрешения на условно разрешенный вид использования земельного участка или объекта капитального строительства </w:t>
            </w:r>
          </w:p>
          <w:p w:rsidR="00122976" w:rsidRPr="00802DCB" w:rsidRDefault="00122976" w:rsidP="00802DCB">
            <w:pPr>
              <w:jc w:val="both"/>
              <w:rPr>
                <w:sz w:val="28"/>
                <w:szCs w:val="28"/>
              </w:rPr>
            </w:pPr>
          </w:p>
        </w:tc>
      </w:tr>
      <w:tr w:rsidR="00122976" w:rsidRPr="00D3054B" w:rsidTr="00802DCB">
        <w:tc>
          <w:tcPr>
            <w:tcW w:w="534" w:type="dxa"/>
          </w:tcPr>
          <w:p w:rsidR="00122976" w:rsidRPr="00802DCB" w:rsidRDefault="00122976" w:rsidP="00802DCB">
            <w:pPr>
              <w:jc w:val="center"/>
              <w:rPr>
                <w:sz w:val="28"/>
                <w:szCs w:val="28"/>
              </w:rPr>
            </w:pPr>
            <w:r w:rsidRPr="00802DCB">
              <w:rPr>
                <w:sz w:val="28"/>
                <w:szCs w:val="28"/>
              </w:rPr>
              <w:t>15</w:t>
            </w:r>
          </w:p>
        </w:tc>
        <w:tc>
          <w:tcPr>
            <w:tcW w:w="8753" w:type="dxa"/>
          </w:tcPr>
          <w:p w:rsidR="00122976" w:rsidRPr="00802DCB" w:rsidRDefault="00122976" w:rsidP="00802DCB">
            <w:pPr>
              <w:jc w:val="both"/>
              <w:rPr>
                <w:sz w:val="28"/>
                <w:szCs w:val="28"/>
              </w:rPr>
            </w:pPr>
            <w:r w:rsidRPr="00802DCB">
              <w:rPr>
                <w:sz w:val="28"/>
                <w:szCs w:val="28"/>
              </w:rPr>
              <w:t>Предоставление разрешения на осуществление земляных работ</w:t>
            </w:r>
          </w:p>
        </w:tc>
      </w:tr>
      <w:tr w:rsidR="00122976" w:rsidRPr="00D3054B" w:rsidTr="00802DCB">
        <w:tc>
          <w:tcPr>
            <w:tcW w:w="534" w:type="dxa"/>
          </w:tcPr>
          <w:p w:rsidR="00122976" w:rsidRPr="00802DCB" w:rsidRDefault="00122976" w:rsidP="00802DCB">
            <w:pPr>
              <w:jc w:val="center"/>
              <w:rPr>
                <w:sz w:val="28"/>
                <w:szCs w:val="28"/>
              </w:rPr>
            </w:pPr>
            <w:r w:rsidRPr="00802DCB">
              <w:rPr>
                <w:sz w:val="28"/>
                <w:szCs w:val="28"/>
              </w:rPr>
              <w:t>16</w:t>
            </w:r>
          </w:p>
        </w:tc>
        <w:tc>
          <w:tcPr>
            <w:tcW w:w="8753" w:type="dxa"/>
          </w:tcPr>
          <w:p w:rsidR="00122976" w:rsidRPr="00802DCB" w:rsidRDefault="00122976" w:rsidP="00802DCB">
            <w:pPr>
              <w:jc w:val="both"/>
              <w:rPr>
                <w:sz w:val="28"/>
                <w:szCs w:val="28"/>
              </w:rPr>
            </w:pPr>
            <w:r w:rsidRPr="00802DCB">
              <w:rPr>
                <w:sz w:val="28"/>
                <w:szCs w:val="28"/>
              </w:rPr>
              <w:t>Перевод жилого помещения в нежилое или нежилого помещения в жилое</w:t>
            </w:r>
          </w:p>
        </w:tc>
      </w:tr>
      <w:tr w:rsidR="00122976" w:rsidRPr="00D3054B" w:rsidTr="00802DCB">
        <w:tc>
          <w:tcPr>
            <w:tcW w:w="534" w:type="dxa"/>
          </w:tcPr>
          <w:p w:rsidR="00122976" w:rsidRPr="00802DCB" w:rsidRDefault="00122976" w:rsidP="00802DCB">
            <w:pPr>
              <w:jc w:val="center"/>
              <w:rPr>
                <w:sz w:val="28"/>
                <w:szCs w:val="28"/>
              </w:rPr>
            </w:pPr>
            <w:r w:rsidRPr="00802DCB">
              <w:rPr>
                <w:sz w:val="28"/>
                <w:szCs w:val="28"/>
              </w:rPr>
              <w:t>17</w:t>
            </w:r>
          </w:p>
        </w:tc>
        <w:tc>
          <w:tcPr>
            <w:tcW w:w="8753" w:type="dxa"/>
          </w:tcPr>
          <w:p w:rsidR="00122976" w:rsidRPr="00802DCB" w:rsidRDefault="00122976" w:rsidP="00802DCB">
            <w:pPr>
              <w:jc w:val="both"/>
              <w:rPr>
                <w:sz w:val="28"/>
                <w:szCs w:val="28"/>
              </w:rPr>
            </w:pPr>
            <w:r w:rsidRPr="00802DCB">
              <w:rPr>
                <w:sz w:val="28"/>
                <w:szCs w:val="28"/>
              </w:rPr>
              <w:t>Предоставление права на размещение нестационарных торговых объектов, расположенных на территории Посельского сельсовета Кузнецкого района Пензенской области</w:t>
            </w:r>
          </w:p>
        </w:tc>
      </w:tr>
      <w:tr w:rsidR="00122976" w:rsidRPr="00D3054B" w:rsidTr="00802DCB">
        <w:tc>
          <w:tcPr>
            <w:tcW w:w="534" w:type="dxa"/>
          </w:tcPr>
          <w:p w:rsidR="00122976" w:rsidRPr="00802DCB" w:rsidRDefault="00122976" w:rsidP="00802DCB">
            <w:pPr>
              <w:jc w:val="center"/>
              <w:rPr>
                <w:sz w:val="28"/>
                <w:szCs w:val="28"/>
              </w:rPr>
            </w:pPr>
            <w:r w:rsidRPr="00802DCB">
              <w:rPr>
                <w:sz w:val="28"/>
                <w:szCs w:val="28"/>
              </w:rPr>
              <w:t>18</w:t>
            </w:r>
          </w:p>
        </w:tc>
        <w:tc>
          <w:tcPr>
            <w:tcW w:w="8753" w:type="dxa"/>
          </w:tcPr>
          <w:p w:rsidR="00122976" w:rsidRPr="00802DCB" w:rsidRDefault="00122976" w:rsidP="00802DCB">
            <w:pPr>
              <w:jc w:val="both"/>
              <w:rPr>
                <w:sz w:val="28"/>
                <w:szCs w:val="28"/>
              </w:rPr>
            </w:pPr>
            <w:r w:rsidRPr="00802DCB">
              <w:rPr>
                <w:sz w:val="28"/>
                <w:szCs w:val="28"/>
              </w:rPr>
              <w:t>Согласование создания места (площадки) накопления твердых коммунальных отходов</w:t>
            </w:r>
          </w:p>
        </w:tc>
      </w:tr>
      <w:tr w:rsidR="00122976" w:rsidRPr="00D3054B" w:rsidTr="00802DCB">
        <w:tc>
          <w:tcPr>
            <w:tcW w:w="534" w:type="dxa"/>
          </w:tcPr>
          <w:p w:rsidR="00122976" w:rsidRPr="00802DCB" w:rsidRDefault="00122976" w:rsidP="00802DCB">
            <w:pPr>
              <w:jc w:val="center"/>
              <w:rPr>
                <w:sz w:val="28"/>
                <w:szCs w:val="28"/>
              </w:rPr>
            </w:pPr>
            <w:r w:rsidRPr="00802DCB">
              <w:rPr>
                <w:sz w:val="28"/>
                <w:szCs w:val="28"/>
              </w:rPr>
              <w:t>19</w:t>
            </w:r>
          </w:p>
        </w:tc>
        <w:tc>
          <w:tcPr>
            <w:tcW w:w="8753" w:type="dxa"/>
          </w:tcPr>
          <w:p w:rsidR="00122976" w:rsidRPr="00802DCB" w:rsidRDefault="00122976" w:rsidP="00802DCB">
            <w:pPr>
              <w:jc w:val="both"/>
              <w:rPr>
                <w:sz w:val="28"/>
                <w:szCs w:val="28"/>
              </w:rPr>
            </w:pPr>
            <w:r w:rsidRPr="00802DCB">
              <w:rPr>
                <w:sz w:val="28"/>
                <w:szCs w:val="28"/>
              </w:rPr>
              <w:t>Выдача разрешения на право организации розничного рынка, расположенного на территории Посельского сельсовета Кузнецкого района Пензенской области</w:t>
            </w:r>
          </w:p>
        </w:tc>
      </w:tr>
      <w:tr w:rsidR="00122976" w:rsidRPr="00D3054B" w:rsidTr="00802DCB">
        <w:tc>
          <w:tcPr>
            <w:tcW w:w="534" w:type="dxa"/>
          </w:tcPr>
          <w:p w:rsidR="00122976" w:rsidRPr="00802DCB" w:rsidRDefault="00122976" w:rsidP="00802DCB">
            <w:pPr>
              <w:jc w:val="center"/>
              <w:rPr>
                <w:sz w:val="28"/>
                <w:szCs w:val="28"/>
              </w:rPr>
            </w:pPr>
            <w:r w:rsidRPr="00802DCB">
              <w:rPr>
                <w:sz w:val="28"/>
                <w:szCs w:val="28"/>
              </w:rPr>
              <w:t>20</w:t>
            </w:r>
          </w:p>
        </w:tc>
        <w:tc>
          <w:tcPr>
            <w:tcW w:w="8753" w:type="dxa"/>
          </w:tcPr>
          <w:p w:rsidR="00122976" w:rsidRPr="00802DCB" w:rsidRDefault="00122976" w:rsidP="00802DCB">
            <w:pPr>
              <w:jc w:val="both"/>
              <w:rPr>
                <w:sz w:val="28"/>
                <w:szCs w:val="28"/>
              </w:rPr>
            </w:pPr>
            <w:r w:rsidRPr="00802DCB">
              <w:rPr>
                <w:sz w:val="28"/>
                <w:szCs w:val="28"/>
              </w:rPr>
              <w:t>Признание садового дома жилым домом или жилого дома садовым домом</w:t>
            </w:r>
          </w:p>
        </w:tc>
      </w:tr>
    </w:tbl>
    <w:p w:rsidR="00122976" w:rsidRDefault="00122976" w:rsidP="0086518C">
      <w:pPr>
        <w:jc w:val="both"/>
        <w:rPr>
          <w:sz w:val="28"/>
          <w:szCs w:val="28"/>
        </w:rPr>
      </w:pPr>
    </w:p>
    <w:p w:rsidR="00122976" w:rsidRDefault="00122976" w:rsidP="00DC4710">
      <w:pPr>
        <w:rPr>
          <w:sz w:val="28"/>
          <w:szCs w:val="28"/>
        </w:rPr>
      </w:pPr>
    </w:p>
    <w:p w:rsidR="00122976" w:rsidRDefault="00122976" w:rsidP="00DC4710">
      <w:pPr>
        <w:rPr>
          <w:sz w:val="28"/>
          <w:szCs w:val="28"/>
        </w:rPr>
      </w:pPr>
    </w:p>
    <w:p w:rsidR="00122976" w:rsidRDefault="00122976" w:rsidP="00DC4710">
      <w:pPr>
        <w:rPr>
          <w:sz w:val="28"/>
          <w:szCs w:val="28"/>
        </w:rPr>
      </w:pPr>
    </w:p>
    <w:p w:rsidR="00122976" w:rsidRDefault="00122976" w:rsidP="00DC4710">
      <w:pPr>
        <w:rPr>
          <w:sz w:val="28"/>
          <w:szCs w:val="28"/>
        </w:rPr>
      </w:pPr>
    </w:p>
    <w:p w:rsidR="00122976" w:rsidRPr="00EA6921" w:rsidRDefault="00122976" w:rsidP="00DC4710">
      <w:pPr>
        <w:rPr>
          <w:sz w:val="28"/>
          <w:szCs w:val="28"/>
        </w:rPr>
      </w:pPr>
    </w:p>
    <w:sectPr w:rsidR="00122976" w:rsidRPr="00EA6921" w:rsidSect="00D32BC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170D8"/>
    <w:multiLevelType w:val="hybridMultilevel"/>
    <w:tmpl w:val="33DC0E38"/>
    <w:lvl w:ilvl="0" w:tplc="091A6CD8">
      <w:start w:val="1"/>
      <w:numFmt w:val="decimal"/>
      <w:lvlText w:val="%1."/>
      <w:lvlJc w:val="left"/>
      <w:pPr>
        <w:ind w:left="6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">
    <w:nsid w:val="2E466652"/>
    <w:multiLevelType w:val="hybridMultilevel"/>
    <w:tmpl w:val="33DC0E38"/>
    <w:lvl w:ilvl="0" w:tplc="091A6CD8">
      <w:start w:val="1"/>
      <w:numFmt w:val="decimal"/>
      <w:lvlText w:val="%1."/>
      <w:lvlJc w:val="left"/>
      <w:pPr>
        <w:ind w:left="6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">
    <w:nsid w:val="3B04556E"/>
    <w:multiLevelType w:val="hybridMultilevel"/>
    <w:tmpl w:val="2836000C"/>
    <w:lvl w:ilvl="0" w:tplc="15DAAAA6">
      <w:start w:val="1"/>
      <w:numFmt w:val="decimal"/>
      <w:lvlText w:val="%1."/>
      <w:lvlJc w:val="left"/>
      <w:pPr>
        <w:tabs>
          <w:tab w:val="num" w:pos="540"/>
        </w:tabs>
        <w:ind w:left="540" w:hanging="4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3">
    <w:nsid w:val="4AB30AC9"/>
    <w:multiLevelType w:val="hybridMultilevel"/>
    <w:tmpl w:val="33DC0E38"/>
    <w:lvl w:ilvl="0" w:tplc="091A6CD8">
      <w:start w:val="1"/>
      <w:numFmt w:val="decimal"/>
      <w:lvlText w:val="%1."/>
      <w:lvlJc w:val="left"/>
      <w:pPr>
        <w:ind w:left="6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4">
    <w:nsid w:val="53B46E17"/>
    <w:multiLevelType w:val="hybridMultilevel"/>
    <w:tmpl w:val="7698394E"/>
    <w:lvl w:ilvl="0" w:tplc="B59488AE">
      <w:start w:val="1"/>
      <w:numFmt w:val="upperRoman"/>
      <w:pStyle w:val="1-1"/>
      <w:lvlText w:val="%1."/>
      <w:lvlJc w:val="right"/>
      <w:pPr>
        <w:tabs>
          <w:tab w:val="num" w:pos="1315"/>
        </w:tabs>
        <w:ind w:left="1315" w:hanging="180"/>
      </w:pPr>
      <w:rPr>
        <w:rFonts w:cs="Times New Roman"/>
      </w:rPr>
    </w:lvl>
    <w:lvl w:ilvl="1" w:tplc="EF9CE7FC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2" w:tplc="361E925E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3" w:tplc="C9F8AEF6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4" w:tplc="C6F41034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5" w:tplc="F6DAB4F8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6" w:tplc="30EE9B68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7" w:tplc="5670922A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8" w:tplc="F90E1810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</w:abstractNum>
  <w:abstractNum w:abstractNumId="5">
    <w:nsid w:val="5AF11A93"/>
    <w:multiLevelType w:val="hybridMultilevel"/>
    <w:tmpl w:val="33DC0E38"/>
    <w:lvl w:ilvl="0" w:tplc="091A6CD8">
      <w:start w:val="1"/>
      <w:numFmt w:val="decimal"/>
      <w:lvlText w:val="%1."/>
      <w:lvlJc w:val="left"/>
      <w:pPr>
        <w:ind w:left="6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137E"/>
    <w:rsid w:val="00000193"/>
    <w:rsid w:val="000032C0"/>
    <w:rsid w:val="00004F9C"/>
    <w:rsid w:val="000201F8"/>
    <w:rsid w:val="00023288"/>
    <w:rsid w:val="00025BAE"/>
    <w:rsid w:val="00035EFB"/>
    <w:rsid w:val="00037CF5"/>
    <w:rsid w:val="00040107"/>
    <w:rsid w:val="000430E2"/>
    <w:rsid w:val="00043B9B"/>
    <w:rsid w:val="00044BC0"/>
    <w:rsid w:val="0005567A"/>
    <w:rsid w:val="000C0295"/>
    <w:rsid w:val="000C4F04"/>
    <w:rsid w:val="000C5AD7"/>
    <w:rsid w:val="000D6E88"/>
    <w:rsid w:val="000E245C"/>
    <w:rsid w:val="000E32A4"/>
    <w:rsid w:val="000E36BA"/>
    <w:rsid w:val="000F0C4C"/>
    <w:rsid w:val="000F1FB9"/>
    <w:rsid w:val="000F70BB"/>
    <w:rsid w:val="000F760E"/>
    <w:rsid w:val="001002D5"/>
    <w:rsid w:val="00121114"/>
    <w:rsid w:val="00122976"/>
    <w:rsid w:val="00135E67"/>
    <w:rsid w:val="0013606E"/>
    <w:rsid w:val="00157C43"/>
    <w:rsid w:val="00162CF2"/>
    <w:rsid w:val="00167B07"/>
    <w:rsid w:val="00172C0A"/>
    <w:rsid w:val="00175E0B"/>
    <w:rsid w:val="00184B27"/>
    <w:rsid w:val="00185755"/>
    <w:rsid w:val="00187AE7"/>
    <w:rsid w:val="00190159"/>
    <w:rsid w:val="00190B01"/>
    <w:rsid w:val="001929D8"/>
    <w:rsid w:val="00197123"/>
    <w:rsid w:val="001A1378"/>
    <w:rsid w:val="001B01AD"/>
    <w:rsid w:val="001C4D08"/>
    <w:rsid w:val="001C61E7"/>
    <w:rsid w:val="001D0923"/>
    <w:rsid w:val="001D5E7C"/>
    <w:rsid w:val="001E3A28"/>
    <w:rsid w:val="001E3D7A"/>
    <w:rsid w:val="001E4697"/>
    <w:rsid w:val="001F4D8F"/>
    <w:rsid w:val="001F6CA0"/>
    <w:rsid w:val="0020599E"/>
    <w:rsid w:val="00206928"/>
    <w:rsid w:val="00207C31"/>
    <w:rsid w:val="0021009B"/>
    <w:rsid w:val="002104B1"/>
    <w:rsid w:val="002161C4"/>
    <w:rsid w:val="0022021F"/>
    <w:rsid w:val="0022333D"/>
    <w:rsid w:val="002262AB"/>
    <w:rsid w:val="00226D53"/>
    <w:rsid w:val="0022787F"/>
    <w:rsid w:val="00231387"/>
    <w:rsid w:val="00231924"/>
    <w:rsid w:val="002337E5"/>
    <w:rsid w:val="0023562E"/>
    <w:rsid w:val="002512A4"/>
    <w:rsid w:val="0025207E"/>
    <w:rsid w:val="00261E38"/>
    <w:rsid w:val="002648ED"/>
    <w:rsid w:val="0027027B"/>
    <w:rsid w:val="002703C8"/>
    <w:rsid w:val="00273A61"/>
    <w:rsid w:val="002745FD"/>
    <w:rsid w:val="002773C9"/>
    <w:rsid w:val="002824C5"/>
    <w:rsid w:val="00284DDB"/>
    <w:rsid w:val="002853D0"/>
    <w:rsid w:val="00295C7E"/>
    <w:rsid w:val="002A5B9F"/>
    <w:rsid w:val="002A63A5"/>
    <w:rsid w:val="002B1A32"/>
    <w:rsid w:val="002B404B"/>
    <w:rsid w:val="002B441B"/>
    <w:rsid w:val="002B6A7C"/>
    <w:rsid w:val="002B726C"/>
    <w:rsid w:val="002C4E8A"/>
    <w:rsid w:val="002D0482"/>
    <w:rsid w:val="002D6613"/>
    <w:rsid w:val="002D7B06"/>
    <w:rsid w:val="002F3809"/>
    <w:rsid w:val="002F38A1"/>
    <w:rsid w:val="0030024D"/>
    <w:rsid w:val="003160BB"/>
    <w:rsid w:val="003258BF"/>
    <w:rsid w:val="00330C98"/>
    <w:rsid w:val="00331003"/>
    <w:rsid w:val="003337EA"/>
    <w:rsid w:val="00342715"/>
    <w:rsid w:val="00344673"/>
    <w:rsid w:val="00345F34"/>
    <w:rsid w:val="0035110C"/>
    <w:rsid w:val="0035175D"/>
    <w:rsid w:val="00355E36"/>
    <w:rsid w:val="003602EB"/>
    <w:rsid w:val="00372645"/>
    <w:rsid w:val="00380FC7"/>
    <w:rsid w:val="0038498F"/>
    <w:rsid w:val="003948ED"/>
    <w:rsid w:val="003A0BF7"/>
    <w:rsid w:val="003B1A77"/>
    <w:rsid w:val="003B4359"/>
    <w:rsid w:val="003B5DDF"/>
    <w:rsid w:val="003B64F2"/>
    <w:rsid w:val="003D1E32"/>
    <w:rsid w:val="003D2CF5"/>
    <w:rsid w:val="003D4F8D"/>
    <w:rsid w:val="003D52F8"/>
    <w:rsid w:val="003D5C76"/>
    <w:rsid w:val="003E1B6D"/>
    <w:rsid w:val="003E7112"/>
    <w:rsid w:val="003E7198"/>
    <w:rsid w:val="003F6DB8"/>
    <w:rsid w:val="0040238B"/>
    <w:rsid w:val="00404A0D"/>
    <w:rsid w:val="00404F6C"/>
    <w:rsid w:val="004215BE"/>
    <w:rsid w:val="00422919"/>
    <w:rsid w:val="00441769"/>
    <w:rsid w:val="0044189C"/>
    <w:rsid w:val="00445F83"/>
    <w:rsid w:val="00446AE4"/>
    <w:rsid w:val="00460187"/>
    <w:rsid w:val="00462B75"/>
    <w:rsid w:val="004674A8"/>
    <w:rsid w:val="00467975"/>
    <w:rsid w:val="00471A0C"/>
    <w:rsid w:val="00472BE7"/>
    <w:rsid w:val="00474DAD"/>
    <w:rsid w:val="00475835"/>
    <w:rsid w:val="004822B2"/>
    <w:rsid w:val="004866AC"/>
    <w:rsid w:val="004B4F1D"/>
    <w:rsid w:val="004C00DD"/>
    <w:rsid w:val="004D0C14"/>
    <w:rsid w:val="004E07DC"/>
    <w:rsid w:val="004E55B9"/>
    <w:rsid w:val="004F25FA"/>
    <w:rsid w:val="004F54C3"/>
    <w:rsid w:val="004F609F"/>
    <w:rsid w:val="005055F2"/>
    <w:rsid w:val="00517FEC"/>
    <w:rsid w:val="005201EE"/>
    <w:rsid w:val="005265C1"/>
    <w:rsid w:val="00526FC0"/>
    <w:rsid w:val="00540D26"/>
    <w:rsid w:val="0054577B"/>
    <w:rsid w:val="005520F7"/>
    <w:rsid w:val="005662FE"/>
    <w:rsid w:val="005716BB"/>
    <w:rsid w:val="00572460"/>
    <w:rsid w:val="00573B03"/>
    <w:rsid w:val="005778D4"/>
    <w:rsid w:val="00581EAD"/>
    <w:rsid w:val="00582D1F"/>
    <w:rsid w:val="00592119"/>
    <w:rsid w:val="00593858"/>
    <w:rsid w:val="00593A56"/>
    <w:rsid w:val="005955FE"/>
    <w:rsid w:val="005A6C97"/>
    <w:rsid w:val="005B39D3"/>
    <w:rsid w:val="005B437C"/>
    <w:rsid w:val="005B65CE"/>
    <w:rsid w:val="005C3573"/>
    <w:rsid w:val="005C5E99"/>
    <w:rsid w:val="005C7136"/>
    <w:rsid w:val="005C7B2D"/>
    <w:rsid w:val="005D2941"/>
    <w:rsid w:val="005E1E9E"/>
    <w:rsid w:val="0060110F"/>
    <w:rsid w:val="0060744B"/>
    <w:rsid w:val="00617249"/>
    <w:rsid w:val="00623134"/>
    <w:rsid w:val="00630272"/>
    <w:rsid w:val="00632485"/>
    <w:rsid w:val="00632F3F"/>
    <w:rsid w:val="00635B60"/>
    <w:rsid w:val="0063730A"/>
    <w:rsid w:val="0064150D"/>
    <w:rsid w:val="00641B3D"/>
    <w:rsid w:val="00643F77"/>
    <w:rsid w:val="006847DD"/>
    <w:rsid w:val="0068503D"/>
    <w:rsid w:val="00697229"/>
    <w:rsid w:val="006A193C"/>
    <w:rsid w:val="006A4AFF"/>
    <w:rsid w:val="006C116A"/>
    <w:rsid w:val="006C16EA"/>
    <w:rsid w:val="006C23A0"/>
    <w:rsid w:val="006C30DD"/>
    <w:rsid w:val="006C5CEE"/>
    <w:rsid w:val="006C782B"/>
    <w:rsid w:val="006D0FBB"/>
    <w:rsid w:val="006D18EB"/>
    <w:rsid w:val="006D2481"/>
    <w:rsid w:val="006E182B"/>
    <w:rsid w:val="006E3E4A"/>
    <w:rsid w:val="006E7902"/>
    <w:rsid w:val="006F0118"/>
    <w:rsid w:val="006F1198"/>
    <w:rsid w:val="006F3B74"/>
    <w:rsid w:val="006F4AC6"/>
    <w:rsid w:val="006F529F"/>
    <w:rsid w:val="006F6DC2"/>
    <w:rsid w:val="00701785"/>
    <w:rsid w:val="0071282A"/>
    <w:rsid w:val="00722B79"/>
    <w:rsid w:val="007318ED"/>
    <w:rsid w:val="00735BBE"/>
    <w:rsid w:val="00736B55"/>
    <w:rsid w:val="00742538"/>
    <w:rsid w:val="00742742"/>
    <w:rsid w:val="007433C7"/>
    <w:rsid w:val="007440D9"/>
    <w:rsid w:val="00747614"/>
    <w:rsid w:val="00757F75"/>
    <w:rsid w:val="00781948"/>
    <w:rsid w:val="0078758E"/>
    <w:rsid w:val="007A4E9E"/>
    <w:rsid w:val="007A7EB6"/>
    <w:rsid w:val="007B1F9A"/>
    <w:rsid w:val="007B2627"/>
    <w:rsid w:val="007B668B"/>
    <w:rsid w:val="007B78BA"/>
    <w:rsid w:val="007C7F79"/>
    <w:rsid w:val="007D12C1"/>
    <w:rsid w:val="007D14EF"/>
    <w:rsid w:val="007D162B"/>
    <w:rsid w:val="007D17FB"/>
    <w:rsid w:val="007D3F61"/>
    <w:rsid w:val="007D5B5E"/>
    <w:rsid w:val="007E1D24"/>
    <w:rsid w:val="007E294B"/>
    <w:rsid w:val="007E2ABC"/>
    <w:rsid w:val="007E6911"/>
    <w:rsid w:val="007F03B4"/>
    <w:rsid w:val="007F137B"/>
    <w:rsid w:val="007F156C"/>
    <w:rsid w:val="007F2DD8"/>
    <w:rsid w:val="007F413C"/>
    <w:rsid w:val="00802DCB"/>
    <w:rsid w:val="00803F82"/>
    <w:rsid w:val="00810AA0"/>
    <w:rsid w:val="00837CFA"/>
    <w:rsid w:val="008429FB"/>
    <w:rsid w:val="00856112"/>
    <w:rsid w:val="00856177"/>
    <w:rsid w:val="00860788"/>
    <w:rsid w:val="008630F8"/>
    <w:rsid w:val="00863691"/>
    <w:rsid w:val="0086518C"/>
    <w:rsid w:val="0087206F"/>
    <w:rsid w:val="008737FF"/>
    <w:rsid w:val="00873C0F"/>
    <w:rsid w:val="008770BD"/>
    <w:rsid w:val="00880D95"/>
    <w:rsid w:val="008902BA"/>
    <w:rsid w:val="008904C2"/>
    <w:rsid w:val="008A0D2E"/>
    <w:rsid w:val="008A577F"/>
    <w:rsid w:val="008B19CD"/>
    <w:rsid w:val="008B2F36"/>
    <w:rsid w:val="008C1406"/>
    <w:rsid w:val="008C4E73"/>
    <w:rsid w:val="008D0D60"/>
    <w:rsid w:val="008D357E"/>
    <w:rsid w:val="008D5583"/>
    <w:rsid w:val="008E00DF"/>
    <w:rsid w:val="008E737F"/>
    <w:rsid w:val="0090052F"/>
    <w:rsid w:val="00903B26"/>
    <w:rsid w:val="00905F54"/>
    <w:rsid w:val="00917604"/>
    <w:rsid w:val="00926AE7"/>
    <w:rsid w:val="009410C1"/>
    <w:rsid w:val="00960F3F"/>
    <w:rsid w:val="00973978"/>
    <w:rsid w:val="0098068C"/>
    <w:rsid w:val="00981508"/>
    <w:rsid w:val="00986F0C"/>
    <w:rsid w:val="009918C1"/>
    <w:rsid w:val="0099208C"/>
    <w:rsid w:val="009B33DB"/>
    <w:rsid w:val="009B734D"/>
    <w:rsid w:val="009C012F"/>
    <w:rsid w:val="009C1382"/>
    <w:rsid w:val="009C4E5D"/>
    <w:rsid w:val="009C6CD3"/>
    <w:rsid w:val="009D6D25"/>
    <w:rsid w:val="009E0442"/>
    <w:rsid w:val="00A01367"/>
    <w:rsid w:val="00A14A42"/>
    <w:rsid w:val="00A214B7"/>
    <w:rsid w:val="00A22284"/>
    <w:rsid w:val="00A4035B"/>
    <w:rsid w:val="00A40A05"/>
    <w:rsid w:val="00A43615"/>
    <w:rsid w:val="00A47456"/>
    <w:rsid w:val="00A64C85"/>
    <w:rsid w:val="00A659A0"/>
    <w:rsid w:val="00A7505D"/>
    <w:rsid w:val="00A83361"/>
    <w:rsid w:val="00A83AB7"/>
    <w:rsid w:val="00A905AF"/>
    <w:rsid w:val="00A9458C"/>
    <w:rsid w:val="00A96564"/>
    <w:rsid w:val="00AA1D18"/>
    <w:rsid w:val="00AA53D6"/>
    <w:rsid w:val="00AA5424"/>
    <w:rsid w:val="00AB3642"/>
    <w:rsid w:val="00AC2FBA"/>
    <w:rsid w:val="00AC3E02"/>
    <w:rsid w:val="00AD04D2"/>
    <w:rsid w:val="00AD2E41"/>
    <w:rsid w:val="00AD7F7C"/>
    <w:rsid w:val="00AE528E"/>
    <w:rsid w:val="00AE5F92"/>
    <w:rsid w:val="00AF4768"/>
    <w:rsid w:val="00AF4783"/>
    <w:rsid w:val="00B00EEE"/>
    <w:rsid w:val="00B1510C"/>
    <w:rsid w:val="00B161B6"/>
    <w:rsid w:val="00B2025D"/>
    <w:rsid w:val="00B216A8"/>
    <w:rsid w:val="00B21849"/>
    <w:rsid w:val="00B34DE2"/>
    <w:rsid w:val="00B45CEB"/>
    <w:rsid w:val="00B51EE3"/>
    <w:rsid w:val="00B54448"/>
    <w:rsid w:val="00B5506C"/>
    <w:rsid w:val="00B56941"/>
    <w:rsid w:val="00B65705"/>
    <w:rsid w:val="00B6685A"/>
    <w:rsid w:val="00B716EC"/>
    <w:rsid w:val="00B90EE8"/>
    <w:rsid w:val="00B940A9"/>
    <w:rsid w:val="00B97A29"/>
    <w:rsid w:val="00BA1CBD"/>
    <w:rsid w:val="00BA7652"/>
    <w:rsid w:val="00BB277D"/>
    <w:rsid w:val="00BB5DFB"/>
    <w:rsid w:val="00BC2F4F"/>
    <w:rsid w:val="00BC4CB3"/>
    <w:rsid w:val="00BC7C2E"/>
    <w:rsid w:val="00BD2D21"/>
    <w:rsid w:val="00BD4998"/>
    <w:rsid w:val="00BE137E"/>
    <w:rsid w:val="00BE36C2"/>
    <w:rsid w:val="00BF2A39"/>
    <w:rsid w:val="00C007CE"/>
    <w:rsid w:val="00C00D8F"/>
    <w:rsid w:val="00C06644"/>
    <w:rsid w:val="00C072AE"/>
    <w:rsid w:val="00C105DF"/>
    <w:rsid w:val="00C1470D"/>
    <w:rsid w:val="00C16AF9"/>
    <w:rsid w:val="00C22122"/>
    <w:rsid w:val="00C241CF"/>
    <w:rsid w:val="00C418AD"/>
    <w:rsid w:val="00C47404"/>
    <w:rsid w:val="00C47A68"/>
    <w:rsid w:val="00C5010E"/>
    <w:rsid w:val="00C56FA4"/>
    <w:rsid w:val="00C631C3"/>
    <w:rsid w:val="00C716BB"/>
    <w:rsid w:val="00C7638E"/>
    <w:rsid w:val="00C7703B"/>
    <w:rsid w:val="00C8244C"/>
    <w:rsid w:val="00C8298E"/>
    <w:rsid w:val="00C842C6"/>
    <w:rsid w:val="00C9585A"/>
    <w:rsid w:val="00CB3E82"/>
    <w:rsid w:val="00CB6893"/>
    <w:rsid w:val="00CB6B10"/>
    <w:rsid w:val="00CD1B81"/>
    <w:rsid w:val="00CD5A6A"/>
    <w:rsid w:val="00CF19BD"/>
    <w:rsid w:val="00CF50B6"/>
    <w:rsid w:val="00D02189"/>
    <w:rsid w:val="00D07902"/>
    <w:rsid w:val="00D11E11"/>
    <w:rsid w:val="00D13250"/>
    <w:rsid w:val="00D14FDC"/>
    <w:rsid w:val="00D15045"/>
    <w:rsid w:val="00D2057B"/>
    <w:rsid w:val="00D24942"/>
    <w:rsid w:val="00D25C20"/>
    <w:rsid w:val="00D3054B"/>
    <w:rsid w:val="00D32575"/>
    <w:rsid w:val="00D32BC2"/>
    <w:rsid w:val="00D32D16"/>
    <w:rsid w:val="00D33206"/>
    <w:rsid w:val="00D37F24"/>
    <w:rsid w:val="00D406DD"/>
    <w:rsid w:val="00D52CE7"/>
    <w:rsid w:val="00D60D04"/>
    <w:rsid w:val="00D71F94"/>
    <w:rsid w:val="00D71FC3"/>
    <w:rsid w:val="00D73590"/>
    <w:rsid w:val="00D73A43"/>
    <w:rsid w:val="00D74A2C"/>
    <w:rsid w:val="00D7560E"/>
    <w:rsid w:val="00D76EAA"/>
    <w:rsid w:val="00D80762"/>
    <w:rsid w:val="00D8170C"/>
    <w:rsid w:val="00DA0D48"/>
    <w:rsid w:val="00DA1390"/>
    <w:rsid w:val="00DA410D"/>
    <w:rsid w:val="00DA4340"/>
    <w:rsid w:val="00DA49EE"/>
    <w:rsid w:val="00DC4710"/>
    <w:rsid w:val="00DC6CD7"/>
    <w:rsid w:val="00DD2712"/>
    <w:rsid w:val="00DD4A8C"/>
    <w:rsid w:val="00DD76AE"/>
    <w:rsid w:val="00DF39AE"/>
    <w:rsid w:val="00DF482A"/>
    <w:rsid w:val="00E0056E"/>
    <w:rsid w:val="00E03350"/>
    <w:rsid w:val="00E122B0"/>
    <w:rsid w:val="00E17749"/>
    <w:rsid w:val="00E2150C"/>
    <w:rsid w:val="00E2288B"/>
    <w:rsid w:val="00E31F04"/>
    <w:rsid w:val="00E33D6A"/>
    <w:rsid w:val="00E40E21"/>
    <w:rsid w:val="00E44B5D"/>
    <w:rsid w:val="00E57D3F"/>
    <w:rsid w:val="00E609D7"/>
    <w:rsid w:val="00E61A65"/>
    <w:rsid w:val="00E65DC8"/>
    <w:rsid w:val="00E66978"/>
    <w:rsid w:val="00E73D25"/>
    <w:rsid w:val="00E8058B"/>
    <w:rsid w:val="00E94299"/>
    <w:rsid w:val="00E952C0"/>
    <w:rsid w:val="00EA1945"/>
    <w:rsid w:val="00EA6921"/>
    <w:rsid w:val="00EB57F6"/>
    <w:rsid w:val="00EC03F8"/>
    <w:rsid w:val="00ED0692"/>
    <w:rsid w:val="00ED1266"/>
    <w:rsid w:val="00ED6D83"/>
    <w:rsid w:val="00EE1CA3"/>
    <w:rsid w:val="00EE2166"/>
    <w:rsid w:val="00EE5F74"/>
    <w:rsid w:val="00EE7165"/>
    <w:rsid w:val="00EE7AB0"/>
    <w:rsid w:val="00EF6FF7"/>
    <w:rsid w:val="00F0198C"/>
    <w:rsid w:val="00F075B5"/>
    <w:rsid w:val="00F10880"/>
    <w:rsid w:val="00F149C7"/>
    <w:rsid w:val="00F156A5"/>
    <w:rsid w:val="00F212E2"/>
    <w:rsid w:val="00F23F66"/>
    <w:rsid w:val="00F24588"/>
    <w:rsid w:val="00F31C58"/>
    <w:rsid w:val="00F36858"/>
    <w:rsid w:val="00F3723B"/>
    <w:rsid w:val="00F420CE"/>
    <w:rsid w:val="00F6005B"/>
    <w:rsid w:val="00F645A7"/>
    <w:rsid w:val="00F76E28"/>
    <w:rsid w:val="00F80B64"/>
    <w:rsid w:val="00F851F8"/>
    <w:rsid w:val="00F90929"/>
    <w:rsid w:val="00F95155"/>
    <w:rsid w:val="00FA261C"/>
    <w:rsid w:val="00FA2DA1"/>
    <w:rsid w:val="00FA754B"/>
    <w:rsid w:val="00FA7F05"/>
    <w:rsid w:val="00FB67E6"/>
    <w:rsid w:val="00FB70C2"/>
    <w:rsid w:val="00FC1D95"/>
    <w:rsid w:val="00FC2567"/>
    <w:rsid w:val="00FD2E60"/>
    <w:rsid w:val="00FD6D5F"/>
    <w:rsid w:val="00FE0417"/>
    <w:rsid w:val="00FE630E"/>
    <w:rsid w:val="00FE762B"/>
    <w:rsid w:val="00FF5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DA1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uiPriority w:val="99"/>
    <w:rsid w:val="00FA2DA1"/>
    <w:pPr>
      <w:widowControl/>
      <w:autoSpaceDE/>
      <w:autoSpaceDN/>
      <w:adjustRightInd/>
      <w:spacing w:after="160" w:line="240" w:lineRule="exact"/>
      <w:jc w:val="both"/>
    </w:pPr>
    <w:rPr>
      <w:sz w:val="24"/>
      <w:lang w:val="en-US" w:eastAsia="en-US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Normal"/>
    <w:uiPriority w:val="99"/>
    <w:rsid w:val="00FA7F05"/>
    <w:pPr>
      <w:numPr>
        <w:numId w:val="1"/>
      </w:numPr>
      <w:spacing w:after="160" w:line="240" w:lineRule="exact"/>
      <w:jc w:val="center"/>
    </w:pPr>
    <w:rPr>
      <w:rFonts w:ascii="Arial" w:hAnsi="Arial" w:cs="Arial"/>
      <w:b/>
      <w:i/>
      <w:sz w:val="28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FA7F05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D46CF"/>
    <w:rPr>
      <w:sz w:val="16"/>
      <w:szCs w:val="16"/>
    </w:rPr>
  </w:style>
  <w:style w:type="paragraph" w:customStyle="1" w:styleId="1">
    <w:name w:val="Знак1"/>
    <w:basedOn w:val="Normal"/>
    <w:uiPriority w:val="99"/>
    <w:rsid w:val="00B1510C"/>
    <w:pPr>
      <w:widowControl/>
      <w:autoSpaceDE/>
      <w:autoSpaceDN/>
      <w:adjustRightInd/>
      <w:spacing w:after="160" w:line="240" w:lineRule="exact"/>
      <w:jc w:val="both"/>
    </w:pPr>
    <w:rPr>
      <w:sz w:val="24"/>
      <w:lang w:val="en-US" w:eastAsia="en-US"/>
    </w:rPr>
  </w:style>
  <w:style w:type="paragraph" w:customStyle="1" w:styleId="Default">
    <w:name w:val="Default"/>
    <w:uiPriority w:val="99"/>
    <w:rsid w:val="00E61A65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E61A6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2512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2512A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2B1A32"/>
    <w:pPr>
      <w:ind w:left="720"/>
      <w:contextualSpacing/>
    </w:pPr>
  </w:style>
  <w:style w:type="paragraph" w:styleId="NormalWeb">
    <w:name w:val="Normal (Web)"/>
    <w:basedOn w:val="Normal"/>
    <w:uiPriority w:val="99"/>
    <w:rsid w:val="009918C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9918C1"/>
    <w:pPr>
      <w:autoSpaceDE w:val="0"/>
      <w:autoSpaceDN w:val="0"/>
      <w:adjustRightInd w:val="0"/>
    </w:pPr>
    <w:rPr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9918C1"/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928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8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8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8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8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8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8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8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8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9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9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216</TotalTime>
  <Pages>4</Pages>
  <Words>793</Words>
  <Characters>4521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111</cp:lastModifiedBy>
  <cp:revision>10</cp:revision>
  <cp:lastPrinted>2020-02-28T10:46:00Z</cp:lastPrinted>
  <dcterms:created xsi:type="dcterms:W3CDTF">2020-04-13T05:46:00Z</dcterms:created>
  <dcterms:modified xsi:type="dcterms:W3CDTF">2020-08-20T11:07:00Z</dcterms:modified>
</cp:coreProperties>
</file>