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6B5" w:rsidRDefault="005566B5">
      <w:pPr>
        <w:tabs>
          <w:tab w:val="left" w:pos="4320"/>
        </w:tabs>
        <w:jc w:val="center"/>
        <w:rPr>
          <w:b/>
          <w:sz w:val="32"/>
          <w:szCs w:val="32"/>
        </w:rPr>
      </w:pPr>
      <w:r w:rsidRPr="00364F6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5566B5" w:rsidRPr="00DD2712" w:rsidRDefault="005566B5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 xml:space="preserve">АДМИНИСТРАЦИЯ </w:t>
      </w:r>
    </w:p>
    <w:p w:rsidR="005566B5" w:rsidRDefault="005566B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ПОСЕЛЬСКОГО</w:t>
      </w:r>
      <w:r w:rsidRPr="00DD2712">
        <w:rPr>
          <w:b/>
          <w:sz w:val="36"/>
          <w:szCs w:val="36"/>
        </w:rPr>
        <w:t xml:space="preserve"> СЕЛЬСОВЕТА </w:t>
      </w:r>
    </w:p>
    <w:p w:rsidR="005566B5" w:rsidRPr="00DD2712" w:rsidRDefault="005566B5">
      <w:pPr>
        <w:tabs>
          <w:tab w:val="left" w:pos="4320"/>
        </w:tabs>
        <w:jc w:val="center"/>
        <w:rPr>
          <w:b/>
          <w:sz w:val="36"/>
          <w:szCs w:val="36"/>
        </w:rPr>
      </w:pPr>
      <w:r w:rsidRPr="00DD2712">
        <w:rPr>
          <w:b/>
          <w:sz w:val="36"/>
          <w:szCs w:val="36"/>
        </w:rPr>
        <w:t>КУЗНЕЦКОГО РАЙОНА ПЕНЗЕНСКОЙ ОБЛАСТИ</w:t>
      </w:r>
    </w:p>
    <w:p w:rsidR="005566B5" w:rsidRDefault="005566B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5566B5" w:rsidRDefault="005566B5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566B5" w:rsidRDefault="005566B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5566B5" w:rsidRDefault="005566B5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от 14 августа </w:t>
      </w:r>
      <w:smartTag w:uri="urn:schemas-microsoft-com:office:smarttags" w:element="metricconverter">
        <w:smartTagPr>
          <w:attr w:name="ProductID" w:val="2020 г"/>
        </w:smartTagPr>
        <w:r>
          <w:rPr>
            <w:sz w:val="24"/>
            <w:szCs w:val="24"/>
          </w:rPr>
          <w:t>2020 г</w:t>
        </w:r>
      </w:smartTag>
      <w:r>
        <w:rPr>
          <w:sz w:val="24"/>
          <w:szCs w:val="24"/>
        </w:rPr>
        <w:t xml:space="preserve">.                                                                                         </w:t>
      </w:r>
      <w:r w:rsidRPr="00DD2712">
        <w:rPr>
          <w:sz w:val="24"/>
          <w:szCs w:val="24"/>
        </w:rPr>
        <w:t>№</w:t>
      </w:r>
      <w:r>
        <w:rPr>
          <w:sz w:val="24"/>
          <w:szCs w:val="24"/>
        </w:rPr>
        <w:t xml:space="preserve"> 107</w:t>
      </w:r>
    </w:p>
    <w:p w:rsidR="005566B5" w:rsidRDefault="005566B5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с. Поселки</w:t>
      </w:r>
    </w:p>
    <w:p w:rsidR="005566B5" w:rsidRDefault="005566B5">
      <w:pPr>
        <w:tabs>
          <w:tab w:val="left" w:pos="4320"/>
        </w:tabs>
        <w:rPr>
          <w:sz w:val="24"/>
          <w:szCs w:val="24"/>
        </w:rPr>
      </w:pPr>
    </w:p>
    <w:p w:rsidR="005566B5" w:rsidRDefault="005566B5" w:rsidP="00C4740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муниципальных услуг, предоставление которых посредством комплексного запроса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 не осуществляется</w:t>
      </w:r>
    </w:p>
    <w:p w:rsidR="005566B5" w:rsidRPr="007F2DD8" w:rsidRDefault="005566B5" w:rsidP="00C4740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5566B5" w:rsidRDefault="005566B5" w:rsidP="005055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29.12.2017 №479-ФЗ «О внесении изменений в Федеральный закон «Об организации предоставления государственных и муниципальных услуг»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заявления», руководствуясь Уставом Посельского сельсовета Кузнецкого района Пензенской области (с изменениями),</w:t>
      </w:r>
    </w:p>
    <w:p w:rsidR="005566B5" w:rsidRDefault="005566B5" w:rsidP="005055F2">
      <w:pPr>
        <w:ind w:firstLine="708"/>
        <w:jc w:val="both"/>
        <w:rPr>
          <w:sz w:val="28"/>
          <w:szCs w:val="28"/>
        </w:rPr>
      </w:pPr>
    </w:p>
    <w:p w:rsidR="005566B5" w:rsidRDefault="005566B5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>администрация Посельского сельсовета</w:t>
      </w:r>
    </w:p>
    <w:p w:rsidR="005566B5" w:rsidRDefault="005566B5" w:rsidP="00DD2712">
      <w:pPr>
        <w:jc w:val="center"/>
        <w:rPr>
          <w:b/>
          <w:color w:val="000000"/>
          <w:spacing w:val="-2"/>
          <w:w w:val="101"/>
          <w:sz w:val="28"/>
          <w:szCs w:val="28"/>
        </w:rPr>
      </w:pPr>
      <w:r>
        <w:rPr>
          <w:b/>
          <w:color w:val="000000"/>
          <w:spacing w:val="-2"/>
          <w:w w:val="101"/>
          <w:sz w:val="28"/>
          <w:szCs w:val="28"/>
        </w:rPr>
        <w:t>Кузнецкого района Пензенской области постановляет:</w:t>
      </w:r>
    </w:p>
    <w:p w:rsidR="005566B5" w:rsidRDefault="005566B5" w:rsidP="00DD2712">
      <w:pPr>
        <w:jc w:val="center"/>
        <w:rPr>
          <w:b/>
        </w:rPr>
      </w:pPr>
    </w:p>
    <w:p w:rsidR="005566B5" w:rsidRPr="00246BAF" w:rsidRDefault="005566B5" w:rsidP="002B72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</w:t>
      </w:r>
      <w:r w:rsidRPr="00246BAF">
        <w:rPr>
          <w:sz w:val="28"/>
          <w:szCs w:val="28"/>
        </w:rPr>
        <w:t>муниципальных услуг, предоставление которых посредством комплексного запроса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 не осуществляется.</w:t>
      </w:r>
    </w:p>
    <w:p w:rsidR="005566B5" w:rsidRPr="00CD1B81" w:rsidRDefault="005566B5" w:rsidP="00805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5566B5" w:rsidRDefault="005566B5" w:rsidP="00805C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информационном бюллетене Комитета местного самоуправления Посельского сельсовета Кузнецкого района Пензенской области «На Посельской волне» и разместить в информационно-телекоммуникационной сети «Интернет» на официальном сайте администрации Посельского сельсовета Кузнецкого района Пензенской области.</w:t>
      </w:r>
    </w:p>
    <w:p w:rsidR="005566B5" w:rsidRDefault="005566B5" w:rsidP="00DC4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выполнением настоящего постановления возложить на главу администрации Посельского сельсовета Кузнецкого района Пензенской области.</w:t>
      </w: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Посельского сельсовета   </w:t>
      </w:r>
    </w:p>
    <w:p w:rsidR="005566B5" w:rsidRDefault="005566B5" w:rsidP="00DC4710">
      <w:pPr>
        <w:rPr>
          <w:sz w:val="28"/>
          <w:szCs w:val="28"/>
        </w:rPr>
      </w:pPr>
      <w:r>
        <w:rPr>
          <w:sz w:val="28"/>
          <w:szCs w:val="28"/>
        </w:rPr>
        <w:t>Кузнецкого района Пензенской области                                       А.Н.Дермелев</w:t>
      </w: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Pr="000E245C" w:rsidRDefault="005566B5" w:rsidP="0086518C">
      <w:pPr>
        <w:ind w:left="4560"/>
        <w:rPr>
          <w:sz w:val="28"/>
          <w:szCs w:val="28"/>
        </w:rPr>
      </w:pPr>
      <w:r w:rsidRPr="000E245C">
        <w:rPr>
          <w:sz w:val="28"/>
          <w:szCs w:val="28"/>
        </w:rPr>
        <w:t>Утвержден</w:t>
      </w:r>
    </w:p>
    <w:p w:rsidR="005566B5" w:rsidRPr="0086518C" w:rsidRDefault="005566B5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постановлением администрации </w:t>
      </w:r>
    </w:p>
    <w:p w:rsidR="005566B5" w:rsidRPr="0086518C" w:rsidRDefault="005566B5" w:rsidP="0086518C">
      <w:pPr>
        <w:ind w:left="4560"/>
        <w:rPr>
          <w:sz w:val="24"/>
          <w:szCs w:val="24"/>
        </w:rPr>
      </w:pPr>
      <w:r>
        <w:rPr>
          <w:sz w:val="24"/>
          <w:szCs w:val="24"/>
        </w:rPr>
        <w:t>Посельского</w:t>
      </w:r>
      <w:r w:rsidRPr="0086518C">
        <w:rPr>
          <w:sz w:val="24"/>
          <w:szCs w:val="24"/>
        </w:rPr>
        <w:t xml:space="preserve"> сельсовета</w:t>
      </w:r>
    </w:p>
    <w:p w:rsidR="005566B5" w:rsidRPr="0086518C" w:rsidRDefault="005566B5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>Кузнецкого района Пензенской области</w:t>
      </w:r>
    </w:p>
    <w:p w:rsidR="005566B5" w:rsidRPr="0086518C" w:rsidRDefault="005566B5" w:rsidP="0086518C">
      <w:pPr>
        <w:ind w:left="4560"/>
        <w:rPr>
          <w:sz w:val="24"/>
          <w:szCs w:val="24"/>
        </w:rPr>
      </w:pPr>
      <w:r w:rsidRPr="0086518C">
        <w:rPr>
          <w:sz w:val="24"/>
          <w:szCs w:val="24"/>
        </w:rPr>
        <w:t xml:space="preserve">от </w:t>
      </w:r>
      <w:r>
        <w:rPr>
          <w:sz w:val="24"/>
          <w:szCs w:val="24"/>
        </w:rPr>
        <w:t>14.08.2020</w:t>
      </w:r>
      <w:r w:rsidRPr="0086518C">
        <w:rPr>
          <w:sz w:val="24"/>
          <w:szCs w:val="24"/>
        </w:rPr>
        <w:t xml:space="preserve"> № </w:t>
      </w:r>
      <w:r>
        <w:rPr>
          <w:sz w:val="24"/>
          <w:szCs w:val="24"/>
        </w:rPr>
        <w:t>107</w:t>
      </w: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86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муниципальных услуг, предоставление которых посредством комплексного запроса в Муниципальном автономном учреждении «Многофункциональный центр предоставления государственных и муниципальных услуг Кузнецкого района Пензенской области»</w:t>
      </w:r>
    </w:p>
    <w:p w:rsidR="005566B5" w:rsidRDefault="005566B5" w:rsidP="0086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 осуществляется</w:t>
      </w:r>
    </w:p>
    <w:p w:rsidR="005566B5" w:rsidRDefault="005566B5" w:rsidP="0086518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753"/>
      </w:tblGrid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suppressAutoHyphens/>
              <w:ind w:right="-108"/>
              <w:rPr>
                <w:bCs/>
                <w:sz w:val="28"/>
                <w:szCs w:val="28"/>
              </w:rPr>
            </w:pPr>
            <w:r w:rsidRPr="00A04ACA">
              <w:rPr>
                <w:bCs/>
                <w:sz w:val="28"/>
                <w:szCs w:val="28"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2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 xml:space="preserve">Предоставление информации и выписок из Реестра муниципальной собственности Посельского сельсовета Кузнецкого района Пензенской области 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3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муниципального имущества в аренду, безвозмездное пользование, доверительное управление и иные законные формы владения.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4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Заключение  договоров бесплатной передачи в собственность граждан жилых помещений, находящихся в муниципальной собственности Посельского сельсовета Кузнецкого района Пензенской области, занимаемых ими на условиях социального найма.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5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Заключение договора на передачу из собственности граждан в муниципальную собственность Посельского  сельсовета Кузнецкого района Пензенской области ранее приватизированных жилых помещений.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6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Присвоение и аннулирование адресов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7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 предназначенного для сдачи в аренду.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8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  <w:vertAlign w:val="superscript"/>
              </w:rPr>
            </w:pPr>
            <w:r w:rsidRPr="00A04ACA">
              <w:rPr>
                <w:bCs/>
                <w:sz w:val="28"/>
                <w:szCs w:val="28"/>
              </w:rPr>
              <w:t>Прием заявлений, документов, а также выдача документов о п</w:t>
            </w:r>
            <w:r w:rsidRPr="00A04ACA">
              <w:rPr>
                <w:sz w:val="28"/>
                <w:szCs w:val="28"/>
              </w:rPr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9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  <w:vertAlign w:val="superscript"/>
              </w:rPr>
            </w:pPr>
            <w:r w:rsidRPr="00A04ACA">
              <w:rPr>
                <w:bCs/>
                <w:sz w:val="28"/>
                <w:szCs w:val="28"/>
              </w:rPr>
              <w:t>Согласование проведения переустройства и (или) перепланировки помещения</w:t>
            </w:r>
            <w:r w:rsidRPr="00A04ACA">
              <w:rPr>
                <w:sz w:val="28"/>
                <w:szCs w:val="28"/>
              </w:rPr>
              <w:t xml:space="preserve"> в многоквартирном доме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10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выписок из похозяйственной книги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11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бесплатно.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12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13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pStyle w:val="ConsPlusNormal"/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14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15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разрешения на осуществление земляных работ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16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Перевод жилого помещения в нежилое или нежилого помещения в жилое</w:t>
            </w:r>
            <w:bookmarkStart w:id="0" w:name="_GoBack"/>
            <w:bookmarkEnd w:id="0"/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17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Предоставление права на размещение нестационарных торговых объектов, расположенных на территории Посельского сельсовета Кузнецкого района Пензенской области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18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Согласование создания места (площадки) накопления твердых коммунальных отходов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19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Выдача разрешения на право организации розничного рынка, расположенного на территории Посельского сельсовета Кузнецкого района Пензенской области</w:t>
            </w:r>
          </w:p>
        </w:tc>
      </w:tr>
      <w:tr w:rsidR="005566B5" w:rsidRPr="00D3054B" w:rsidTr="00A04ACA">
        <w:tc>
          <w:tcPr>
            <w:tcW w:w="534" w:type="dxa"/>
          </w:tcPr>
          <w:p w:rsidR="005566B5" w:rsidRPr="00A04ACA" w:rsidRDefault="005566B5" w:rsidP="00A04ACA">
            <w:pPr>
              <w:jc w:val="center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20</w:t>
            </w:r>
          </w:p>
        </w:tc>
        <w:tc>
          <w:tcPr>
            <w:tcW w:w="8753" w:type="dxa"/>
          </w:tcPr>
          <w:p w:rsidR="005566B5" w:rsidRPr="00A04ACA" w:rsidRDefault="005566B5" w:rsidP="00A04ACA">
            <w:pPr>
              <w:jc w:val="both"/>
              <w:rPr>
                <w:sz w:val="28"/>
                <w:szCs w:val="28"/>
              </w:rPr>
            </w:pPr>
            <w:r w:rsidRPr="00A04ACA">
              <w:rPr>
                <w:sz w:val="28"/>
                <w:szCs w:val="28"/>
              </w:rPr>
              <w:t>Признание садового дома жилым домом или жилого дома садовым домом</w:t>
            </w:r>
          </w:p>
        </w:tc>
      </w:tr>
    </w:tbl>
    <w:p w:rsidR="005566B5" w:rsidRDefault="005566B5" w:rsidP="0086518C">
      <w:pPr>
        <w:jc w:val="both"/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Default="005566B5" w:rsidP="00DC4710">
      <w:pPr>
        <w:rPr>
          <w:sz w:val="28"/>
          <w:szCs w:val="28"/>
        </w:rPr>
      </w:pPr>
    </w:p>
    <w:p w:rsidR="005566B5" w:rsidRPr="00EA6921" w:rsidRDefault="005566B5" w:rsidP="00DC4710">
      <w:pPr>
        <w:rPr>
          <w:sz w:val="28"/>
          <w:szCs w:val="28"/>
        </w:rPr>
      </w:pPr>
    </w:p>
    <w:sectPr w:rsidR="005566B5" w:rsidRPr="00EA6921" w:rsidSect="00805C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70D8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2E466652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3B04556E"/>
    <w:multiLevelType w:val="hybridMultilevel"/>
    <w:tmpl w:val="2836000C"/>
    <w:lvl w:ilvl="0" w:tplc="15DAAAA6">
      <w:start w:val="1"/>
      <w:numFmt w:val="decimal"/>
      <w:lvlText w:val="%1."/>
      <w:lvlJc w:val="left"/>
      <w:pPr>
        <w:tabs>
          <w:tab w:val="num" w:pos="540"/>
        </w:tabs>
        <w:ind w:left="540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">
    <w:nsid w:val="4AB30AC9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5">
    <w:nsid w:val="5AF11A93"/>
    <w:multiLevelType w:val="hybridMultilevel"/>
    <w:tmpl w:val="33DC0E38"/>
    <w:lvl w:ilvl="0" w:tplc="091A6CD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37E"/>
    <w:rsid w:val="00000193"/>
    <w:rsid w:val="000032C0"/>
    <w:rsid w:val="00004F9C"/>
    <w:rsid w:val="000201F8"/>
    <w:rsid w:val="00023288"/>
    <w:rsid w:val="00025BAE"/>
    <w:rsid w:val="000354E0"/>
    <w:rsid w:val="00035EFB"/>
    <w:rsid w:val="00037CF5"/>
    <w:rsid w:val="00040107"/>
    <w:rsid w:val="000430E2"/>
    <w:rsid w:val="00043B9B"/>
    <w:rsid w:val="00044BC0"/>
    <w:rsid w:val="0005567A"/>
    <w:rsid w:val="000C0295"/>
    <w:rsid w:val="000C4F04"/>
    <w:rsid w:val="000C5AD7"/>
    <w:rsid w:val="000D6E88"/>
    <w:rsid w:val="000E245C"/>
    <w:rsid w:val="000E32A4"/>
    <w:rsid w:val="000E36BA"/>
    <w:rsid w:val="000F0C4C"/>
    <w:rsid w:val="000F1FB9"/>
    <w:rsid w:val="000F70BB"/>
    <w:rsid w:val="000F760E"/>
    <w:rsid w:val="001002D5"/>
    <w:rsid w:val="00121114"/>
    <w:rsid w:val="00135E67"/>
    <w:rsid w:val="0013606E"/>
    <w:rsid w:val="00157C43"/>
    <w:rsid w:val="00162CF2"/>
    <w:rsid w:val="00167B07"/>
    <w:rsid w:val="00172C0A"/>
    <w:rsid w:val="00175E0B"/>
    <w:rsid w:val="00184B27"/>
    <w:rsid w:val="00185755"/>
    <w:rsid w:val="00187AE7"/>
    <w:rsid w:val="00190159"/>
    <w:rsid w:val="00190B01"/>
    <w:rsid w:val="001929D8"/>
    <w:rsid w:val="00197123"/>
    <w:rsid w:val="001B01AD"/>
    <w:rsid w:val="001C4D08"/>
    <w:rsid w:val="001C61E7"/>
    <w:rsid w:val="001D0923"/>
    <w:rsid w:val="001D5E7C"/>
    <w:rsid w:val="001E3A28"/>
    <w:rsid w:val="001E3D7A"/>
    <w:rsid w:val="001E4697"/>
    <w:rsid w:val="001F4D8F"/>
    <w:rsid w:val="001F6CA0"/>
    <w:rsid w:val="0020599E"/>
    <w:rsid w:val="00206928"/>
    <w:rsid w:val="00207C31"/>
    <w:rsid w:val="0021009B"/>
    <w:rsid w:val="002104B1"/>
    <w:rsid w:val="002161C4"/>
    <w:rsid w:val="0022021F"/>
    <w:rsid w:val="0022333D"/>
    <w:rsid w:val="002262AB"/>
    <w:rsid w:val="00226D53"/>
    <w:rsid w:val="0022787F"/>
    <w:rsid w:val="00231387"/>
    <w:rsid w:val="00231924"/>
    <w:rsid w:val="002337E5"/>
    <w:rsid w:val="0023562E"/>
    <w:rsid w:val="00246BAF"/>
    <w:rsid w:val="002512A4"/>
    <w:rsid w:val="0025207E"/>
    <w:rsid w:val="00261E38"/>
    <w:rsid w:val="002648ED"/>
    <w:rsid w:val="0027027B"/>
    <w:rsid w:val="002703C8"/>
    <w:rsid w:val="00273A61"/>
    <w:rsid w:val="002745FD"/>
    <w:rsid w:val="002773C9"/>
    <w:rsid w:val="002824C5"/>
    <w:rsid w:val="00284DDB"/>
    <w:rsid w:val="002853D0"/>
    <w:rsid w:val="00295C7E"/>
    <w:rsid w:val="002A5B9F"/>
    <w:rsid w:val="002A63A5"/>
    <w:rsid w:val="002B1A32"/>
    <w:rsid w:val="002B404B"/>
    <w:rsid w:val="002B441B"/>
    <w:rsid w:val="002B6A7C"/>
    <w:rsid w:val="002B726C"/>
    <w:rsid w:val="002C4E8A"/>
    <w:rsid w:val="002D0482"/>
    <w:rsid w:val="002D6613"/>
    <w:rsid w:val="002D7B06"/>
    <w:rsid w:val="002F3809"/>
    <w:rsid w:val="002F38A1"/>
    <w:rsid w:val="0030024D"/>
    <w:rsid w:val="003160BB"/>
    <w:rsid w:val="003258BF"/>
    <w:rsid w:val="00330C98"/>
    <w:rsid w:val="00331003"/>
    <w:rsid w:val="003337EA"/>
    <w:rsid w:val="00342715"/>
    <w:rsid w:val="00344673"/>
    <w:rsid w:val="00345F34"/>
    <w:rsid w:val="003506D8"/>
    <w:rsid w:val="0035110C"/>
    <w:rsid w:val="0035175D"/>
    <w:rsid w:val="00355E36"/>
    <w:rsid w:val="003602EB"/>
    <w:rsid w:val="00364F69"/>
    <w:rsid w:val="00372645"/>
    <w:rsid w:val="00380FC7"/>
    <w:rsid w:val="0038498F"/>
    <w:rsid w:val="003948ED"/>
    <w:rsid w:val="003A0BF7"/>
    <w:rsid w:val="003B1A77"/>
    <w:rsid w:val="003B4359"/>
    <w:rsid w:val="003B5DDF"/>
    <w:rsid w:val="003B64F2"/>
    <w:rsid w:val="003D1E32"/>
    <w:rsid w:val="003D2CF5"/>
    <w:rsid w:val="003D4F8D"/>
    <w:rsid w:val="003D52F8"/>
    <w:rsid w:val="003D5C76"/>
    <w:rsid w:val="003E1B6D"/>
    <w:rsid w:val="003E7112"/>
    <w:rsid w:val="003F6DB8"/>
    <w:rsid w:val="0040238B"/>
    <w:rsid w:val="00404A0D"/>
    <w:rsid w:val="00404F6C"/>
    <w:rsid w:val="004215BE"/>
    <w:rsid w:val="00422919"/>
    <w:rsid w:val="00441769"/>
    <w:rsid w:val="0044189C"/>
    <w:rsid w:val="00445F83"/>
    <w:rsid w:val="00446AE4"/>
    <w:rsid w:val="00460187"/>
    <w:rsid w:val="00462B75"/>
    <w:rsid w:val="004674A8"/>
    <w:rsid w:val="00467975"/>
    <w:rsid w:val="00471A0C"/>
    <w:rsid w:val="00472BE7"/>
    <w:rsid w:val="00474179"/>
    <w:rsid w:val="00474DAD"/>
    <w:rsid w:val="00475835"/>
    <w:rsid w:val="004822B2"/>
    <w:rsid w:val="004866AC"/>
    <w:rsid w:val="004B4F1D"/>
    <w:rsid w:val="004C00DD"/>
    <w:rsid w:val="004D0C14"/>
    <w:rsid w:val="004E07DC"/>
    <w:rsid w:val="004E55B9"/>
    <w:rsid w:val="004F25FA"/>
    <w:rsid w:val="004F54C3"/>
    <w:rsid w:val="004F609F"/>
    <w:rsid w:val="005055F2"/>
    <w:rsid w:val="00517FEC"/>
    <w:rsid w:val="005201EE"/>
    <w:rsid w:val="005265C1"/>
    <w:rsid w:val="00526FC0"/>
    <w:rsid w:val="00540D26"/>
    <w:rsid w:val="0054577B"/>
    <w:rsid w:val="005520F7"/>
    <w:rsid w:val="005566B5"/>
    <w:rsid w:val="005662FE"/>
    <w:rsid w:val="005716BB"/>
    <w:rsid w:val="00572460"/>
    <w:rsid w:val="00573B03"/>
    <w:rsid w:val="005778D4"/>
    <w:rsid w:val="00581EAD"/>
    <w:rsid w:val="00582D1F"/>
    <w:rsid w:val="00592119"/>
    <w:rsid w:val="00593A56"/>
    <w:rsid w:val="005955FE"/>
    <w:rsid w:val="005A6C97"/>
    <w:rsid w:val="005B39D3"/>
    <w:rsid w:val="005B437C"/>
    <w:rsid w:val="005B65CE"/>
    <w:rsid w:val="005C3573"/>
    <w:rsid w:val="005C5E99"/>
    <w:rsid w:val="005C7B2D"/>
    <w:rsid w:val="005D2941"/>
    <w:rsid w:val="005E1E9E"/>
    <w:rsid w:val="0060110F"/>
    <w:rsid w:val="0060744B"/>
    <w:rsid w:val="00617249"/>
    <w:rsid w:val="00623134"/>
    <w:rsid w:val="00630272"/>
    <w:rsid w:val="00632485"/>
    <w:rsid w:val="00632F3F"/>
    <w:rsid w:val="00635B60"/>
    <w:rsid w:val="0063730A"/>
    <w:rsid w:val="0064150D"/>
    <w:rsid w:val="00641B3D"/>
    <w:rsid w:val="00643F77"/>
    <w:rsid w:val="006847DD"/>
    <w:rsid w:val="0068503D"/>
    <w:rsid w:val="00697229"/>
    <w:rsid w:val="006A193C"/>
    <w:rsid w:val="006A4AFF"/>
    <w:rsid w:val="006C116A"/>
    <w:rsid w:val="006C16EA"/>
    <w:rsid w:val="006C23A0"/>
    <w:rsid w:val="006C30DD"/>
    <w:rsid w:val="006C5CEE"/>
    <w:rsid w:val="006C782B"/>
    <w:rsid w:val="006D0FBB"/>
    <w:rsid w:val="006D18EB"/>
    <w:rsid w:val="006D2481"/>
    <w:rsid w:val="006E182B"/>
    <w:rsid w:val="006E3E4A"/>
    <w:rsid w:val="006E7902"/>
    <w:rsid w:val="006F0118"/>
    <w:rsid w:val="006F1198"/>
    <w:rsid w:val="006F3B74"/>
    <w:rsid w:val="006F4AC6"/>
    <w:rsid w:val="006F529F"/>
    <w:rsid w:val="006F6DC2"/>
    <w:rsid w:val="00701785"/>
    <w:rsid w:val="0071282A"/>
    <w:rsid w:val="00722B79"/>
    <w:rsid w:val="007318ED"/>
    <w:rsid w:val="00735BBE"/>
    <w:rsid w:val="00736B55"/>
    <w:rsid w:val="00742538"/>
    <w:rsid w:val="00742742"/>
    <w:rsid w:val="007433C7"/>
    <w:rsid w:val="007440D9"/>
    <w:rsid w:val="00747614"/>
    <w:rsid w:val="00754CD3"/>
    <w:rsid w:val="00757F75"/>
    <w:rsid w:val="00781948"/>
    <w:rsid w:val="0078758E"/>
    <w:rsid w:val="007A4E9E"/>
    <w:rsid w:val="007A7EB6"/>
    <w:rsid w:val="007B1F9A"/>
    <w:rsid w:val="007B668B"/>
    <w:rsid w:val="007B78BA"/>
    <w:rsid w:val="007C7F79"/>
    <w:rsid w:val="007D12C1"/>
    <w:rsid w:val="007D14EF"/>
    <w:rsid w:val="007D162B"/>
    <w:rsid w:val="007D17FB"/>
    <w:rsid w:val="007D3F61"/>
    <w:rsid w:val="007D5B5E"/>
    <w:rsid w:val="007E1D24"/>
    <w:rsid w:val="007E294B"/>
    <w:rsid w:val="007E2ABC"/>
    <w:rsid w:val="007E6911"/>
    <w:rsid w:val="007F03B4"/>
    <w:rsid w:val="007F137B"/>
    <w:rsid w:val="007F2DD8"/>
    <w:rsid w:val="007F413C"/>
    <w:rsid w:val="00803F82"/>
    <w:rsid w:val="00805C7C"/>
    <w:rsid w:val="00810AA0"/>
    <w:rsid w:val="00837CFA"/>
    <w:rsid w:val="0084254A"/>
    <w:rsid w:val="008429FB"/>
    <w:rsid w:val="00856112"/>
    <w:rsid w:val="00856177"/>
    <w:rsid w:val="00860788"/>
    <w:rsid w:val="008630F8"/>
    <w:rsid w:val="00863691"/>
    <w:rsid w:val="0086518C"/>
    <w:rsid w:val="0087206F"/>
    <w:rsid w:val="008737FF"/>
    <w:rsid w:val="00873C0F"/>
    <w:rsid w:val="008770BD"/>
    <w:rsid w:val="00880D95"/>
    <w:rsid w:val="008902BA"/>
    <w:rsid w:val="008904C2"/>
    <w:rsid w:val="008A0D2E"/>
    <w:rsid w:val="008A577F"/>
    <w:rsid w:val="008B19CD"/>
    <w:rsid w:val="008B2F36"/>
    <w:rsid w:val="008C1406"/>
    <w:rsid w:val="008C4E73"/>
    <w:rsid w:val="008D0D60"/>
    <w:rsid w:val="008D357E"/>
    <w:rsid w:val="008D5583"/>
    <w:rsid w:val="008E00DF"/>
    <w:rsid w:val="008E737F"/>
    <w:rsid w:val="0090052F"/>
    <w:rsid w:val="00903B26"/>
    <w:rsid w:val="00905F54"/>
    <w:rsid w:val="00917604"/>
    <w:rsid w:val="00924DE2"/>
    <w:rsid w:val="00926AE7"/>
    <w:rsid w:val="009410C1"/>
    <w:rsid w:val="00960F3F"/>
    <w:rsid w:val="00972BE9"/>
    <w:rsid w:val="00973978"/>
    <w:rsid w:val="0098068C"/>
    <w:rsid w:val="00981508"/>
    <w:rsid w:val="00986F0C"/>
    <w:rsid w:val="0099208C"/>
    <w:rsid w:val="009B33DB"/>
    <w:rsid w:val="009B734D"/>
    <w:rsid w:val="009C012F"/>
    <w:rsid w:val="009C1382"/>
    <w:rsid w:val="009C4E5D"/>
    <w:rsid w:val="009C6CD3"/>
    <w:rsid w:val="009D6D25"/>
    <w:rsid w:val="009E0442"/>
    <w:rsid w:val="00A01367"/>
    <w:rsid w:val="00A04ACA"/>
    <w:rsid w:val="00A14A42"/>
    <w:rsid w:val="00A214B7"/>
    <w:rsid w:val="00A22284"/>
    <w:rsid w:val="00A4035B"/>
    <w:rsid w:val="00A40A05"/>
    <w:rsid w:val="00A43615"/>
    <w:rsid w:val="00A47456"/>
    <w:rsid w:val="00A64C85"/>
    <w:rsid w:val="00A659A0"/>
    <w:rsid w:val="00A7505D"/>
    <w:rsid w:val="00A83361"/>
    <w:rsid w:val="00A83AB7"/>
    <w:rsid w:val="00A905AF"/>
    <w:rsid w:val="00A9458C"/>
    <w:rsid w:val="00A96564"/>
    <w:rsid w:val="00AA1D18"/>
    <w:rsid w:val="00AA53D6"/>
    <w:rsid w:val="00AA5424"/>
    <w:rsid w:val="00AB3642"/>
    <w:rsid w:val="00AC2FBA"/>
    <w:rsid w:val="00AC3E02"/>
    <w:rsid w:val="00AD04D2"/>
    <w:rsid w:val="00AD2E41"/>
    <w:rsid w:val="00AD7F7C"/>
    <w:rsid w:val="00AE528E"/>
    <w:rsid w:val="00AE5F92"/>
    <w:rsid w:val="00AF4783"/>
    <w:rsid w:val="00B00EEE"/>
    <w:rsid w:val="00B1510C"/>
    <w:rsid w:val="00B2025D"/>
    <w:rsid w:val="00B216A8"/>
    <w:rsid w:val="00B21849"/>
    <w:rsid w:val="00B34DE2"/>
    <w:rsid w:val="00B45CEB"/>
    <w:rsid w:val="00B51EE3"/>
    <w:rsid w:val="00B54448"/>
    <w:rsid w:val="00B5506C"/>
    <w:rsid w:val="00B56941"/>
    <w:rsid w:val="00B65705"/>
    <w:rsid w:val="00B6685A"/>
    <w:rsid w:val="00B716EC"/>
    <w:rsid w:val="00B90EE8"/>
    <w:rsid w:val="00B940A9"/>
    <w:rsid w:val="00B97A29"/>
    <w:rsid w:val="00BA1CBD"/>
    <w:rsid w:val="00BA7652"/>
    <w:rsid w:val="00BB277D"/>
    <w:rsid w:val="00BB5DFB"/>
    <w:rsid w:val="00BC2F4F"/>
    <w:rsid w:val="00BC4CB3"/>
    <w:rsid w:val="00BC7C2E"/>
    <w:rsid w:val="00BD2D21"/>
    <w:rsid w:val="00BD4998"/>
    <w:rsid w:val="00BE137E"/>
    <w:rsid w:val="00BE36C2"/>
    <w:rsid w:val="00BF2A39"/>
    <w:rsid w:val="00C007CE"/>
    <w:rsid w:val="00C00D8F"/>
    <w:rsid w:val="00C06644"/>
    <w:rsid w:val="00C072AE"/>
    <w:rsid w:val="00C105DF"/>
    <w:rsid w:val="00C1470D"/>
    <w:rsid w:val="00C16AF9"/>
    <w:rsid w:val="00C22122"/>
    <w:rsid w:val="00C418AD"/>
    <w:rsid w:val="00C47404"/>
    <w:rsid w:val="00C47A68"/>
    <w:rsid w:val="00C5010E"/>
    <w:rsid w:val="00C56FA4"/>
    <w:rsid w:val="00C631C3"/>
    <w:rsid w:val="00C716BB"/>
    <w:rsid w:val="00C7638E"/>
    <w:rsid w:val="00C7703B"/>
    <w:rsid w:val="00C8244C"/>
    <w:rsid w:val="00C8298E"/>
    <w:rsid w:val="00C842C6"/>
    <w:rsid w:val="00C9585A"/>
    <w:rsid w:val="00CB3E82"/>
    <w:rsid w:val="00CB6893"/>
    <w:rsid w:val="00CB6B10"/>
    <w:rsid w:val="00CD1B81"/>
    <w:rsid w:val="00CD5A6A"/>
    <w:rsid w:val="00CF19BD"/>
    <w:rsid w:val="00CF50B6"/>
    <w:rsid w:val="00D02189"/>
    <w:rsid w:val="00D07902"/>
    <w:rsid w:val="00D11E11"/>
    <w:rsid w:val="00D13250"/>
    <w:rsid w:val="00D14FDC"/>
    <w:rsid w:val="00D15045"/>
    <w:rsid w:val="00D2057B"/>
    <w:rsid w:val="00D24942"/>
    <w:rsid w:val="00D25C20"/>
    <w:rsid w:val="00D3054B"/>
    <w:rsid w:val="00D32575"/>
    <w:rsid w:val="00D32D16"/>
    <w:rsid w:val="00D33206"/>
    <w:rsid w:val="00D37F24"/>
    <w:rsid w:val="00D406DD"/>
    <w:rsid w:val="00D52CE7"/>
    <w:rsid w:val="00D60D04"/>
    <w:rsid w:val="00D71F94"/>
    <w:rsid w:val="00D71FC3"/>
    <w:rsid w:val="00D73590"/>
    <w:rsid w:val="00D73A43"/>
    <w:rsid w:val="00D74A2C"/>
    <w:rsid w:val="00D7560E"/>
    <w:rsid w:val="00D76EAA"/>
    <w:rsid w:val="00D80762"/>
    <w:rsid w:val="00D8170C"/>
    <w:rsid w:val="00DA0D48"/>
    <w:rsid w:val="00DA1390"/>
    <w:rsid w:val="00DA410D"/>
    <w:rsid w:val="00DA4340"/>
    <w:rsid w:val="00DA49EE"/>
    <w:rsid w:val="00DC4710"/>
    <w:rsid w:val="00DC6CD7"/>
    <w:rsid w:val="00DD2712"/>
    <w:rsid w:val="00DD4A8C"/>
    <w:rsid w:val="00DD76AE"/>
    <w:rsid w:val="00DF39AE"/>
    <w:rsid w:val="00DF482A"/>
    <w:rsid w:val="00E03350"/>
    <w:rsid w:val="00E122B0"/>
    <w:rsid w:val="00E17749"/>
    <w:rsid w:val="00E2150C"/>
    <w:rsid w:val="00E2288B"/>
    <w:rsid w:val="00E31F04"/>
    <w:rsid w:val="00E33D6A"/>
    <w:rsid w:val="00E40E21"/>
    <w:rsid w:val="00E44B5D"/>
    <w:rsid w:val="00E57D3F"/>
    <w:rsid w:val="00E609D7"/>
    <w:rsid w:val="00E61A65"/>
    <w:rsid w:val="00E65DC8"/>
    <w:rsid w:val="00E66978"/>
    <w:rsid w:val="00E73D25"/>
    <w:rsid w:val="00E8058B"/>
    <w:rsid w:val="00E94299"/>
    <w:rsid w:val="00E952C0"/>
    <w:rsid w:val="00EA1945"/>
    <w:rsid w:val="00EA6921"/>
    <w:rsid w:val="00EB57F6"/>
    <w:rsid w:val="00EC03F8"/>
    <w:rsid w:val="00ED0692"/>
    <w:rsid w:val="00ED1266"/>
    <w:rsid w:val="00ED6D83"/>
    <w:rsid w:val="00EE1CA3"/>
    <w:rsid w:val="00EE2166"/>
    <w:rsid w:val="00EE5F74"/>
    <w:rsid w:val="00EE7165"/>
    <w:rsid w:val="00EE7AB0"/>
    <w:rsid w:val="00EF6FF7"/>
    <w:rsid w:val="00F0198C"/>
    <w:rsid w:val="00F075B5"/>
    <w:rsid w:val="00F10880"/>
    <w:rsid w:val="00F149C7"/>
    <w:rsid w:val="00F156A5"/>
    <w:rsid w:val="00F212E2"/>
    <w:rsid w:val="00F23F66"/>
    <w:rsid w:val="00F24588"/>
    <w:rsid w:val="00F31C58"/>
    <w:rsid w:val="00F36858"/>
    <w:rsid w:val="00F3723B"/>
    <w:rsid w:val="00F420CE"/>
    <w:rsid w:val="00F6005B"/>
    <w:rsid w:val="00F645A7"/>
    <w:rsid w:val="00F76E28"/>
    <w:rsid w:val="00F80B64"/>
    <w:rsid w:val="00F851F8"/>
    <w:rsid w:val="00F90929"/>
    <w:rsid w:val="00F95155"/>
    <w:rsid w:val="00FA261C"/>
    <w:rsid w:val="00FA2DA1"/>
    <w:rsid w:val="00FA754B"/>
    <w:rsid w:val="00FA7F05"/>
    <w:rsid w:val="00FB67E6"/>
    <w:rsid w:val="00FB70C2"/>
    <w:rsid w:val="00FC1D95"/>
    <w:rsid w:val="00FC2567"/>
    <w:rsid w:val="00FD2E60"/>
    <w:rsid w:val="00FD6D5F"/>
    <w:rsid w:val="00FE0417"/>
    <w:rsid w:val="00FE630E"/>
    <w:rsid w:val="00FE762B"/>
    <w:rsid w:val="00FF5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DA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FA2DA1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FA7F05"/>
    <w:pPr>
      <w:numPr>
        <w:numId w:val="1"/>
      </w:numPr>
      <w:spacing w:after="160" w:line="240" w:lineRule="exact"/>
      <w:jc w:val="center"/>
    </w:pPr>
    <w:rPr>
      <w:rFonts w:ascii="Arial" w:hAnsi="Arial" w:cs="Arial"/>
      <w:b/>
      <w:i/>
      <w:sz w:val="28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A7F0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1101D"/>
    <w:rPr>
      <w:sz w:val="16"/>
      <w:szCs w:val="16"/>
    </w:rPr>
  </w:style>
  <w:style w:type="paragraph" w:customStyle="1" w:styleId="1">
    <w:name w:val="Знак1"/>
    <w:basedOn w:val="Normal"/>
    <w:uiPriority w:val="99"/>
    <w:rsid w:val="00B1510C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Default">
    <w:name w:val="Default"/>
    <w:uiPriority w:val="99"/>
    <w:rsid w:val="00E61A6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61A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251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51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B1A3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805C7C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05C7C"/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02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795</Words>
  <Characters>4537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111</cp:lastModifiedBy>
  <cp:revision>5</cp:revision>
  <cp:lastPrinted>2020-02-28T10:46:00Z</cp:lastPrinted>
  <dcterms:created xsi:type="dcterms:W3CDTF">2020-04-13T05:48:00Z</dcterms:created>
  <dcterms:modified xsi:type="dcterms:W3CDTF">2020-08-20T11:21:00Z</dcterms:modified>
</cp:coreProperties>
</file>