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9"/>
        <w:tblW w:w="10936" w:type="dxa"/>
        <w:jc w:val="center"/>
        <w:tblCellSpacing w:w="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36"/>
      </w:tblGrid>
      <w:tr w:rsidR="006E1F45" w:rsidTr="00D23C3F">
        <w:trPr>
          <w:trHeight w:val="305"/>
          <w:tblCellSpacing w:w="22" w:type="dxa"/>
          <w:jc w:val="center"/>
        </w:trPr>
        <w:tc>
          <w:tcPr>
            <w:tcW w:w="10848" w:type="dxa"/>
          </w:tcPr>
          <w:p w:rsidR="006E1F45" w:rsidRPr="00252E04" w:rsidRDefault="006E1F45" w:rsidP="00207CA4">
            <w:pPr>
              <w:jc w:val="center"/>
              <w:rPr>
                <w:b/>
              </w:rPr>
            </w:pPr>
            <w:r w:rsidRPr="00A6511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3pt;height:1in;visibility:visible">
                  <v:imagedata r:id="rId5" o:title=""/>
                </v:shape>
              </w:pict>
            </w:r>
          </w:p>
        </w:tc>
      </w:tr>
      <w:tr w:rsidR="006E1F45" w:rsidTr="00207CA4">
        <w:trPr>
          <w:trHeight w:hRule="exact" w:val="357"/>
          <w:tblCellSpacing w:w="22" w:type="dxa"/>
          <w:jc w:val="center"/>
        </w:trPr>
        <w:tc>
          <w:tcPr>
            <w:tcW w:w="10848" w:type="dxa"/>
          </w:tcPr>
          <w:p w:rsidR="006E1F45" w:rsidRPr="00252E04" w:rsidRDefault="006E1F45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 w:rsidRPr="00252E04">
              <w:rPr>
                <w:b/>
                <w:sz w:val="36"/>
                <w:szCs w:val="36"/>
              </w:rPr>
              <w:t>АДМИНИСТРАЦИЯ</w:t>
            </w:r>
          </w:p>
        </w:tc>
      </w:tr>
      <w:tr w:rsidR="006E1F45" w:rsidTr="00D23C3F">
        <w:trPr>
          <w:tblCellSpacing w:w="22" w:type="dxa"/>
          <w:jc w:val="center"/>
        </w:trPr>
        <w:tc>
          <w:tcPr>
            <w:tcW w:w="10848" w:type="dxa"/>
          </w:tcPr>
          <w:p w:rsidR="006E1F45" w:rsidRDefault="006E1F45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ПОСЕЛЬСКОГО</w:t>
            </w:r>
            <w:r w:rsidRPr="00252E04">
              <w:rPr>
                <w:b/>
                <w:sz w:val="36"/>
                <w:szCs w:val="36"/>
              </w:rPr>
              <w:t xml:space="preserve"> СЕЛЬСОВЕТА</w:t>
            </w:r>
          </w:p>
          <w:p w:rsidR="006E1F45" w:rsidRDefault="006E1F45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6E1F45" w:rsidRDefault="006E1F45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6E1F45" w:rsidRDefault="006E1F45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6E1F45" w:rsidRDefault="006E1F45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6E1F45" w:rsidRPr="00685E10" w:rsidRDefault="006E1F45" w:rsidP="00207CA4">
            <w:pPr>
              <w:tabs>
                <w:tab w:val="left" w:pos="4320"/>
              </w:tabs>
              <w:jc w:val="center"/>
            </w:pPr>
            <w:r>
              <w:t>о</w:t>
            </w:r>
            <w:r w:rsidRPr="00685E10">
              <w:t>т</w:t>
            </w:r>
            <w:r>
              <w:t xml:space="preserve"> 16 сентября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t>2020 г</w:t>
              </w:r>
            </w:smartTag>
            <w:r>
              <w:t>.</w:t>
            </w:r>
            <w:r w:rsidRPr="00685E10">
              <w:t xml:space="preserve"> </w:t>
            </w:r>
            <w:r>
              <w:t xml:space="preserve">                                                                                                   </w:t>
            </w:r>
            <w:r w:rsidRPr="00685E10">
              <w:t>№</w:t>
            </w:r>
            <w:r>
              <w:t>122</w:t>
            </w:r>
          </w:p>
          <w:p w:rsidR="006E1F45" w:rsidRDefault="006E1F45" w:rsidP="00207CA4">
            <w:pPr>
              <w:tabs>
                <w:tab w:val="left" w:pos="4320"/>
              </w:tabs>
              <w:jc w:val="center"/>
            </w:pPr>
            <w:r w:rsidRPr="00AF64CC">
              <w:t xml:space="preserve">с. </w:t>
            </w:r>
            <w:r>
              <w:t>Поселки</w:t>
            </w:r>
          </w:p>
          <w:p w:rsidR="006E1F45" w:rsidRPr="00AF64CC" w:rsidRDefault="006E1F45" w:rsidP="00207CA4">
            <w:pPr>
              <w:tabs>
                <w:tab w:val="left" w:pos="4320"/>
              </w:tabs>
              <w:jc w:val="center"/>
            </w:pPr>
          </w:p>
        </w:tc>
      </w:tr>
    </w:tbl>
    <w:p w:rsidR="006E1F45" w:rsidRDefault="006E1F45" w:rsidP="003A3AD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>
        <w:rPr>
          <w:b/>
          <w:sz w:val="28"/>
          <w:szCs w:val="28"/>
        </w:rPr>
        <w:t xml:space="preserve">Посельского сельсовета </w:t>
      </w:r>
      <w:r w:rsidRPr="009C09CA">
        <w:rPr>
          <w:b/>
          <w:sz w:val="28"/>
          <w:szCs w:val="28"/>
        </w:rPr>
        <w:t xml:space="preserve">Кузнецкого района Пензенской области </w:t>
      </w:r>
      <w:r>
        <w:rPr>
          <w:b/>
          <w:spacing w:val="-2"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26.10.2017</w:t>
      </w:r>
      <w:r w:rsidRPr="00871236">
        <w:rPr>
          <w:b/>
          <w:bCs/>
          <w:sz w:val="28"/>
          <w:szCs w:val="28"/>
        </w:rPr>
        <w:t xml:space="preserve"> № 1</w:t>
      </w:r>
      <w:r>
        <w:rPr>
          <w:b/>
          <w:bCs/>
          <w:sz w:val="28"/>
          <w:szCs w:val="28"/>
        </w:rPr>
        <w:t>54</w:t>
      </w:r>
      <w:r>
        <w:rPr>
          <w:b/>
          <w:spacing w:val="-2"/>
          <w:sz w:val="28"/>
          <w:szCs w:val="28"/>
        </w:rPr>
        <w:t>«</w:t>
      </w:r>
      <w:r>
        <w:rPr>
          <w:b/>
          <w:sz w:val="28"/>
          <w:szCs w:val="28"/>
        </w:rPr>
        <w:t xml:space="preserve">Об утверждении </w:t>
      </w:r>
      <w:r w:rsidRPr="008F3361">
        <w:rPr>
          <w:b/>
          <w:sz w:val="28"/>
          <w:szCs w:val="28"/>
        </w:rPr>
        <w:t>муниципальной  прог</w:t>
      </w:r>
      <w:r>
        <w:rPr>
          <w:b/>
          <w:sz w:val="28"/>
          <w:szCs w:val="28"/>
        </w:rPr>
        <w:t>раммы  «Формирование комфортной среды на территории Посельского сельсовета Кузнецкого района Пензенской области на 2018-2024 годы</w:t>
      </w:r>
      <w:r w:rsidRPr="008F3361">
        <w:rPr>
          <w:b/>
          <w:sz w:val="28"/>
          <w:szCs w:val="28"/>
        </w:rPr>
        <w:t>»»</w:t>
      </w:r>
    </w:p>
    <w:p w:rsidR="006E1F45" w:rsidRPr="000E0F8B" w:rsidRDefault="006E1F45" w:rsidP="00F82EA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изменениями)</w:t>
      </w:r>
    </w:p>
    <w:p w:rsidR="006E1F45" w:rsidRDefault="006E1F45" w:rsidP="008F3361">
      <w:pPr>
        <w:jc w:val="both"/>
        <w:rPr>
          <w:sz w:val="28"/>
          <w:szCs w:val="28"/>
        </w:rPr>
      </w:pPr>
    </w:p>
    <w:p w:rsidR="006E1F45" w:rsidRDefault="006E1F45" w:rsidP="00F11DBB">
      <w:pPr>
        <w:ind w:firstLine="709"/>
        <w:jc w:val="both"/>
        <w:rPr>
          <w:sz w:val="28"/>
          <w:szCs w:val="28"/>
        </w:rPr>
      </w:pPr>
      <w:r w:rsidRPr="008F3361">
        <w:rPr>
          <w:sz w:val="28"/>
          <w:szCs w:val="28"/>
        </w:rPr>
        <w:t xml:space="preserve">Во исполнение Федерального закона от </w:t>
      </w:r>
      <w:r>
        <w:rPr>
          <w:sz w:val="28"/>
          <w:szCs w:val="28"/>
        </w:rPr>
        <w:t>0</w:t>
      </w:r>
      <w:r w:rsidRPr="008F3361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8F3361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3536E">
        <w:rPr>
          <w:sz w:val="28"/>
          <w:szCs w:val="28"/>
        </w:rPr>
        <w:t>постановлением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>
        <w:rPr>
          <w:sz w:val="28"/>
          <w:szCs w:val="28"/>
        </w:rPr>
        <w:t xml:space="preserve"> (с изменениями)</w:t>
      </w:r>
      <w:r w:rsidRPr="0053536E">
        <w:rPr>
          <w:sz w:val="28"/>
          <w:szCs w:val="28"/>
        </w:rPr>
        <w:t>, в целях повышения уровня благоустройства территории Посельского сельсовета Кузнецкого района Пензенской области, дворовых территорий многоквартирных домов, создания комфортной и эстетической территории жизнедеятельности, руководствуясь Уставом Посельского сельсовета Кузнецкого</w:t>
      </w:r>
      <w:r>
        <w:rPr>
          <w:sz w:val="28"/>
          <w:szCs w:val="28"/>
        </w:rPr>
        <w:t xml:space="preserve"> района Пензенской области (с изменениями),</w:t>
      </w:r>
    </w:p>
    <w:p w:rsidR="006E1F45" w:rsidRDefault="006E1F45" w:rsidP="001E0750">
      <w:pPr>
        <w:ind w:firstLine="709"/>
        <w:jc w:val="both"/>
        <w:rPr>
          <w:sz w:val="28"/>
          <w:szCs w:val="28"/>
        </w:rPr>
      </w:pPr>
    </w:p>
    <w:p w:rsidR="006E1F45" w:rsidRDefault="006E1F45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Посельского сельсовета </w:t>
      </w:r>
    </w:p>
    <w:p w:rsidR="006E1F45" w:rsidRDefault="006E1F45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6E1F45" w:rsidRPr="00824657" w:rsidRDefault="006E1F45" w:rsidP="001E0750">
      <w:pPr>
        <w:ind w:firstLine="709"/>
        <w:jc w:val="both"/>
        <w:rPr>
          <w:b/>
          <w:sz w:val="28"/>
          <w:szCs w:val="28"/>
        </w:rPr>
      </w:pPr>
    </w:p>
    <w:p w:rsidR="006E1F45" w:rsidRDefault="006E1F45" w:rsidP="0068578A">
      <w:pPr>
        <w:numPr>
          <w:ilvl w:val="0"/>
          <w:numId w:val="13"/>
        </w:numPr>
        <w:tabs>
          <w:tab w:val="left" w:pos="1276"/>
          <w:tab w:val="left" w:pos="43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</w:t>
      </w:r>
      <w:r w:rsidRPr="00111985">
        <w:rPr>
          <w:sz w:val="28"/>
          <w:szCs w:val="28"/>
        </w:rPr>
        <w:t xml:space="preserve">Посельского сельсовета Кузнецкого района Пензенской области от </w:t>
      </w:r>
      <w:r>
        <w:rPr>
          <w:sz w:val="28"/>
          <w:szCs w:val="28"/>
        </w:rPr>
        <w:t>26.10.2017</w:t>
      </w:r>
      <w:r w:rsidRPr="00111985">
        <w:rPr>
          <w:sz w:val="28"/>
          <w:szCs w:val="28"/>
        </w:rPr>
        <w:t xml:space="preserve"> № 15</w:t>
      </w:r>
      <w:r>
        <w:rPr>
          <w:sz w:val="28"/>
          <w:szCs w:val="28"/>
        </w:rPr>
        <w:t>4 «</w:t>
      </w:r>
      <w:r w:rsidRPr="002055A9">
        <w:rPr>
          <w:sz w:val="28"/>
          <w:szCs w:val="28"/>
        </w:rPr>
        <w:t xml:space="preserve">Об утверждении муниципальной  программы  </w:t>
      </w:r>
      <w:r w:rsidRPr="00441248">
        <w:rPr>
          <w:sz w:val="28"/>
          <w:szCs w:val="28"/>
        </w:rPr>
        <w:t xml:space="preserve">Посельского сельсовета Кузнецкого района Пензенской </w:t>
      </w:r>
      <w:r>
        <w:rPr>
          <w:sz w:val="28"/>
          <w:szCs w:val="28"/>
        </w:rPr>
        <w:t>области</w:t>
      </w:r>
      <w:r w:rsidRPr="002055A9">
        <w:rPr>
          <w:sz w:val="28"/>
          <w:szCs w:val="28"/>
        </w:rPr>
        <w:t xml:space="preserve"> «Формирование комфортной среды на территории Посельского сельсовета Кузнецкого района</w:t>
      </w:r>
      <w:r>
        <w:rPr>
          <w:sz w:val="28"/>
          <w:szCs w:val="28"/>
        </w:rPr>
        <w:t xml:space="preserve"> Пензенской области на 2018-2024</w:t>
      </w:r>
      <w:r w:rsidRPr="002055A9">
        <w:rPr>
          <w:sz w:val="28"/>
          <w:szCs w:val="28"/>
        </w:rPr>
        <w:t xml:space="preserve"> годы</w:t>
      </w:r>
      <w:r w:rsidRPr="00111985">
        <w:rPr>
          <w:sz w:val="28"/>
          <w:szCs w:val="28"/>
        </w:rPr>
        <w:t xml:space="preserve">» (далее – </w:t>
      </w:r>
      <w:r>
        <w:rPr>
          <w:sz w:val="28"/>
          <w:szCs w:val="28"/>
        </w:rPr>
        <w:t>постановление) следующие изменения:</w:t>
      </w:r>
    </w:p>
    <w:p w:rsidR="006E1F45" w:rsidRPr="008C1657" w:rsidRDefault="006E1F45" w:rsidP="008E17AC">
      <w:pPr>
        <w:tabs>
          <w:tab w:val="left" w:pos="567"/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C1657">
        <w:rPr>
          <w:sz w:val="28"/>
          <w:szCs w:val="28"/>
        </w:rPr>
        <w:t>В паспорте Программы раздел «Объемы и источники финансирования муниципальной программы» изложить в следующей редакции:</w:t>
      </w:r>
    </w:p>
    <w:p w:rsidR="006E1F45" w:rsidRPr="00490849" w:rsidRDefault="006E1F45" w:rsidP="00505DA5">
      <w:pPr>
        <w:tabs>
          <w:tab w:val="left" w:pos="4320"/>
        </w:tabs>
        <w:suppressAutoHyphens/>
        <w:ind w:firstLine="567"/>
        <w:jc w:val="both"/>
        <w:rPr>
          <w:sz w:val="28"/>
          <w:szCs w:val="28"/>
        </w:rPr>
      </w:pPr>
      <w:r w:rsidRPr="00490849">
        <w:rPr>
          <w:sz w:val="28"/>
          <w:szCs w:val="28"/>
        </w:rPr>
        <w:t xml:space="preserve"> 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02"/>
        <w:gridCol w:w="6662"/>
      </w:tblGrid>
      <w:tr w:rsidR="006E1F45" w:rsidRPr="00490849" w:rsidTr="0053536E"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F45" w:rsidRPr="00490849" w:rsidRDefault="006E1F45" w:rsidP="0053536E">
            <w:pPr>
              <w:jc w:val="both"/>
              <w:rPr>
                <w:sz w:val="28"/>
                <w:szCs w:val="28"/>
              </w:rPr>
            </w:pPr>
            <w:r w:rsidRPr="00490849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F45" w:rsidRDefault="006E1F45" w:rsidP="0053536E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составит – </w:t>
            </w:r>
            <w:r w:rsidRPr="00ED29B4">
              <w:rPr>
                <w:rFonts w:ascii="Times New Roman" w:hAnsi="Times New Roman" w:cs="Times New Roman"/>
                <w:sz w:val="28"/>
                <w:szCs w:val="28"/>
              </w:rPr>
              <w:t>5874,93тыс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 в том числе: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–5429,38 тыс. руб., в том числе по годам: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–1421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2021– 4008,38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Пензенской области – 54,79 тыс. руб., в том числе по годам: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–0 ,0 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–0,0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14,3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–40,49тыс.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Посельского сельсовета Кузнецкого района Пензенской области – 390,76тыс. руб., в том числе по годам: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25,0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88,5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  277,26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 0 тыс. руб., в том числе по годам: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 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 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 0 тыс. руб.;</w:t>
            </w:r>
          </w:p>
          <w:p w:rsidR="006E1F45" w:rsidRDefault="006E1F45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2021–  0 тыс. руб.;</w:t>
            </w:r>
          </w:p>
          <w:p w:rsidR="006E1F45" w:rsidRDefault="006E1F45" w:rsidP="0053536E">
            <w:pPr>
              <w:pStyle w:val="consplusnonformat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6E1F45" w:rsidRDefault="006E1F45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6E1F45" w:rsidRPr="00490849" w:rsidRDefault="006E1F45" w:rsidP="008E17AC">
            <w:pPr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</w:tc>
      </w:tr>
    </w:tbl>
    <w:p w:rsidR="006E1F45" w:rsidRDefault="006E1F45" w:rsidP="00505DA5">
      <w:pPr>
        <w:tabs>
          <w:tab w:val="left" w:pos="142"/>
        </w:tabs>
        <w:jc w:val="both"/>
        <w:rPr>
          <w:sz w:val="28"/>
          <w:szCs w:val="28"/>
        </w:rPr>
      </w:pPr>
      <w:r w:rsidRPr="00441248">
        <w:rPr>
          <w:sz w:val="28"/>
          <w:szCs w:val="28"/>
        </w:rPr>
        <w:t xml:space="preserve">                                                                                                               »;</w:t>
      </w:r>
    </w:p>
    <w:p w:rsidR="006E1F45" w:rsidRPr="001834D3" w:rsidRDefault="006E1F45" w:rsidP="0018388E">
      <w:pPr>
        <w:tabs>
          <w:tab w:val="left" w:pos="43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1834D3">
        <w:rPr>
          <w:sz w:val="28"/>
          <w:szCs w:val="28"/>
        </w:rPr>
        <w:t xml:space="preserve">приложение  № </w:t>
      </w:r>
      <w:r>
        <w:rPr>
          <w:sz w:val="28"/>
          <w:szCs w:val="28"/>
        </w:rPr>
        <w:t>1</w:t>
      </w:r>
      <w:r w:rsidRPr="001834D3">
        <w:rPr>
          <w:sz w:val="28"/>
          <w:szCs w:val="28"/>
        </w:rPr>
        <w:t xml:space="preserve"> к Программе  изложить  в редакции  в   соответствии с приложением № 1 к настоящему постановлению;</w:t>
      </w:r>
    </w:p>
    <w:p w:rsidR="006E1F45" w:rsidRPr="001834D3" w:rsidRDefault="006E1F45" w:rsidP="003A3ADF">
      <w:pPr>
        <w:pStyle w:val="ListParagraph"/>
        <w:tabs>
          <w:tab w:val="left" w:pos="4320"/>
        </w:tabs>
        <w:ind w:left="0" w:firstLine="502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834D3">
        <w:rPr>
          <w:sz w:val="28"/>
          <w:szCs w:val="28"/>
        </w:rPr>
        <w:t xml:space="preserve">приложение  № 2 к Программе  изложить  в редакции  в   соответствии с приложением № </w:t>
      </w:r>
      <w:r>
        <w:rPr>
          <w:sz w:val="28"/>
          <w:szCs w:val="28"/>
        </w:rPr>
        <w:t>2</w:t>
      </w:r>
      <w:r w:rsidRPr="001834D3">
        <w:rPr>
          <w:sz w:val="28"/>
          <w:szCs w:val="28"/>
        </w:rPr>
        <w:t xml:space="preserve"> к настоящему постановлению;</w:t>
      </w:r>
    </w:p>
    <w:p w:rsidR="006E1F45" w:rsidRPr="0018388E" w:rsidRDefault="006E1F45" w:rsidP="0018388E">
      <w:pPr>
        <w:pStyle w:val="ListParagraph"/>
        <w:numPr>
          <w:ilvl w:val="0"/>
          <w:numId w:val="22"/>
        </w:numPr>
        <w:ind w:left="0" w:firstLine="502"/>
        <w:jc w:val="both"/>
        <w:rPr>
          <w:sz w:val="28"/>
          <w:szCs w:val="28"/>
        </w:rPr>
      </w:pPr>
      <w:r w:rsidRPr="0018388E">
        <w:rPr>
          <w:sz w:val="28"/>
          <w:szCs w:val="28"/>
        </w:rPr>
        <w:t>приложение  № 3 к Программе изложить в редакции в соответствии с приложением № 3 к настоящему постановлению;</w:t>
      </w:r>
    </w:p>
    <w:p w:rsidR="006E1F45" w:rsidRPr="0018388E" w:rsidRDefault="006E1F45" w:rsidP="0018388E">
      <w:pPr>
        <w:pStyle w:val="ListParagraph"/>
        <w:numPr>
          <w:ilvl w:val="0"/>
          <w:numId w:val="22"/>
        </w:numPr>
        <w:tabs>
          <w:tab w:val="left" w:pos="567"/>
        </w:tabs>
        <w:ind w:left="0" w:firstLine="502"/>
        <w:jc w:val="both"/>
        <w:rPr>
          <w:sz w:val="28"/>
          <w:szCs w:val="28"/>
        </w:rPr>
      </w:pPr>
      <w:r w:rsidRPr="0018388E">
        <w:rPr>
          <w:sz w:val="28"/>
          <w:szCs w:val="28"/>
        </w:rPr>
        <w:t>приложение  № 4 к Программе  изложить  в редакции  в   соответствии с приложением № 4 к настоящему постановлению;</w:t>
      </w:r>
    </w:p>
    <w:p w:rsidR="006E1F45" w:rsidRPr="0018388E" w:rsidRDefault="006E1F45" w:rsidP="0018388E">
      <w:pPr>
        <w:pStyle w:val="ListParagraph"/>
        <w:numPr>
          <w:ilvl w:val="0"/>
          <w:numId w:val="22"/>
        </w:numPr>
        <w:tabs>
          <w:tab w:val="left" w:pos="993"/>
        </w:tabs>
        <w:ind w:left="0" w:firstLine="502"/>
        <w:jc w:val="both"/>
        <w:rPr>
          <w:sz w:val="28"/>
          <w:szCs w:val="28"/>
        </w:rPr>
      </w:pPr>
      <w:r w:rsidRPr="0018388E">
        <w:rPr>
          <w:sz w:val="28"/>
          <w:szCs w:val="28"/>
        </w:rPr>
        <w:t>приложение  № 5 к Программе  изложить  в редакции  в   соответствии с приложением № 5 к настоящему постановлению.</w:t>
      </w:r>
    </w:p>
    <w:p w:rsidR="006E1F45" w:rsidRPr="003A3ADF" w:rsidRDefault="006E1F45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3A3ADF">
        <w:rPr>
          <w:sz w:val="28"/>
          <w:szCs w:val="28"/>
        </w:rPr>
        <w:t>Опубликовать настоящее постановление в информационном бюллетене Посельского сельсовета Кузнецкого района Пензенской области «На Посельской волне» и разместить на официальном сайте администрации в информационно – телекоммуникационной сети «Интернет».</w:t>
      </w:r>
    </w:p>
    <w:p w:rsidR="006E1F45" w:rsidRDefault="006E1F45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6E1F45" w:rsidRPr="00466CC6" w:rsidRDefault="006E1F45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 Контроль за исполнением настоящего постановления возложить на </w:t>
      </w:r>
      <w:r>
        <w:rPr>
          <w:sz w:val="28"/>
          <w:szCs w:val="28"/>
        </w:rPr>
        <w:t>главу</w:t>
      </w:r>
      <w:r w:rsidRPr="00466CC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Посельского сельсовета Кузнецкого района Пензенской области</w:t>
      </w:r>
      <w:r w:rsidRPr="00466CC6">
        <w:rPr>
          <w:sz w:val="28"/>
          <w:szCs w:val="28"/>
        </w:rPr>
        <w:t xml:space="preserve">. </w:t>
      </w:r>
    </w:p>
    <w:p w:rsidR="006E1F45" w:rsidRDefault="006E1F45" w:rsidP="001E0750">
      <w:pPr>
        <w:ind w:firstLine="709"/>
        <w:jc w:val="both"/>
        <w:rPr>
          <w:b/>
          <w:sz w:val="28"/>
          <w:szCs w:val="28"/>
        </w:rPr>
      </w:pPr>
    </w:p>
    <w:p w:rsidR="006E1F45" w:rsidRPr="00FC585C" w:rsidRDefault="006E1F45" w:rsidP="00207CA4">
      <w:pPr>
        <w:jc w:val="both"/>
        <w:rPr>
          <w:b/>
          <w:sz w:val="28"/>
          <w:szCs w:val="28"/>
        </w:rPr>
      </w:pPr>
      <w:r w:rsidRPr="00FC585C">
        <w:rPr>
          <w:b/>
          <w:sz w:val="28"/>
          <w:szCs w:val="28"/>
        </w:rPr>
        <w:t>Глава администрации</w:t>
      </w:r>
      <w:r>
        <w:rPr>
          <w:b/>
          <w:sz w:val="28"/>
          <w:szCs w:val="28"/>
        </w:rPr>
        <w:t xml:space="preserve"> </w:t>
      </w:r>
      <w:r w:rsidRPr="00FC585C">
        <w:rPr>
          <w:b/>
          <w:sz w:val="28"/>
          <w:szCs w:val="28"/>
        </w:rPr>
        <w:t xml:space="preserve">Посельского сельсовета </w:t>
      </w:r>
    </w:p>
    <w:p w:rsidR="006E1F45" w:rsidRPr="00FC585C" w:rsidRDefault="006E1F45" w:rsidP="00C748AC">
      <w:pPr>
        <w:rPr>
          <w:b/>
          <w:sz w:val="28"/>
          <w:szCs w:val="28"/>
        </w:rPr>
      </w:pPr>
      <w:r w:rsidRPr="00FC585C">
        <w:rPr>
          <w:b/>
          <w:sz w:val="28"/>
          <w:szCs w:val="28"/>
        </w:rPr>
        <w:t>Кузнецкого района Пензенской области                А.Н.Дермелев</w:t>
      </w: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E1F45" w:rsidRDefault="006E1F45">
      <w:r>
        <w:br w:type="page"/>
      </w:r>
    </w:p>
    <w:p w:rsidR="006E1F45" w:rsidRDefault="006E1F45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6E1F45" w:rsidSect="00C748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E1F45" w:rsidRDefault="006E1F45" w:rsidP="001834D3">
      <w:pPr>
        <w:ind w:left="9498"/>
        <w:jc w:val="right"/>
      </w:pPr>
      <w:bookmarkStart w:id="0" w:name="sub_91"/>
      <w:r>
        <w:t xml:space="preserve">Приложение  № 1 </w:t>
      </w:r>
    </w:p>
    <w:p w:rsidR="006E1F45" w:rsidRPr="00A54C3E" w:rsidRDefault="006E1F45" w:rsidP="003A3ADF">
      <w:pPr>
        <w:pStyle w:val="Heading1"/>
        <w:framePr w:hSpace="180" w:wrap="around" w:vAnchor="text" w:hAnchor="page" w:x="1216" w:y="1081"/>
        <w:ind w:firstLine="709"/>
        <w:jc w:val="right"/>
        <w:rPr>
          <w:rFonts w:ascii="Times New Roman" w:hAnsi="Times New Roman"/>
          <w:b w:val="0"/>
          <w:noProof/>
          <w:sz w:val="26"/>
          <w:szCs w:val="26"/>
        </w:rPr>
      </w:pPr>
      <w:r>
        <w:rPr>
          <w:rFonts w:ascii="Times New Roman" w:hAnsi="Times New Roman"/>
          <w:b w:val="0"/>
          <w:noProof/>
          <w:sz w:val="26"/>
          <w:szCs w:val="26"/>
        </w:rPr>
        <w:t>«</w:t>
      </w:r>
      <w:r w:rsidRPr="0031604B">
        <w:rPr>
          <w:rFonts w:ascii="Times New Roman" w:hAnsi="Times New Roman"/>
          <w:b w:val="0"/>
          <w:noProof/>
          <w:sz w:val="24"/>
          <w:szCs w:val="24"/>
        </w:rPr>
        <w:t>Приложение</w:t>
      </w:r>
      <w:r w:rsidRPr="00A54C3E">
        <w:rPr>
          <w:rFonts w:ascii="Times New Roman" w:hAnsi="Times New Roman"/>
          <w:b w:val="0"/>
          <w:noProof/>
          <w:sz w:val="26"/>
          <w:szCs w:val="26"/>
        </w:rPr>
        <w:t xml:space="preserve"> № 1 </w:t>
      </w:r>
    </w:p>
    <w:p w:rsidR="006E1F45" w:rsidRDefault="006E1F45" w:rsidP="003A3ADF">
      <w:pPr>
        <w:framePr w:hSpace="180" w:wrap="around" w:vAnchor="text" w:hAnchor="page" w:x="1216" w:y="1081"/>
        <w:jc w:val="right"/>
        <w:rPr>
          <w:color w:val="000000"/>
        </w:rPr>
      </w:pPr>
      <w:r w:rsidRPr="00CF7C41">
        <w:rPr>
          <w:color w:val="000000"/>
        </w:rPr>
        <w:t>к  м</w:t>
      </w:r>
      <w:r>
        <w:rPr>
          <w:color w:val="000000"/>
        </w:rPr>
        <w:t>униципальной программе</w:t>
      </w:r>
      <w:r>
        <w:rPr>
          <w:color w:val="000000"/>
        </w:rPr>
        <w:br/>
        <w:t>«</w:t>
      </w:r>
      <w:r w:rsidRPr="00CF7C41">
        <w:rPr>
          <w:color w:val="000000"/>
        </w:rPr>
        <w:t xml:space="preserve">Формирование  комфортной среды </w:t>
      </w:r>
    </w:p>
    <w:p w:rsidR="006E1F45" w:rsidRDefault="006E1F45" w:rsidP="003A3ADF">
      <w:pPr>
        <w:framePr w:hSpace="180" w:wrap="around" w:vAnchor="text" w:hAnchor="page" w:x="1216" w:y="1081"/>
        <w:jc w:val="right"/>
        <w:rPr>
          <w:color w:val="000000"/>
        </w:rPr>
      </w:pPr>
      <w:r w:rsidRPr="00CF7C41">
        <w:rPr>
          <w:color w:val="000000"/>
        </w:rPr>
        <w:t xml:space="preserve">на территории </w:t>
      </w:r>
      <w:r>
        <w:rPr>
          <w:color w:val="000000"/>
        </w:rPr>
        <w:t>Посельского</w:t>
      </w:r>
      <w:r w:rsidRPr="00CF7C41">
        <w:rPr>
          <w:color w:val="000000"/>
        </w:rPr>
        <w:t xml:space="preserve"> сельсовета </w:t>
      </w:r>
    </w:p>
    <w:p w:rsidR="006E1F45" w:rsidRDefault="006E1F45" w:rsidP="003A3ADF">
      <w:pPr>
        <w:framePr w:hSpace="180" w:wrap="around" w:vAnchor="text" w:hAnchor="page" w:x="1216" w:y="1081"/>
        <w:jc w:val="right"/>
        <w:rPr>
          <w:color w:val="000000"/>
        </w:rPr>
      </w:pPr>
      <w:r>
        <w:rPr>
          <w:color w:val="000000"/>
        </w:rPr>
        <w:t>Кузнецкого района</w:t>
      </w:r>
      <w:r w:rsidRPr="00CF7C41">
        <w:rPr>
          <w:color w:val="000000"/>
        </w:rPr>
        <w:t xml:space="preserve"> Пензенской области</w:t>
      </w:r>
    </w:p>
    <w:p w:rsidR="006E1F45" w:rsidRDefault="006E1F45" w:rsidP="001834D3">
      <w:pPr>
        <w:ind w:left="9498"/>
        <w:jc w:val="right"/>
      </w:pPr>
      <w:r>
        <w:t>к постановлению администрации Посельского</w:t>
      </w:r>
      <w:r w:rsidRPr="00286B04">
        <w:t xml:space="preserve"> сельсовета Кузнецкого района Пензенской области</w:t>
      </w:r>
      <w:r>
        <w:t xml:space="preserve"> от 16.09.2020  № 122</w:t>
      </w:r>
    </w:p>
    <w:p w:rsidR="006E1F45" w:rsidRDefault="006E1F45" w:rsidP="003A3ADF">
      <w:pPr>
        <w:jc w:val="center"/>
        <w:rPr>
          <w:b/>
        </w:rPr>
      </w:pPr>
      <w:r w:rsidRPr="00CF7C41">
        <w:rPr>
          <w:color w:val="000000"/>
        </w:rPr>
        <w:t xml:space="preserve"> на 2018</w:t>
      </w:r>
      <w:r>
        <w:rPr>
          <w:color w:val="000000"/>
        </w:rPr>
        <w:t>-2024 годы</w:t>
      </w:r>
      <w:r w:rsidRPr="00CF7C41">
        <w:rPr>
          <w:color w:val="000000"/>
        </w:rPr>
        <w:t>»</w:t>
      </w:r>
    </w:p>
    <w:p w:rsidR="006E1F45" w:rsidRDefault="006E1F45" w:rsidP="003A3ADF">
      <w:pPr>
        <w:jc w:val="center"/>
        <w:rPr>
          <w:b/>
          <w:sz w:val="28"/>
          <w:szCs w:val="28"/>
        </w:rPr>
      </w:pPr>
    </w:p>
    <w:p w:rsidR="006E1F45" w:rsidRPr="00126DB5" w:rsidRDefault="006E1F45" w:rsidP="003A3ADF">
      <w:pPr>
        <w:jc w:val="center"/>
        <w:rPr>
          <w:b/>
          <w:sz w:val="28"/>
          <w:szCs w:val="28"/>
        </w:rPr>
      </w:pPr>
      <w:r w:rsidRPr="00126DB5">
        <w:rPr>
          <w:b/>
          <w:sz w:val="28"/>
          <w:szCs w:val="28"/>
        </w:rPr>
        <w:t xml:space="preserve">Перечень целевых показателей муниципальной программы </w:t>
      </w:r>
    </w:p>
    <w:p w:rsidR="006E1F45" w:rsidRDefault="006E1F45" w:rsidP="003A3ADF">
      <w:pPr>
        <w:jc w:val="center"/>
        <w:rPr>
          <w:b/>
          <w:sz w:val="28"/>
          <w:szCs w:val="28"/>
        </w:rPr>
      </w:pPr>
      <w:r w:rsidRPr="00126DB5">
        <w:rPr>
          <w:b/>
          <w:sz w:val="28"/>
          <w:szCs w:val="28"/>
        </w:rPr>
        <w:t xml:space="preserve">«Формирование  комфортной  среды на территории </w:t>
      </w:r>
      <w:r>
        <w:rPr>
          <w:b/>
          <w:sz w:val="28"/>
          <w:szCs w:val="28"/>
        </w:rPr>
        <w:t xml:space="preserve">Посельского сельсовета Кузнецкого района </w:t>
      </w:r>
      <w:r w:rsidRPr="00126DB5">
        <w:rPr>
          <w:b/>
          <w:sz w:val="28"/>
          <w:szCs w:val="28"/>
        </w:rPr>
        <w:t xml:space="preserve">Пензенской области </w:t>
      </w:r>
      <w:r>
        <w:rPr>
          <w:b/>
          <w:sz w:val="28"/>
          <w:szCs w:val="28"/>
        </w:rPr>
        <w:t>на 2018-2024</w:t>
      </w:r>
      <w:r w:rsidRPr="00126DB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126DB5">
        <w:rPr>
          <w:b/>
          <w:sz w:val="28"/>
          <w:szCs w:val="28"/>
        </w:rPr>
        <w:t>»</w:t>
      </w:r>
    </w:p>
    <w:p w:rsidR="006E1F45" w:rsidRPr="00126DB5" w:rsidRDefault="006E1F45" w:rsidP="003A3ADF">
      <w:pPr>
        <w:jc w:val="center"/>
        <w:rPr>
          <w:b/>
          <w:sz w:val="28"/>
          <w:szCs w:val="28"/>
        </w:rPr>
      </w:pPr>
    </w:p>
    <w:tbl>
      <w:tblPr>
        <w:tblW w:w="15593" w:type="dxa"/>
        <w:tblInd w:w="-459" w:type="dxa"/>
        <w:tblLayout w:type="fixed"/>
        <w:tblLook w:val="00A0"/>
      </w:tblPr>
      <w:tblGrid>
        <w:gridCol w:w="765"/>
        <w:gridCol w:w="4764"/>
        <w:gridCol w:w="1292"/>
        <w:gridCol w:w="1259"/>
        <w:gridCol w:w="1276"/>
        <w:gridCol w:w="1275"/>
        <w:gridCol w:w="1276"/>
        <w:gridCol w:w="1418"/>
        <w:gridCol w:w="1134"/>
        <w:gridCol w:w="1134"/>
      </w:tblGrid>
      <w:tr w:rsidR="006E1F45" w:rsidRPr="00E62BEF" w:rsidTr="00911289">
        <w:trPr>
          <w:trHeight w:val="5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Ответственный исполнитель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Посельского сельсовета Кузнецкого района </w:t>
            </w:r>
            <w:r w:rsidRPr="00E62BEF">
              <w:rPr>
                <w:color w:val="000000"/>
              </w:rPr>
              <w:t>Пензенской области</w:t>
            </w:r>
          </w:p>
        </w:tc>
      </w:tr>
      <w:tr w:rsidR="006E1F45" w:rsidRPr="00E62BEF" w:rsidTr="00911289">
        <w:trPr>
          <w:trHeight w:val="570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№ п/п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Единица измерения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E62BEF">
              <w:rPr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</w:tr>
      <w:tr w:rsidR="006E1F45" w:rsidRPr="00E62BEF" w:rsidTr="00911289">
        <w:trPr>
          <w:trHeight w:val="25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E1F45" w:rsidRPr="00E62BEF" w:rsidTr="00633F77">
        <w:trPr>
          <w:trHeight w:val="285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1F45" w:rsidRPr="0031604B" w:rsidRDefault="006E1F45" w:rsidP="00633F77">
            <w:pPr>
              <w:jc w:val="center"/>
              <w:rPr>
                <w:b/>
                <w:bCs/>
                <w:color w:val="000000"/>
              </w:rPr>
            </w:pPr>
            <w:r w:rsidRPr="0031604B">
              <w:rPr>
                <w:b/>
                <w:bCs/>
                <w:color w:val="000000"/>
              </w:rPr>
              <w:t>Муниципальная программа  «</w:t>
            </w:r>
            <w:r w:rsidRPr="0031604B">
              <w:rPr>
                <w:b/>
              </w:rPr>
              <w:t>Формирование  комфортной  среды на территории Посельского сельсовета Кузнецкого района Пензенской области на 2018-202</w:t>
            </w:r>
            <w:r>
              <w:rPr>
                <w:b/>
              </w:rPr>
              <w:t>4</w:t>
            </w:r>
            <w:r w:rsidRPr="0031604B">
              <w:rPr>
                <w:b/>
              </w:rPr>
              <w:t xml:space="preserve"> годы»</w:t>
            </w:r>
          </w:p>
          <w:p w:rsidR="006E1F45" w:rsidRPr="00FC1283" w:rsidRDefault="006E1F45" w:rsidP="00633F7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E62BEF" w:rsidTr="00911289">
        <w:trPr>
          <w:trHeight w:val="876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333333"/>
              </w:rPr>
            </w:pPr>
            <w:r w:rsidRPr="00E62BEF">
              <w:rPr>
                <w:color w:val="333333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rPr>
                <w:color w:val="000000"/>
              </w:rPr>
            </w:pPr>
            <w:r w:rsidRPr="00F01134">
              <w:rPr>
                <w:bCs/>
              </w:rPr>
              <w:t>Доля благоустроенных дворовых территорий многоквартирных домов от общего количества дворовых территорий многоквартирных дворов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E1F45" w:rsidRPr="00E62BEF" w:rsidTr="00911289">
        <w:trPr>
          <w:trHeight w:val="91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62BEF" w:rsidRDefault="006E1F45" w:rsidP="00633F77">
            <w:pPr>
              <w:jc w:val="center"/>
              <w:rPr>
                <w:color w:val="333333"/>
              </w:rPr>
            </w:pPr>
            <w:r w:rsidRPr="00E62BEF">
              <w:rPr>
                <w:color w:val="333333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C3C47" w:rsidRDefault="006E1F45" w:rsidP="00633F77">
            <w:pPr>
              <w:rPr>
                <w:color w:val="000000"/>
              </w:rPr>
            </w:pPr>
            <w:r>
              <w:t>Д</w:t>
            </w:r>
            <w:r w:rsidRPr="00EC3C47">
              <w:t>оля  благоустроенных   муниципальных территорий общего пользования (парков, скверов,  площадей и т.д</w:t>
            </w:r>
            <w:r>
              <w:t>.</w:t>
            </w:r>
            <w:r w:rsidRPr="00EC3C47">
              <w:t>) от общего количества таких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E62BEF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6E1F45" w:rsidRPr="00911289" w:rsidRDefault="006E1F45" w:rsidP="00911289">
      <w:pPr>
        <w:jc w:val="right"/>
        <w:rPr>
          <w:sz w:val="26"/>
          <w:szCs w:val="26"/>
        </w:rPr>
      </w:pPr>
      <w:r w:rsidRPr="00911289">
        <w:rPr>
          <w:sz w:val="26"/>
          <w:szCs w:val="26"/>
        </w:rPr>
        <w:t>»;</w:t>
      </w:r>
    </w:p>
    <w:p w:rsidR="006E1F45" w:rsidRDefault="006E1F45" w:rsidP="00911289">
      <w:pPr>
        <w:ind w:left="9498"/>
        <w:jc w:val="right"/>
      </w:pPr>
    </w:p>
    <w:p w:rsidR="006E1F45" w:rsidRDefault="006E1F45" w:rsidP="00911289">
      <w:pPr>
        <w:ind w:left="9498"/>
        <w:jc w:val="right"/>
      </w:pPr>
    </w:p>
    <w:p w:rsidR="006E1F45" w:rsidRDefault="006E1F45" w:rsidP="00911289">
      <w:pPr>
        <w:ind w:left="9498"/>
        <w:jc w:val="right"/>
      </w:pPr>
      <w:r>
        <w:t>Приложение № 2</w:t>
      </w:r>
    </w:p>
    <w:p w:rsidR="006E1F45" w:rsidRDefault="006E1F45" w:rsidP="00911289">
      <w:pPr>
        <w:ind w:left="9498"/>
        <w:jc w:val="right"/>
      </w:pPr>
      <w:r>
        <w:t>к постановлению администрации Посельского</w:t>
      </w:r>
      <w:r w:rsidRPr="00286B04">
        <w:t xml:space="preserve"> сельсовета Кузнецкого района Пензенской области</w:t>
      </w:r>
      <w:r>
        <w:t xml:space="preserve"> от 16.09.2020  № 122</w:t>
      </w:r>
    </w:p>
    <w:p w:rsidR="006E1F45" w:rsidRDefault="006E1F45" w:rsidP="001834D3">
      <w:pPr>
        <w:ind w:left="9498"/>
        <w:jc w:val="right"/>
      </w:pPr>
    </w:p>
    <w:p w:rsidR="006E1F45" w:rsidRPr="00E62BEF" w:rsidRDefault="006E1F45" w:rsidP="001834D3">
      <w:pPr>
        <w:framePr w:hSpace="180" w:wrap="around" w:vAnchor="text" w:hAnchor="page" w:x="13996" w:y="262"/>
        <w:jc w:val="right"/>
      </w:pPr>
      <w:r>
        <w:t>«Пр</w:t>
      </w:r>
      <w:r w:rsidRPr="00E62BEF">
        <w:t>иложение №</w:t>
      </w:r>
      <w:r>
        <w:t xml:space="preserve"> 2</w:t>
      </w:r>
    </w:p>
    <w:p w:rsidR="006E1F45" w:rsidRDefault="006E1F45" w:rsidP="001834D3">
      <w:pPr>
        <w:ind w:left="9498"/>
        <w:jc w:val="right"/>
      </w:pPr>
    </w:p>
    <w:p w:rsidR="006E1F45" w:rsidRDefault="006E1F45" w:rsidP="001834D3">
      <w:pPr>
        <w:jc w:val="right"/>
        <w:rPr>
          <w:color w:val="000000"/>
        </w:rPr>
      </w:pPr>
    </w:p>
    <w:p w:rsidR="006E1F45" w:rsidRDefault="006E1F45" w:rsidP="001834D3">
      <w:pPr>
        <w:jc w:val="right"/>
        <w:rPr>
          <w:color w:val="000000"/>
        </w:rPr>
      </w:pPr>
      <w:r>
        <w:rPr>
          <w:color w:val="000000"/>
        </w:rPr>
        <w:t>к  муниципальной программе</w:t>
      </w:r>
      <w:r>
        <w:rPr>
          <w:color w:val="000000"/>
        </w:rPr>
        <w:br/>
        <w:t>«</w:t>
      </w:r>
      <w:r w:rsidRPr="00CF7C41">
        <w:rPr>
          <w:color w:val="000000"/>
        </w:rPr>
        <w:t xml:space="preserve">Формирование  комфортной среды </w:t>
      </w:r>
    </w:p>
    <w:p w:rsidR="006E1F45" w:rsidRDefault="006E1F45" w:rsidP="001834D3">
      <w:pPr>
        <w:jc w:val="right"/>
        <w:rPr>
          <w:color w:val="000000"/>
        </w:rPr>
      </w:pPr>
      <w:r w:rsidRPr="00CF7C41">
        <w:rPr>
          <w:color w:val="000000"/>
        </w:rPr>
        <w:t>на территории</w:t>
      </w:r>
      <w:r>
        <w:rPr>
          <w:color w:val="000000"/>
        </w:rPr>
        <w:t xml:space="preserve"> Посельского</w:t>
      </w:r>
      <w:r w:rsidRPr="00CF7C41">
        <w:rPr>
          <w:color w:val="000000"/>
        </w:rPr>
        <w:t xml:space="preserve"> сельсовета </w:t>
      </w:r>
    </w:p>
    <w:p w:rsidR="006E1F45" w:rsidRDefault="006E1F45" w:rsidP="001834D3">
      <w:pPr>
        <w:jc w:val="right"/>
        <w:rPr>
          <w:color w:val="000000"/>
        </w:rPr>
      </w:pPr>
      <w:r w:rsidRPr="00CF7C41">
        <w:rPr>
          <w:color w:val="000000"/>
        </w:rPr>
        <w:t>Кузнецкого района</w:t>
      </w:r>
      <w:r>
        <w:rPr>
          <w:color w:val="000000"/>
        </w:rPr>
        <w:t xml:space="preserve"> П</w:t>
      </w:r>
      <w:r w:rsidRPr="00CF7C41">
        <w:rPr>
          <w:color w:val="000000"/>
        </w:rPr>
        <w:t xml:space="preserve">ензенской области </w:t>
      </w:r>
    </w:p>
    <w:p w:rsidR="006E1F45" w:rsidRDefault="006E1F45" w:rsidP="001834D3">
      <w:pPr>
        <w:jc w:val="right"/>
        <w:rPr>
          <w:color w:val="000000"/>
        </w:rPr>
      </w:pPr>
      <w:r w:rsidRPr="00CF7C41">
        <w:rPr>
          <w:color w:val="000000"/>
        </w:rPr>
        <w:t>на 2018</w:t>
      </w:r>
      <w:r>
        <w:rPr>
          <w:color w:val="000000"/>
        </w:rPr>
        <w:t>-2024 годы</w:t>
      </w:r>
      <w:r w:rsidRPr="00CF7C41">
        <w:rPr>
          <w:color w:val="000000"/>
        </w:rPr>
        <w:t>»</w:t>
      </w:r>
    </w:p>
    <w:p w:rsidR="006E1F45" w:rsidRDefault="006E1F45" w:rsidP="001834D3">
      <w:pPr>
        <w:jc w:val="right"/>
        <w:rPr>
          <w:color w:val="000000"/>
        </w:rPr>
      </w:pPr>
    </w:p>
    <w:p w:rsidR="006E1F45" w:rsidRDefault="006E1F45" w:rsidP="001834D3">
      <w:pPr>
        <w:jc w:val="right"/>
        <w:rPr>
          <w:color w:val="000000"/>
        </w:rPr>
      </w:pPr>
    </w:p>
    <w:tbl>
      <w:tblPr>
        <w:tblW w:w="15052" w:type="dxa"/>
        <w:tblInd w:w="91" w:type="dxa"/>
        <w:tblLayout w:type="fixed"/>
        <w:tblLook w:val="00A0"/>
      </w:tblPr>
      <w:tblGrid>
        <w:gridCol w:w="558"/>
        <w:gridCol w:w="2294"/>
        <w:gridCol w:w="2075"/>
        <w:gridCol w:w="52"/>
        <w:gridCol w:w="1134"/>
        <w:gridCol w:w="236"/>
        <w:gridCol w:w="808"/>
        <w:gridCol w:w="90"/>
        <w:gridCol w:w="1134"/>
        <w:gridCol w:w="992"/>
        <w:gridCol w:w="1417"/>
        <w:gridCol w:w="1134"/>
        <w:gridCol w:w="1564"/>
        <w:gridCol w:w="1564"/>
      </w:tblGrid>
      <w:tr w:rsidR="006E1F45" w:rsidRPr="00CF7C41" w:rsidTr="009777B8">
        <w:trPr>
          <w:trHeight w:val="758"/>
        </w:trPr>
        <w:tc>
          <w:tcPr>
            <w:tcW w:w="150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F45" w:rsidRDefault="006E1F45" w:rsidP="000F45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основных мероприятий, мероприятий</w:t>
            </w:r>
            <w:r w:rsidRPr="00CF7C41">
              <w:rPr>
                <w:b/>
                <w:bCs/>
                <w:color w:val="000000"/>
              </w:rPr>
              <w:t xml:space="preserve"> муниципальной  программы</w:t>
            </w:r>
            <w:r>
              <w:rPr>
                <w:b/>
                <w:bCs/>
                <w:color w:val="000000"/>
              </w:rPr>
              <w:t>«</w:t>
            </w:r>
            <w:r w:rsidRPr="00CF7C41">
              <w:rPr>
                <w:b/>
                <w:bCs/>
                <w:color w:val="000000"/>
              </w:rPr>
              <w:t xml:space="preserve">Формирование  комфортной  среды </w:t>
            </w:r>
          </w:p>
          <w:p w:rsidR="006E1F45" w:rsidRPr="00CF7C41" w:rsidRDefault="006E1F45" w:rsidP="00911289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 xml:space="preserve">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годы»</w:t>
            </w:r>
          </w:p>
        </w:tc>
      </w:tr>
      <w:tr w:rsidR="006E1F45" w:rsidRPr="00CF7C41" w:rsidTr="0072541C">
        <w:trPr>
          <w:trHeight w:val="31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 № п/п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Наименование мероприятий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Исполнители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Срок исполнения (год)</w:t>
            </w:r>
          </w:p>
        </w:tc>
        <w:tc>
          <w:tcPr>
            <w:tcW w:w="5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Показатели результата мероприятий по годам</w:t>
            </w:r>
            <w:r>
              <w:rPr>
                <w:color w:val="000000"/>
              </w:rPr>
              <w:t xml:space="preserve"> (ожидаемый непосредст-венный результат)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 с показателями муниципальной программы</w:t>
            </w:r>
          </w:p>
        </w:tc>
      </w:tr>
      <w:tr w:rsidR="006E1F45" w:rsidRPr="00CF7C41" w:rsidTr="006D63E0">
        <w:trPr>
          <w:cantSplit/>
          <w:trHeight w:val="214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1F45" w:rsidRPr="00CF7C41" w:rsidRDefault="006E1F45" w:rsidP="005E0F56">
            <w:pPr>
              <w:rPr>
                <w:color w:val="000000"/>
              </w:rPr>
            </w:pPr>
            <w:r w:rsidRPr="00CF7C41">
              <w:rPr>
                <w:color w:val="000000"/>
              </w:rPr>
              <w:t>Всего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1F45" w:rsidRPr="00CF7C41" w:rsidRDefault="006E1F45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1F45" w:rsidRPr="00CF7C41" w:rsidRDefault="006E1F45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Бюджет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1F45" w:rsidRPr="00CF7C41" w:rsidRDefault="006E1F45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Бюджет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1F45" w:rsidRPr="00CF7C41" w:rsidRDefault="006E1F45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Внебюджетные средства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</w:tr>
      <w:tr w:rsidR="006E1F45" w:rsidRPr="00CF7C41" w:rsidTr="006D63E0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3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5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6E1F45" w:rsidRPr="00CF7C41" w:rsidTr="00B9344D">
        <w:trPr>
          <w:trHeight w:val="53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1F45" w:rsidRPr="00CF7C41" w:rsidRDefault="006E1F45" w:rsidP="009112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Программа «</w:t>
            </w:r>
            <w:r w:rsidRPr="00CF7C41">
              <w:rPr>
                <w:b/>
                <w:bCs/>
                <w:color w:val="000000"/>
              </w:rPr>
              <w:t xml:space="preserve">Формирование  комфортной 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годы»</w:t>
            </w:r>
          </w:p>
        </w:tc>
      </w:tr>
      <w:tr w:rsidR="006E1F45" w:rsidRPr="00CF7C41" w:rsidTr="00B9344D">
        <w:trPr>
          <w:trHeight w:val="690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1F45" w:rsidRPr="00E94A7C" w:rsidRDefault="006E1F45" w:rsidP="000F4665">
            <w:pPr>
              <w:ind w:left="1894" w:hanging="1894"/>
              <w:rPr>
                <w:szCs w:val="28"/>
              </w:rPr>
            </w:pPr>
            <w:r>
              <w:rPr>
                <w:color w:val="000000"/>
              </w:rPr>
              <w:t>Цели</w:t>
            </w:r>
            <w:r w:rsidRPr="00CF7C41">
              <w:rPr>
                <w:color w:val="000000"/>
              </w:rPr>
              <w:t xml:space="preserve"> программы - </w:t>
            </w:r>
            <w:r w:rsidRPr="00E94A7C">
              <w:rPr>
                <w:szCs w:val="28"/>
              </w:rPr>
              <w:t xml:space="preserve">создание условий для системного повышения качества и комфорта среды на территории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 путем реализации  комплекса первоочередных мероприятий  по благоустройству;</w:t>
            </w:r>
          </w:p>
          <w:p w:rsidR="006E1F45" w:rsidRDefault="006E1F45" w:rsidP="009777B8">
            <w:pPr>
              <w:ind w:left="1894"/>
              <w:rPr>
                <w:color w:val="000000"/>
              </w:rPr>
            </w:pPr>
            <w:r w:rsidRPr="00E94A7C">
              <w:rPr>
                <w:szCs w:val="28"/>
              </w:rPr>
              <w:t xml:space="preserve">- повышение уровня благоустройства и содержания территорий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6E1F45" w:rsidRPr="00CF7C41" w:rsidTr="00B9344D">
        <w:trPr>
          <w:trHeight w:val="112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1F45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CF7C41">
              <w:rPr>
                <w:color w:val="000000"/>
              </w:rPr>
              <w:t xml:space="preserve">Задачи программы: </w:t>
            </w:r>
            <w:r>
              <w:rPr>
                <w:color w:val="000000"/>
              </w:rPr>
              <w:t xml:space="preserve">- </w:t>
            </w:r>
            <w:r w:rsidRPr="000F4665">
              <w:rPr>
                <w:szCs w:val="28"/>
              </w:rPr>
              <w:t xml:space="preserve">повышение  уровня благоустройства дворовых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</w:t>
            </w:r>
            <w:r>
              <w:rPr>
                <w:szCs w:val="28"/>
              </w:rPr>
              <w:t>та Кузнецкого района Пензенской</w:t>
            </w:r>
          </w:p>
          <w:p w:rsidR="006E1F45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области;</w:t>
            </w:r>
          </w:p>
          <w:p w:rsidR="006E1F45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благоустройства  муниципальных территорий общего пользования  (парков, скверов и т.д</w:t>
            </w:r>
            <w:r>
              <w:rPr>
                <w:szCs w:val="28"/>
              </w:rPr>
              <w:t>.</w:t>
            </w:r>
            <w:r w:rsidRPr="000F4665">
              <w:rPr>
                <w:szCs w:val="28"/>
              </w:rPr>
              <w:t>)</w:t>
            </w:r>
          </w:p>
          <w:p w:rsidR="006E1F45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области;</w:t>
            </w:r>
          </w:p>
          <w:p w:rsidR="006E1F45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вовлеченности заинтересованных граждан, организаций</w:t>
            </w:r>
            <w:r>
              <w:rPr>
                <w:szCs w:val="28"/>
              </w:rPr>
              <w:t xml:space="preserve">  в реализацию  мероприятий  по</w:t>
            </w:r>
          </w:p>
          <w:p w:rsidR="006E1F45" w:rsidRPr="001175DF" w:rsidRDefault="006E1F45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 xml:space="preserve">благоустройству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1.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Благоустройство дворовых территорий многоквартирных  домов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6D3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D3E28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1289" w:rsidRDefault="006E1F45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1289" w:rsidRDefault="006E1F45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1289" w:rsidRDefault="006E1F45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1289" w:rsidRDefault="006E1F45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1289" w:rsidRDefault="006E1F45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293FDF" w:rsidRDefault="006E1F45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E1F45" w:rsidRPr="009777B8" w:rsidRDefault="006E1F45" w:rsidP="006D3E28">
            <w:pPr>
              <w:jc w:val="center"/>
              <w:rPr>
                <w:bCs/>
                <w:color w:val="000000"/>
              </w:rPr>
            </w:pPr>
            <w:r w:rsidRPr="009777B8">
              <w:rPr>
                <w:bCs/>
                <w:color w:val="000000"/>
              </w:rPr>
              <w:t>ЦП 1</w:t>
            </w: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0F4665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CF7C41">
              <w:rPr>
                <w:color w:val="000000"/>
              </w:rPr>
              <w:t>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</w:rPr>
              <w:t>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725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5874,93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  <w:rPr>
                <w:b/>
              </w:rPr>
            </w:pPr>
            <w:r w:rsidRPr="00913B39">
              <w:rPr>
                <w:b/>
              </w:rPr>
              <w:t>5429,38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  <w:rPr>
                <w:b/>
              </w:rPr>
            </w:pPr>
            <w:r w:rsidRPr="00913B39">
              <w:rPr>
                <w:b/>
              </w:rPr>
              <w:t>54,79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390,76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53536E" w:rsidRDefault="006E1F45" w:rsidP="00633F77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ЦП 2</w:t>
            </w: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  <w:rPr>
                <w:bCs/>
              </w:rPr>
            </w:pPr>
            <w:r w:rsidRPr="00913B39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1523,8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1421,0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633F77">
            <w:pPr>
              <w:jc w:val="center"/>
            </w:pPr>
            <w:r w:rsidRPr="00913B39"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4326,13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4008,38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33F77">
            <w:pPr>
              <w:jc w:val="center"/>
            </w:pPr>
            <w:r w:rsidRPr="00913B39">
              <w:rPr>
                <w:bCs/>
              </w:rPr>
              <w:t>40,49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6D63E0">
            <w:pPr>
              <w:jc w:val="center"/>
            </w:pPr>
            <w:r w:rsidRPr="00913B39">
              <w:rPr>
                <w:bCs/>
              </w:rPr>
              <w:t>277,26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Pr="00CF7C41" w:rsidRDefault="006E1F45" w:rsidP="00913B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5874,93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5429,38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54,79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/>
              </w:rPr>
            </w:pPr>
            <w:r w:rsidRPr="00913B39">
              <w:rPr>
                <w:b/>
              </w:rPr>
              <w:t>390,76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53536E" w:rsidRDefault="006E1F45" w:rsidP="00913B39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913B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913B3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  <w:rPr>
                <w:bCs/>
              </w:rPr>
            </w:pPr>
            <w:r w:rsidRPr="00913B39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913B3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7769D2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913B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913B3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913B3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7769D2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913B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913B3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1523,8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1421,0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913B39" w:rsidRDefault="006E1F45" w:rsidP="00913B39">
            <w:pPr>
              <w:jc w:val="center"/>
            </w:pPr>
            <w:r w:rsidRPr="00913B39"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913B3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913B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913B3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4326,13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4008,38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40,49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913B39" w:rsidRDefault="006E1F45" w:rsidP="00913B39">
            <w:pPr>
              <w:jc w:val="center"/>
            </w:pPr>
            <w:r w:rsidRPr="00913B39">
              <w:rPr>
                <w:bCs/>
              </w:rPr>
              <w:t>277,26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913B3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913B3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left w:val="nil"/>
              <w:right w:val="single" w:sz="4" w:space="0" w:color="auto"/>
            </w:tcBorders>
            <w:vAlign w:val="center"/>
          </w:tcPr>
          <w:p w:rsidR="006E1F45" w:rsidRPr="00293FDF" w:rsidRDefault="006E1F45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left w:val="nil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F45" w:rsidRPr="00CF7C41" w:rsidTr="00913B39">
        <w:trPr>
          <w:trHeight w:val="20"/>
        </w:trPr>
        <w:tc>
          <w:tcPr>
            <w:tcW w:w="4979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E1F45" w:rsidRDefault="006E1F45" w:rsidP="005E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1F45" w:rsidRPr="00CF7C41" w:rsidRDefault="006E1F45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293FDF" w:rsidRDefault="006E1F45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CF7C41" w:rsidRDefault="006E1F45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6E1F45" w:rsidRDefault="006E1F45" w:rsidP="00666415">
      <w:pPr>
        <w:tabs>
          <w:tab w:val="left" w:pos="0"/>
        </w:tabs>
        <w:jc w:val="right"/>
        <w:rPr>
          <w:szCs w:val="28"/>
        </w:rPr>
      </w:pPr>
    </w:p>
    <w:p w:rsidR="006E1F45" w:rsidRDefault="006E1F45" w:rsidP="00666415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p w:rsidR="006E1F45" w:rsidRDefault="006E1F45" w:rsidP="00C01C3B">
      <w:pPr>
        <w:tabs>
          <w:tab w:val="left" w:pos="0"/>
        </w:tabs>
        <w:rPr>
          <w:szCs w:val="28"/>
        </w:rPr>
      </w:pPr>
    </w:p>
    <w:p w:rsidR="006E1F45" w:rsidRDefault="006E1F45" w:rsidP="00C01C3B">
      <w:pPr>
        <w:tabs>
          <w:tab w:val="left" w:pos="0"/>
        </w:tabs>
        <w:rPr>
          <w:szCs w:val="28"/>
        </w:rPr>
      </w:pPr>
    </w:p>
    <w:bookmarkEnd w:id="0"/>
    <w:p w:rsidR="006E1F45" w:rsidRDefault="006E1F45" w:rsidP="004E2DE5">
      <w:pPr>
        <w:rPr>
          <w:szCs w:val="28"/>
        </w:rPr>
      </w:pPr>
    </w:p>
    <w:tbl>
      <w:tblPr>
        <w:tblpPr w:leftFromText="180" w:rightFromText="180" w:vertAnchor="text" w:horzAnchor="margin" w:tblpY="-145"/>
        <w:tblW w:w="14850" w:type="dxa"/>
        <w:tblLook w:val="00A0"/>
      </w:tblPr>
      <w:tblGrid>
        <w:gridCol w:w="15100"/>
      </w:tblGrid>
      <w:tr w:rsidR="006E1F45" w:rsidRPr="00CF7C41" w:rsidTr="00DD5E23">
        <w:trPr>
          <w:trHeight w:val="1515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Y="-145"/>
              <w:tblW w:w="14884" w:type="dxa"/>
              <w:tblLook w:val="00A0"/>
            </w:tblPr>
            <w:tblGrid>
              <w:gridCol w:w="517"/>
              <w:gridCol w:w="1735"/>
              <w:gridCol w:w="2021"/>
              <w:gridCol w:w="2445"/>
              <w:gridCol w:w="1440"/>
              <w:gridCol w:w="945"/>
              <w:gridCol w:w="977"/>
              <w:gridCol w:w="954"/>
              <w:gridCol w:w="1210"/>
              <w:gridCol w:w="924"/>
              <w:gridCol w:w="866"/>
              <w:gridCol w:w="850"/>
            </w:tblGrid>
            <w:tr w:rsidR="006E1F45" w:rsidRPr="00CF7C41" w:rsidTr="00541389">
              <w:trPr>
                <w:trHeight w:val="1283"/>
              </w:trPr>
              <w:tc>
                <w:tcPr>
                  <w:tcW w:w="1316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E1F45" w:rsidRDefault="006E1F45" w:rsidP="004E2DE5">
                  <w:pPr>
                    <w:rPr>
                      <w:color w:val="000000"/>
                    </w:rPr>
                  </w:pPr>
                </w:p>
                <w:p w:rsidR="006E1F45" w:rsidRDefault="006E1F45" w:rsidP="0018388E">
                  <w:pPr>
                    <w:ind w:left="9498"/>
                    <w:jc w:val="right"/>
                  </w:pPr>
                  <w:r>
                    <w:t xml:space="preserve">Приложение  № 3 </w:t>
                  </w:r>
                </w:p>
                <w:p w:rsidR="006E1F45" w:rsidRDefault="006E1F45" w:rsidP="0018388E">
                  <w:pPr>
                    <w:ind w:left="9498"/>
                    <w:jc w:val="right"/>
                  </w:pPr>
                  <w:r>
                    <w:t>к постановлению администрации Посельского</w:t>
                  </w:r>
                  <w:r w:rsidRPr="00286B04">
                    <w:t xml:space="preserve"> сельсовета Кузнецкого района Пензенской области</w:t>
                  </w:r>
                  <w:r>
                    <w:t>от 16.09.2020  № 122</w:t>
                  </w:r>
                </w:p>
                <w:p w:rsidR="006E1F45" w:rsidRDefault="006E1F45" w:rsidP="0018388E">
                  <w:pPr>
                    <w:jc w:val="right"/>
                    <w:rPr>
                      <w:color w:val="000000"/>
                    </w:rPr>
                  </w:pPr>
                </w:p>
                <w:p w:rsidR="006E1F45" w:rsidRDefault="006E1F45" w:rsidP="0018388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«Приложение № 3</w:t>
                  </w:r>
                  <w:r>
                    <w:rPr>
                      <w:color w:val="000000"/>
                    </w:rPr>
                    <w:br/>
                    <w:t>к  муниципальной программе</w:t>
                  </w:r>
                  <w:r>
                    <w:rPr>
                      <w:color w:val="000000"/>
                    </w:rPr>
                    <w:br/>
                    <w:t>«</w:t>
                  </w:r>
                  <w:r w:rsidRPr="00CF7C41">
                    <w:rPr>
                      <w:color w:val="000000"/>
                    </w:rPr>
                    <w:t xml:space="preserve">Формирование  комфортной среды </w:t>
                  </w:r>
                </w:p>
                <w:p w:rsidR="006E1F45" w:rsidRDefault="006E1F45" w:rsidP="0018388E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территории</w:t>
                  </w:r>
                  <w:r>
                    <w:rPr>
                      <w:color w:val="000000"/>
                    </w:rPr>
                    <w:t xml:space="preserve"> Посельского</w:t>
                  </w:r>
                  <w:r w:rsidRPr="00CF7C41">
                    <w:rPr>
                      <w:color w:val="000000"/>
                    </w:rPr>
                    <w:t xml:space="preserve"> сельсовета </w:t>
                  </w:r>
                </w:p>
                <w:p w:rsidR="006E1F45" w:rsidRDefault="006E1F45" w:rsidP="0018388E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Кузнецкого района</w:t>
                  </w:r>
                  <w:r>
                    <w:rPr>
                      <w:color w:val="000000"/>
                    </w:rPr>
                    <w:t xml:space="preserve"> П</w:t>
                  </w:r>
                  <w:r w:rsidRPr="00CF7C41">
                    <w:rPr>
                      <w:color w:val="000000"/>
                    </w:rPr>
                    <w:t xml:space="preserve">ензенской области </w:t>
                  </w:r>
                </w:p>
                <w:p w:rsidR="006E1F45" w:rsidRDefault="006E1F45" w:rsidP="0018388E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2018</w:t>
                  </w:r>
                  <w:r>
                    <w:rPr>
                      <w:color w:val="000000"/>
                    </w:rPr>
                    <w:t>-2024 годы</w:t>
                  </w:r>
                  <w:r w:rsidRPr="00CF7C41">
                    <w:rPr>
                      <w:color w:val="000000"/>
                    </w:rPr>
                    <w:t>»</w:t>
                  </w:r>
                </w:p>
                <w:p w:rsidR="006E1F45" w:rsidRDefault="006E1F45" w:rsidP="004E2DE5">
                  <w:pPr>
                    <w:jc w:val="right"/>
                    <w:rPr>
                      <w:color w:val="000000"/>
                    </w:rPr>
                  </w:pPr>
                </w:p>
                <w:p w:rsidR="006E1F45" w:rsidRPr="00CF7C41" w:rsidRDefault="006E1F45" w:rsidP="004E2DE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1F45" w:rsidRDefault="006E1F45" w:rsidP="004E2DE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1F45" w:rsidRDefault="006E1F45" w:rsidP="004E2DE5">
                  <w:pPr>
                    <w:rPr>
                      <w:color w:val="000000"/>
                    </w:rPr>
                  </w:pPr>
                </w:p>
              </w:tc>
            </w:tr>
            <w:tr w:rsidR="006E1F45" w:rsidRPr="00CF7C41" w:rsidTr="00541389">
              <w:trPr>
                <w:trHeight w:val="1020"/>
              </w:trPr>
              <w:tc>
                <w:tcPr>
                  <w:tcW w:w="1316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E1F45" w:rsidRDefault="006E1F45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CF7C41">
                    <w:rPr>
                      <w:b/>
                      <w:bCs/>
                      <w:color w:val="000000"/>
                    </w:rPr>
                    <w:t xml:space="preserve">Ресурсное обеспечение реализации муниципальной программы«Формирование  комфортной среды на территории </w:t>
                  </w:r>
                  <w:r>
                    <w:rPr>
                      <w:b/>
                      <w:bCs/>
                      <w:color w:val="000000"/>
                    </w:rPr>
                    <w:t>Посельского</w:t>
                  </w:r>
                  <w:r w:rsidRPr="00CF7C41">
                    <w:rPr>
                      <w:b/>
                      <w:bCs/>
                      <w:color w:val="000000"/>
                    </w:rPr>
                    <w:t xml:space="preserve"> сельсовета Кузнецкого района Пензенской области на 2018</w:t>
                  </w:r>
                  <w:r>
                    <w:rPr>
                      <w:b/>
                      <w:bCs/>
                      <w:color w:val="000000"/>
                    </w:rPr>
                    <w:t>-2024 годы</w:t>
                  </w:r>
                  <w:r w:rsidRPr="00CF7C41">
                    <w:rPr>
                      <w:b/>
                      <w:bCs/>
                      <w:color w:val="000000"/>
                    </w:rPr>
                    <w:t>»  за счет всех источников финансирования</w:t>
                  </w:r>
                  <w:r>
                    <w:rPr>
                      <w:b/>
                      <w:bCs/>
                      <w:color w:val="000000"/>
                    </w:rPr>
                    <w:t xml:space="preserve"> на 2018-2024 годы</w:t>
                  </w:r>
                </w:p>
                <w:p w:rsidR="006E1F45" w:rsidRPr="00CF7C41" w:rsidRDefault="006E1F45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6E1F45" w:rsidRPr="00CF7C41" w:rsidTr="00541389">
              <w:trPr>
                <w:trHeight w:val="375"/>
              </w:trPr>
              <w:tc>
                <w:tcPr>
                  <w:tcW w:w="67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816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E1F45" w:rsidRPr="00FC379F" w:rsidRDefault="006E1F45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 xml:space="preserve">Администрация </w:t>
                  </w:r>
                  <w:r>
                    <w:rPr>
                      <w:bCs/>
                      <w:color w:val="000000"/>
                    </w:rPr>
                    <w:t>Посельского</w:t>
                  </w:r>
                  <w:r w:rsidRPr="00FC379F">
                    <w:rPr>
                      <w:bCs/>
                      <w:color w:val="000000"/>
                    </w:rPr>
                    <w:t xml:space="preserve"> сельсовета</w:t>
                  </w:r>
                  <w:r>
                    <w:rPr>
                      <w:bCs/>
                      <w:color w:val="000000"/>
                    </w:rPr>
                    <w:t xml:space="preserve"> Кузнецкого района Пензенской области</w:t>
                  </w:r>
                </w:p>
              </w:tc>
            </w:tr>
            <w:tr w:rsidR="006E1F45" w:rsidRPr="00CF7C41" w:rsidTr="00541389">
              <w:trPr>
                <w:trHeight w:val="375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№ п/п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Статус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Наименование муниципальной программы, подпрограммы</w:t>
                  </w:r>
                </w:p>
              </w:tc>
              <w:tc>
                <w:tcPr>
                  <w:tcW w:w="24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Источники </w:t>
                  </w: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финансирования, </w:t>
                  </w:r>
                </w:p>
              </w:tc>
              <w:tc>
                <w:tcPr>
                  <w:tcW w:w="816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E1F45" w:rsidRPr="00FC379F" w:rsidRDefault="006E1F45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>Оценка расходов, тыс. руб.</w:t>
                  </w:r>
                </w:p>
              </w:tc>
            </w:tr>
            <w:tr w:rsidR="006E1F45" w:rsidRPr="00CF7C41" w:rsidTr="00541389">
              <w:trPr>
                <w:trHeight w:val="960"/>
              </w:trPr>
              <w:tc>
                <w:tcPr>
                  <w:tcW w:w="5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4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2019 год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2020 год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2021 </w:t>
                  </w:r>
                </w:p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2022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</w:tr>
            <w:tr w:rsidR="006E1F45" w:rsidRPr="00CF7C41" w:rsidTr="00541389">
              <w:trPr>
                <w:trHeight w:val="315"/>
              </w:trPr>
              <w:tc>
                <w:tcPr>
                  <w:tcW w:w="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CF7C41" w:rsidRDefault="006E1F45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</w:tr>
            <w:tr w:rsidR="006E1F45" w:rsidRPr="00CF7C41" w:rsidTr="00541389">
              <w:trPr>
                <w:trHeight w:val="420"/>
              </w:trPr>
              <w:tc>
                <w:tcPr>
                  <w:tcW w:w="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Формирование комфортной  среды на территории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Кузнецкого района Пензенской области на 2018-202</w:t>
                  </w: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годы»</w:t>
                  </w: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90018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91983" w:rsidRDefault="006E1F45" w:rsidP="00293FDF">
                  <w:pPr>
                    <w:jc w:val="center"/>
                    <w:rPr>
                      <w:sz w:val="22"/>
                      <w:szCs w:val="22"/>
                    </w:rPr>
                  </w:pPr>
                  <w:r w:rsidRPr="00A91983">
                    <w:rPr>
                      <w:sz w:val="22"/>
                      <w:szCs w:val="22"/>
                    </w:rPr>
                    <w:t>5874,93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EB665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1523,8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4326,13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717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r>
                    <w:rPr>
                      <w:color w:val="000000"/>
                      <w:sz w:val="22"/>
                      <w:szCs w:val="22"/>
                    </w:rPr>
                    <w:t>Кузнецкого района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390,76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277,26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A9198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5484,17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913B3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4048,87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дворовых территорий многоквартирных  домов</w:t>
                  </w: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11226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r>
                    <w:rPr>
                      <w:color w:val="000000"/>
                      <w:sz w:val="22"/>
                      <w:szCs w:val="22"/>
                    </w:rPr>
                    <w:t>Кузнецкого района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11226C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7363E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EB6650">
              <w:trPr>
                <w:trHeight w:val="20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наиболее посещаемой муниципальной территории общего пользования населенного пункт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91983" w:rsidRDefault="006E1F45" w:rsidP="006D63E0">
                  <w:pPr>
                    <w:jc w:val="center"/>
                    <w:rPr>
                      <w:sz w:val="22"/>
                      <w:szCs w:val="22"/>
                    </w:rPr>
                  </w:pPr>
                  <w:r w:rsidRPr="00A91983">
                    <w:rPr>
                      <w:sz w:val="22"/>
                      <w:szCs w:val="22"/>
                    </w:rPr>
                    <w:t>5874,93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1523,8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4326,13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r>
                    <w:rPr>
                      <w:color w:val="000000"/>
                      <w:sz w:val="22"/>
                      <w:szCs w:val="22"/>
                    </w:rPr>
                    <w:t>Кузнецкого района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7363E" w:rsidRDefault="006E1F45" w:rsidP="00A9198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390,76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913B3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277,26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7769D2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6E1F45" w:rsidRPr="00A7363E" w:rsidRDefault="006E1F45" w:rsidP="00A9198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5484,17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913B3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4048,87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D63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6E1F45" w:rsidRPr="00CF7C41" w:rsidTr="00541389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33F77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33F77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Pr="00A7363E" w:rsidRDefault="006E1F45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6E1F45" w:rsidRPr="00A7363E" w:rsidRDefault="006E1F45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1F45" w:rsidRDefault="006E1F45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</w:tbl>
          <w:p w:rsidR="006E1F45" w:rsidRDefault="006E1F45" w:rsidP="004E2DE5">
            <w:pPr>
              <w:tabs>
                <w:tab w:val="left" w:pos="0"/>
              </w:tabs>
              <w:jc w:val="right"/>
              <w:rPr>
                <w:szCs w:val="28"/>
              </w:rPr>
            </w:pPr>
          </w:p>
          <w:p w:rsidR="006E1F45" w:rsidRDefault="006E1F45" w:rsidP="006664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br w:type="page"/>
              <w:t>».</w:t>
            </w: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666415">
            <w:pPr>
              <w:ind w:left="9498"/>
              <w:jc w:val="right"/>
            </w:pPr>
            <w:r>
              <w:t>Приложение  № 4</w:t>
            </w:r>
          </w:p>
          <w:p w:rsidR="006E1F45" w:rsidRDefault="006E1F45" w:rsidP="00666415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16.09.2020  № 122</w:t>
            </w:r>
          </w:p>
          <w:p w:rsidR="006E1F45" w:rsidRDefault="006E1F45" w:rsidP="00BC204C">
            <w:pPr>
              <w:jc w:val="right"/>
              <w:rPr>
                <w:color w:val="000000"/>
              </w:rPr>
            </w:pPr>
          </w:p>
          <w:p w:rsidR="006E1F45" w:rsidRDefault="006E1F45" w:rsidP="00BC20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№4</w:t>
            </w:r>
            <w:r>
              <w:rPr>
                <w:color w:val="000000"/>
              </w:rPr>
              <w:br/>
              <w:t>к  муниципальной программе</w:t>
            </w:r>
            <w:r>
              <w:rPr>
                <w:color w:val="000000"/>
              </w:rPr>
              <w:br/>
              <w:t>«</w:t>
            </w:r>
            <w:r w:rsidRPr="00CF7C41">
              <w:rPr>
                <w:color w:val="000000"/>
              </w:rPr>
              <w:t xml:space="preserve">Формирование  комфортной среды </w:t>
            </w:r>
          </w:p>
          <w:p w:rsidR="006E1F45" w:rsidRDefault="006E1F45" w:rsidP="00BC204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6E1F45" w:rsidRDefault="006E1F45" w:rsidP="00A7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6E1F45" w:rsidRPr="00CF7C41" w:rsidRDefault="006E1F45" w:rsidP="00BA5E4B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-2024 годы</w:t>
            </w:r>
            <w:r w:rsidRPr="00CF7C41">
              <w:rPr>
                <w:color w:val="000000"/>
              </w:rPr>
              <w:t>»</w:t>
            </w:r>
          </w:p>
        </w:tc>
      </w:tr>
      <w:tr w:rsidR="006E1F45" w:rsidRPr="00CF7C41" w:rsidTr="00DD5E23">
        <w:trPr>
          <w:trHeight w:val="1020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F45" w:rsidRDefault="006E1F45" w:rsidP="00FC379F">
            <w:pPr>
              <w:jc w:val="center"/>
              <w:rPr>
                <w:b/>
                <w:bCs/>
                <w:color w:val="000000"/>
              </w:rPr>
            </w:pPr>
          </w:p>
          <w:p w:rsidR="006E1F45" w:rsidRDefault="006E1F45" w:rsidP="00FC37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</w:t>
            </w:r>
            <w:r w:rsidRPr="00CF7C41">
              <w:rPr>
                <w:b/>
                <w:bCs/>
                <w:color w:val="000000"/>
              </w:rPr>
              <w:t>есурсное обеспечение реализации муниципальной программы</w:t>
            </w:r>
            <w:r w:rsidRPr="00CF7C41">
              <w:rPr>
                <w:b/>
                <w:bCs/>
                <w:color w:val="000000"/>
              </w:rPr>
              <w:br/>
              <w:t xml:space="preserve">«Формирование  комфортной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</w:t>
            </w:r>
            <w:r w:rsidRPr="00CF7C41">
              <w:rPr>
                <w:b/>
                <w:bCs/>
                <w:color w:val="000000"/>
              </w:rPr>
              <w:t xml:space="preserve">»  за счет </w:t>
            </w:r>
            <w:r>
              <w:rPr>
                <w:b/>
                <w:bCs/>
                <w:color w:val="000000"/>
              </w:rPr>
              <w:t>средств бюджета Посельского сельсовета Кузнецкого района Пензенской области на 2018-2024 годы</w:t>
            </w:r>
          </w:p>
          <w:p w:rsidR="006E1F45" w:rsidRPr="00CF7C41" w:rsidRDefault="006E1F45" w:rsidP="00FC379F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tbl>
      <w:tblPr>
        <w:tblW w:w="16728" w:type="dxa"/>
        <w:tblInd w:w="-34" w:type="dxa"/>
        <w:tblLayout w:type="fixed"/>
        <w:tblLook w:val="00A0"/>
      </w:tblPr>
      <w:tblGrid>
        <w:gridCol w:w="567"/>
        <w:gridCol w:w="1418"/>
        <w:gridCol w:w="2410"/>
        <w:gridCol w:w="1701"/>
        <w:gridCol w:w="709"/>
        <w:gridCol w:w="567"/>
        <w:gridCol w:w="567"/>
        <w:gridCol w:w="1984"/>
        <w:gridCol w:w="709"/>
        <w:gridCol w:w="709"/>
        <w:gridCol w:w="709"/>
        <w:gridCol w:w="708"/>
        <w:gridCol w:w="992"/>
        <w:gridCol w:w="567"/>
        <w:gridCol w:w="568"/>
        <w:gridCol w:w="709"/>
        <w:gridCol w:w="1134"/>
      </w:tblGrid>
      <w:tr w:rsidR="006E1F45" w:rsidTr="00633F77">
        <w:trPr>
          <w:gridAfter w:val="1"/>
          <w:wAfter w:w="1134" w:type="dxa"/>
          <w:trHeight w:val="2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 Программы</w:t>
            </w:r>
          </w:p>
        </w:tc>
        <w:tc>
          <w:tcPr>
            <w:tcW w:w="11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Посельского сельсовета Кузнецкого района Пензенской области</w:t>
            </w:r>
          </w:p>
        </w:tc>
      </w:tr>
      <w:tr w:rsidR="006E1F45" w:rsidTr="00633F77">
        <w:trPr>
          <w:gridAfter w:val="1"/>
          <w:wAfter w:w="1134" w:type="dxa"/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бюджета Посельского сельсовета Кузнецкого района Пензенской области, тыс. руб.</w:t>
            </w:r>
          </w:p>
        </w:tc>
      </w:tr>
      <w:tr w:rsidR="006E1F45" w:rsidTr="00EB6650">
        <w:trPr>
          <w:gridAfter w:val="1"/>
          <w:wAfter w:w="1134" w:type="dxa"/>
          <w:cantSplit/>
          <w:trHeight w:val="21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E1F45" w:rsidRDefault="006E1F45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распорядитель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E1F45" w:rsidRDefault="006E1F45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E1F45" w:rsidRDefault="006E1F45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E1F45" w:rsidRDefault="006E1F45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E1F45" w:rsidRDefault="006E1F45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 w:right="-10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г.</w:t>
            </w:r>
          </w:p>
        </w:tc>
      </w:tr>
      <w:tr w:rsidR="006E1F45" w:rsidTr="00EB665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 xml:space="preserve">Формирование комфортной  среды на территории </w:t>
            </w:r>
            <w:r>
              <w:rPr>
                <w:color w:val="000000"/>
                <w:sz w:val="18"/>
                <w:szCs w:val="18"/>
              </w:rPr>
              <w:t>Посельского</w:t>
            </w:r>
            <w:r w:rsidRPr="00E91659">
              <w:rPr>
                <w:color w:val="000000"/>
                <w:sz w:val="18"/>
                <w:szCs w:val="18"/>
              </w:rPr>
              <w:t xml:space="preserve"> сельсовета Кузнецкого района Пензенской области на</w:t>
            </w:r>
          </w:p>
          <w:p w:rsidR="006E1F45" w:rsidRPr="00E91659" w:rsidRDefault="006E1F45" w:rsidP="00554FB6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2018</w:t>
            </w:r>
            <w:r>
              <w:rPr>
                <w:color w:val="000000"/>
                <w:sz w:val="18"/>
                <w:szCs w:val="18"/>
              </w:rPr>
              <w:t>-2024 годы</w:t>
            </w:r>
            <w:r w:rsidRPr="00E9165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EB665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1523,8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EB6650">
            <w:pPr>
              <w:ind w:right="-108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 xml:space="preserve">   4326,13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3649DD" w:rsidRDefault="006E1F45" w:rsidP="00633F77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F733E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8C3A0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E1F45" w:rsidRPr="00A7363E" w:rsidRDefault="006E1F45" w:rsidP="00A54C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E91659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sz w:val="22"/>
                <w:szCs w:val="22"/>
              </w:rPr>
            </w:pPr>
          </w:p>
        </w:tc>
      </w:tr>
      <w:tr w:rsidR="006E1F45" w:rsidTr="00EB6650">
        <w:trPr>
          <w:gridAfter w:val="1"/>
          <w:wAfter w:w="1134" w:type="dxa"/>
          <w:trHeight w:val="4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F45" w:rsidRPr="00E91659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45" w:rsidRDefault="006E1F45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Посельского сельсовета Кузнецкого района Пензенской области (далее-администрация)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633F77" w:rsidRDefault="006E1F45" w:rsidP="00633F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1492,8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4210,99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24588C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EB6650">
        <w:trPr>
          <w:gridAfter w:val="1"/>
          <w:wAfter w:w="1134" w:type="dxa"/>
          <w:trHeight w:val="40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91659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6641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633F77" w:rsidRDefault="006E1F45" w:rsidP="00EB66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24588C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E91659" w:rsidRDefault="006E1F45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д</w:t>
            </w:r>
            <w:r>
              <w:rPr>
                <w:color w:val="000000"/>
                <w:sz w:val="18"/>
                <w:szCs w:val="18"/>
              </w:rPr>
              <w:t>воровых территорий многоквартир</w:t>
            </w:r>
            <w:r w:rsidRPr="00E91659">
              <w:rPr>
                <w:color w:val="000000"/>
                <w:sz w:val="18"/>
                <w:szCs w:val="18"/>
              </w:rPr>
              <w:t>ных 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A91983" w:rsidRDefault="006E1F45" w:rsidP="002055A9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91659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Default="006E1F45" w:rsidP="00633F77">
            <w:pPr>
              <w:jc w:val="center"/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E91659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07 2 03 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A91983" w:rsidRDefault="006E1F45" w:rsidP="001175DF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jc w:val="center"/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475868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E91659" w:rsidRDefault="006E1F45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EB665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1523,8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4326,13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3649DD" w:rsidRDefault="006E1F45" w:rsidP="00633F77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F733E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8C3A0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3649DD" w:rsidRDefault="006E1F45" w:rsidP="00633F77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jc w:val="center"/>
              <w:rPr>
                <w:sz w:val="22"/>
                <w:szCs w:val="22"/>
              </w:rPr>
            </w:pP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633F77" w:rsidRDefault="006E1F45" w:rsidP="00A54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1492,8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4210,99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F45" w:rsidRPr="0024588C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E1F45" w:rsidTr="00EB6650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Default="006E1F45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633F77" w:rsidRDefault="006E1F45" w:rsidP="00EB66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3649DD" w:rsidRDefault="006E1F45" w:rsidP="00633F7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Pr="00A91983" w:rsidRDefault="006E1F45" w:rsidP="00633F77">
            <w:pPr>
              <w:ind w:left="-109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1F45" w:rsidRPr="00A91983" w:rsidRDefault="006E1F45" w:rsidP="00633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F45" w:rsidRPr="00A91983" w:rsidRDefault="006E1F45" w:rsidP="00633F77">
            <w:pPr>
              <w:jc w:val="center"/>
              <w:rPr>
                <w:sz w:val="18"/>
                <w:szCs w:val="18"/>
              </w:rPr>
            </w:pPr>
            <w:r w:rsidRPr="00A91983">
              <w:rPr>
                <w:sz w:val="18"/>
                <w:szCs w:val="18"/>
              </w:rPr>
              <w:t>115,13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F45" w:rsidRPr="0024588C" w:rsidRDefault="006E1F45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6E1F45" w:rsidRDefault="006E1F45">
      <w:pPr>
        <w:rPr>
          <w:szCs w:val="28"/>
        </w:rPr>
      </w:pPr>
    </w:p>
    <w:p w:rsidR="006E1F45" w:rsidRDefault="006E1F45" w:rsidP="00AE7BB4">
      <w:pPr>
        <w:jc w:val="right"/>
        <w:rPr>
          <w:szCs w:val="28"/>
        </w:rPr>
      </w:pPr>
      <w:r>
        <w:rPr>
          <w:szCs w:val="28"/>
        </w:rPr>
        <w:t>».</w:t>
      </w: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p w:rsidR="006E1F45" w:rsidRDefault="006E1F45">
      <w:pPr>
        <w:rPr>
          <w:szCs w:val="28"/>
        </w:rPr>
      </w:pPr>
    </w:p>
    <w:tbl>
      <w:tblPr>
        <w:tblW w:w="14695" w:type="dxa"/>
        <w:tblInd w:w="91" w:type="dxa"/>
        <w:tblLook w:val="00A0"/>
      </w:tblPr>
      <w:tblGrid>
        <w:gridCol w:w="14695"/>
      </w:tblGrid>
      <w:tr w:rsidR="006E1F45" w:rsidRPr="00CF7C41" w:rsidTr="00B31EA5">
        <w:trPr>
          <w:trHeight w:val="1417"/>
        </w:trPr>
        <w:tc>
          <w:tcPr>
            <w:tcW w:w="14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F45" w:rsidRDefault="006E1F45" w:rsidP="00AE7BB4">
            <w:pPr>
              <w:ind w:left="9498"/>
              <w:jc w:val="right"/>
            </w:pPr>
            <w:r>
              <w:t>Приложение  № 5</w:t>
            </w:r>
          </w:p>
          <w:p w:rsidR="006E1F45" w:rsidRDefault="006E1F45" w:rsidP="00AE7BB4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18.03.2020  № 35</w:t>
            </w:r>
          </w:p>
          <w:p w:rsidR="006E1F45" w:rsidRDefault="006E1F45" w:rsidP="00AE7BB4">
            <w:pPr>
              <w:ind w:left="9498"/>
              <w:jc w:val="right"/>
            </w:pPr>
          </w:p>
          <w:p w:rsidR="006E1F45" w:rsidRDefault="006E1F45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№5</w:t>
            </w:r>
            <w:r w:rsidRPr="00CF7C41">
              <w:rPr>
                <w:color w:val="000000"/>
              </w:rPr>
              <w:br/>
            </w:r>
            <w:r>
              <w:rPr>
                <w:color w:val="000000"/>
              </w:rPr>
              <w:t>к  муниципальной программе</w:t>
            </w:r>
            <w:r>
              <w:rPr>
                <w:color w:val="000000"/>
              </w:rPr>
              <w:br/>
              <w:t>«</w:t>
            </w:r>
            <w:r w:rsidRPr="00CF7C41">
              <w:rPr>
                <w:color w:val="000000"/>
              </w:rPr>
              <w:t xml:space="preserve">Формирование  комфортной среды </w:t>
            </w:r>
          </w:p>
          <w:p w:rsidR="006E1F45" w:rsidRDefault="006E1F45" w:rsidP="00C748A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6E1F45" w:rsidRDefault="006E1F45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6E1F45" w:rsidRPr="00CF7C41" w:rsidRDefault="006E1F45" w:rsidP="00554FB6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-2024 годы</w:t>
            </w:r>
            <w:r w:rsidRPr="00CF7C41">
              <w:rPr>
                <w:color w:val="000000"/>
              </w:rPr>
              <w:t>»</w:t>
            </w:r>
          </w:p>
        </w:tc>
      </w:tr>
    </w:tbl>
    <w:p w:rsidR="006E1F45" w:rsidRDefault="006E1F45" w:rsidP="00BF791F">
      <w:pPr>
        <w:rPr>
          <w:b/>
          <w:szCs w:val="28"/>
        </w:rPr>
      </w:pPr>
    </w:p>
    <w:p w:rsidR="006E1F45" w:rsidRDefault="006E1F45" w:rsidP="00BF791F">
      <w:pPr>
        <w:jc w:val="center"/>
        <w:rPr>
          <w:b/>
          <w:szCs w:val="28"/>
        </w:rPr>
      </w:pPr>
      <w:r w:rsidRPr="00817CBB">
        <w:rPr>
          <w:b/>
          <w:szCs w:val="28"/>
        </w:rPr>
        <w:t>Адресный перечень общественных территорий,подлежащих благоустройству</w:t>
      </w:r>
    </w:p>
    <w:p w:rsidR="006E1F45" w:rsidRPr="00BF791F" w:rsidRDefault="006E1F45" w:rsidP="00BF791F">
      <w:pPr>
        <w:jc w:val="center"/>
        <w:rPr>
          <w:b/>
          <w:szCs w:val="28"/>
        </w:rPr>
      </w:pPr>
    </w:p>
    <w:tbl>
      <w:tblPr>
        <w:tblW w:w="1464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6"/>
        <w:gridCol w:w="6474"/>
        <w:gridCol w:w="1022"/>
        <w:gridCol w:w="3827"/>
        <w:gridCol w:w="2591"/>
      </w:tblGrid>
      <w:tr w:rsidR="006E1F45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55ED">
              <w:t>Перечень работ по благоустройству общественных территорий, сформированный исходя из минимального перечня работ по благоустройству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930E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Адрес (месторасположение) </w:t>
            </w:r>
            <w:r>
              <w:rPr>
                <w:sz w:val="22"/>
                <w:szCs w:val="22"/>
              </w:rPr>
              <w:t>общественной территории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6E1F45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Default="006E1F45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6F4BC1" w:rsidRDefault="006E1F45" w:rsidP="0053536E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6E1F45" w:rsidRPr="006F4BC1" w:rsidRDefault="006E1F45" w:rsidP="006F4B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6E1F45" w:rsidRPr="006F4BC1" w:rsidRDefault="006E1F45" w:rsidP="006F4BC1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6E1F45" w:rsidRPr="00AD66F6" w:rsidRDefault="006E1F45" w:rsidP="006F4BC1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1523,8</w:t>
            </w:r>
          </w:p>
        </w:tc>
      </w:tr>
      <w:tr w:rsidR="006E1F45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BF64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Советская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Default="006E1F45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Ограждение территории;</w:t>
            </w:r>
          </w:p>
          <w:p w:rsidR="006E1F45" w:rsidRPr="00BF791F" w:rsidRDefault="006E1F45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BF791F">
              <w:rPr>
                <w:sz w:val="22"/>
                <w:szCs w:val="22"/>
              </w:rPr>
              <w:t>Асфальтирование территории;</w:t>
            </w:r>
          </w:p>
          <w:p w:rsidR="006E1F45" w:rsidRPr="00BF791F" w:rsidRDefault="006E1F45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F791F">
              <w:rPr>
                <w:sz w:val="22"/>
                <w:szCs w:val="22"/>
              </w:rPr>
              <w:t xml:space="preserve">. Освещение </w:t>
            </w:r>
            <w:r>
              <w:rPr>
                <w:sz w:val="22"/>
                <w:szCs w:val="22"/>
              </w:rPr>
              <w:t>т</w:t>
            </w:r>
            <w:r w:rsidRPr="00BF791F">
              <w:rPr>
                <w:sz w:val="22"/>
                <w:szCs w:val="22"/>
              </w:rPr>
              <w:t>ерритории;</w:t>
            </w:r>
          </w:p>
          <w:p w:rsidR="006E1F45" w:rsidRPr="00BF791F" w:rsidRDefault="006E1F45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F791F">
              <w:rPr>
                <w:sz w:val="22"/>
                <w:szCs w:val="22"/>
              </w:rPr>
              <w:t>. Установка скамеек;</w:t>
            </w:r>
          </w:p>
          <w:p w:rsidR="006E1F45" w:rsidRPr="00BF791F" w:rsidRDefault="006E1F45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F791F">
              <w:rPr>
                <w:sz w:val="22"/>
                <w:szCs w:val="22"/>
              </w:rPr>
              <w:t>.Установка урн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E1F45" w:rsidRPr="00BF791F" w:rsidRDefault="006E1F45" w:rsidP="007B0B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  <w:r>
              <w:rPr>
                <w:sz w:val="22"/>
                <w:szCs w:val="22"/>
              </w:rPr>
              <w:t>4326,12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Строительство тротуара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8D3C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E1F45" w:rsidRPr="00BF791F" w:rsidRDefault="006E1F45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6E1F45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>Итого по минимальному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7B0B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7349,92</w:t>
            </w:r>
          </w:p>
        </w:tc>
      </w:tr>
      <w:tr w:rsidR="006E1F45" w:rsidRPr="00D95ED2" w:rsidTr="005E0F56">
        <w:trPr>
          <w:trHeight w:val="227"/>
        </w:trPr>
        <w:tc>
          <w:tcPr>
            <w:tcW w:w="146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3160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Перечень работ по благоустройству </w:t>
            </w:r>
            <w:r>
              <w:rPr>
                <w:sz w:val="22"/>
                <w:szCs w:val="22"/>
              </w:rPr>
              <w:t>общественных</w:t>
            </w:r>
            <w:r w:rsidRPr="00BF791F">
              <w:rPr>
                <w:sz w:val="22"/>
                <w:szCs w:val="22"/>
              </w:rPr>
              <w:t xml:space="preserve"> территорий, сформированный исходя из дополнительного перечня работ по благоустройству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Адрес (месторасположение) </w:t>
            </w:r>
            <w:r>
              <w:rPr>
                <w:sz w:val="22"/>
                <w:szCs w:val="22"/>
              </w:rPr>
              <w:t>общественной территории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Сметная стоимость работ, тыс. руб.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Default="006E1F45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AE7BB4" w:rsidRDefault="006E1F45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Default="006E1F45" w:rsidP="006F4B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BF64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Советская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Default="006E1F45">
            <w:r w:rsidRPr="000B6AEA"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115,13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Default="006E1F45">
            <w:r w:rsidRPr="000B6AEA"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6E1F45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Итого по дополнительному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AF5A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171,13</w:t>
            </w:r>
          </w:p>
        </w:tc>
      </w:tr>
      <w:tr w:rsidR="006E1F45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Перечень работ по благоустройству общественных территорий, сформированный исходя из минимального перечня работ по благоустройству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Адрес (месторасположение) общественных территорий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6F4BC1" w:rsidRDefault="006E1F45" w:rsidP="00633F77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6E1F45" w:rsidRPr="006F4BC1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6E1F45" w:rsidRPr="006F4BC1" w:rsidRDefault="006E1F45" w:rsidP="00633F77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6E1F45" w:rsidRPr="00AD66F6" w:rsidRDefault="006E1F45" w:rsidP="00633F77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7769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1492,8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BF64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 xml:space="preserve">Советская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Ограждение территории;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BF791F">
              <w:rPr>
                <w:sz w:val="22"/>
                <w:szCs w:val="22"/>
              </w:rPr>
              <w:t>Асфальтирование территории;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F791F">
              <w:rPr>
                <w:sz w:val="22"/>
                <w:szCs w:val="22"/>
              </w:rPr>
              <w:t xml:space="preserve">. Освещение </w:t>
            </w:r>
            <w:r>
              <w:rPr>
                <w:sz w:val="22"/>
                <w:szCs w:val="22"/>
              </w:rPr>
              <w:t>т</w:t>
            </w:r>
            <w:r w:rsidRPr="00BF791F">
              <w:rPr>
                <w:sz w:val="22"/>
                <w:szCs w:val="22"/>
              </w:rPr>
              <w:t>ерритории;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F791F">
              <w:rPr>
                <w:sz w:val="22"/>
                <w:szCs w:val="22"/>
              </w:rPr>
              <w:t>. Установка скамеек;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F791F">
              <w:rPr>
                <w:sz w:val="22"/>
                <w:szCs w:val="22"/>
              </w:rPr>
              <w:t>.Установка урн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E1F45" w:rsidRPr="00BF791F" w:rsidRDefault="006E1F45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4210,99</w:t>
            </w:r>
          </w:p>
        </w:tc>
      </w:tr>
      <w:tr w:rsidR="006E1F45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5" w:rsidRPr="00BF791F" w:rsidRDefault="006E1F45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Строительство тротуара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1F45" w:rsidRPr="00BF791F" w:rsidRDefault="006E1F45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E1F45" w:rsidRPr="00BF791F" w:rsidRDefault="006E1F45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1475,0</w:t>
            </w:r>
          </w:p>
        </w:tc>
      </w:tr>
      <w:tr w:rsidR="006E1F45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Итого по перечню работ: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1F45" w:rsidRPr="00BF791F" w:rsidRDefault="006E1F45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F45" w:rsidRPr="00BF791F" w:rsidRDefault="006E1F45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7178,79</w:t>
            </w:r>
          </w:p>
        </w:tc>
      </w:tr>
    </w:tbl>
    <w:p w:rsidR="006E1F45" w:rsidRDefault="006E1F45" w:rsidP="0090018A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sectPr w:rsidR="006E1F45" w:rsidSect="009777B8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760B"/>
    <w:multiLevelType w:val="hybridMultilevel"/>
    <w:tmpl w:val="77AA2698"/>
    <w:lvl w:ilvl="0" w:tplc="B6CAD9E4">
      <w:start w:val="10"/>
      <w:numFmt w:val="decimal"/>
      <w:lvlText w:val="%1)"/>
      <w:lvlJc w:val="left"/>
      <w:pPr>
        <w:ind w:left="892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B533F"/>
    <w:multiLevelType w:val="multilevel"/>
    <w:tmpl w:val="C7FCCCC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3">
    <w:nsid w:val="286C6E20"/>
    <w:multiLevelType w:val="hybridMultilevel"/>
    <w:tmpl w:val="A99E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6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D91B7F"/>
    <w:multiLevelType w:val="multilevel"/>
    <w:tmpl w:val="242622E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8">
    <w:nsid w:val="315D7A45"/>
    <w:multiLevelType w:val="hybridMultilevel"/>
    <w:tmpl w:val="AF586B7E"/>
    <w:lvl w:ilvl="0" w:tplc="BD20E69C">
      <w:start w:val="4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1C4992"/>
    <w:multiLevelType w:val="hybridMultilevel"/>
    <w:tmpl w:val="EB605D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CE2A02"/>
    <w:multiLevelType w:val="multilevel"/>
    <w:tmpl w:val="E52428F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E728F1"/>
    <w:multiLevelType w:val="hybridMultilevel"/>
    <w:tmpl w:val="783C1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0D0783"/>
    <w:multiLevelType w:val="multilevel"/>
    <w:tmpl w:val="C268B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cs="Times New Roman" w:hint="default"/>
      </w:rPr>
    </w:lvl>
  </w:abstractNum>
  <w:abstractNum w:abstractNumId="15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74F1A"/>
    <w:multiLevelType w:val="multilevel"/>
    <w:tmpl w:val="C9E288B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cs="Times New Roman" w:hint="default"/>
      </w:rPr>
    </w:lvl>
  </w:abstractNum>
  <w:abstractNum w:abstractNumId="17">
    <w:nsid w:val="64A42EC2"/>
    <w:multiLevelType w:val="hybridMultilevel"/>
    <w:tmpl w:val="7D0EF94E"/>
    <w:lvl w:ilvl="0" w:tplc="B3C41580">
      <w:start w:val="1"/>
      <w:numFmt w:val="decimal"/>
      <w:lvlText w:val="%1."/>
      <w:lvlJc w:val="left"/>
      <w:pPr>
        <w:ind w:left="936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  <w:rPr>
        <w:rFonts w:cs="Times New Roman"/>
      </w:rPr>
    </w:lvl>
  </w:abstractNum>
  <w:abstractNum w:abstractNumId="18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9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D7C7BDE"/>
    <w:multiLevelType w:val="multilevel"/>
    <w:tmpl w:val="93105F5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21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15"/>
  </w:num>
  <w:num w:numId="5">
    <w:abstractNumId w:val="5"/>
  </w:num>
  <w:num w:numId="6">
    <w:abstractNumId w:val="6"/>
  </w:num>
  <w:num w:numId="7">
    <w:abstractNumId w:val="12"/>
  </w:num>
  <w:num w:numId="8">
    <w:abstractNumId w:val="4"/>
  </w:num>
  <w:num w:numId="9">
    <w:abstractNumId w:val="18"/>
  </w:num>
  <w:num w:numId="10">
    <w:abstractNumId w:val="11"/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20"/>
  </w:num>
  <w:num w:numId="15">
    <w:abstractNumId w:val="2"/>
  </w:num>
  <w:num w:numId="16">
    <w:abstractNumId w:val="14"/>
  </w:num>
  <w:num w:numId="17">
    <w:abstractNumId w:val="3"/>
  </w:num>
  <w:num w:numId="18">
    <w:abstractNumId w:val="7"/>
  </w:num>
  <w:num w:numId="19">
    <w:abstractNumId w:val="10"/>
  </w:num>
  <w:num w:numId="20">
    <w:abstractNumId w:val="0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449"/>
    <w:rsid w:val="00003658"/>
    <w:rsid w:val="00020742"/>
    <w:rsid w:val="00022198"/>
    <w:rsid w:val="0003221D"/>
    <w:rsid w:val="00034493"/>
    <w:rsid w:val="000359E4"/>
    <w:rsid w:val="00036501"/>
    <w:rsid w:val="00047789"/>
    <w:rsid w:val="00071420"/>
    <w:rsid w:val="00077D6B"/>
    <w:rsid w:val="00082378"/>
    <w:rsid w:val="00094C95"/>
    <w:rsid w:val="00097688"/>
    <w:rsid w:val="000A2CD3"/>
    <w:rsid w:val="000B1321"/>
    <w:rsid w:val="000B6AEA"/>
    <w:rsid w:val="000D31F0"/>
    <w:rsid w:val="000D70BE"/>
    <w:rsid w:val="000E0F8B"/>
    <w:rsid w:val="000E1D66"/>
    <w:rsid w:val="000E3B6B"/>
    <w:rsid w:val="000E633B"/>
    <w:rsid w:val="000F4568"/>
    <w:rsid w:val="000F4665"/>
    <w:rsid w:val="00111985"/>
    <w:rsid w:val="0011226C"/>
    <w:rsid w:val="001175DF"/>
    <w:rsid w:val="00117C24"/>
    <w:rsid w:val="00122F6B"/>
    <w:rsid w:val="00126DB5"/>
    <w:rsid w:val="00180535"/>
    <w:rsid w:val="001834D3"/>
    <w:rsid w:val="0018388E"/>
    <w:rsid w:val="00192F96"/>
    <w:rsid w:val="001A049D"/>
    <w:rsid w:val="001A4039"/>
    <w:rsid w:val="001B7C2A"/>
    <w:rsid w:val="001C116E"/>
    <w:rsid w:val="001C5405"/>
    <w:rsid w:val="001D5DA2"/>
    <w:rsid w:val="001E0750"/>
    <w:rsid w:val="001E5AE9"/>
    <w:rsid w:val="001E720F"/>
    <w:rsid w:val="00204569"/>
    <w:rsid w:val="002055A9"/>
    <w:rsid w:val="00205853"/>
    <w:rsid w:val="00207CA4"/>
    <w:rsid w:val="002129EB"/>
    <w:rsid w:val="00217DE8"/>
    <w:rsid w:val="0022354B"/>
    <w:rsid w:val="00233EEF"/>
    <w:rsid w:val="00234B69"/>
    <w:rsid w:val="00237803"/>
    <w:rsid w:val="0024033A"/>
    <w:rsid w:val="00242252"/>
    <w:rsid w:val="00243F1D"/>
    <w:rsid w:val="0024588C"/>
    <w:rsid w:val="00247A0B"/>
    <w:rsid w:val="00252E04"/>
    <w:rsid w:val="00262D8A"/>
    <w:rsid w:val="002771B6"/>
    <w:rsid w:val="00285174"/>
    <w:rsid w:val="00286B04"/>
    <w:rsid w:val="00287761"/>
    <w:rsid w:val="00293FDF"/>
    <w:rsid w:val="002B011A"/>
    <w:rsid w:val="002C139D"/>
    <w:rsid w:val="002C2722"/>
    <w:rsid w:val="002F6E30"/>
    <w:rsid w:val="0031604B"/>
    <w:rsid w:val="00324A3E"/>
    <w:rsid w:val="0033005F"/>
    <w:rsid w:val="003401C2"/>
    <w:rsid w:val="0034793E"/>
    <w:rsid w:val="003649DD"/>
    <w:rsid w:val="00366184"/>
    <w:rsid w:val="003713A9"/>
    <w:rsid w:val="00375446"/>
    <w:rsid w:val="003805FA"/>
    <w:rsid w:val="00381696"/>
    <w:rsid w:val="003863B3"/>
    <w:rsid w:val="003A3ADF"/>
    <w:rsid w:val="003A73AF"/>
    <w:rsid w:val="003A7840"/>
    <w:rsid w:val="003A7AF7"/>
    <w:rsid w:val="003B31FB"/>
    <w:rsid w:val="003C7F4F"/>
    <w:rsid w:val="003D19AA"/>
    <w:rsid w:val="003D6FFD"/>
    <w:rsid w:val="003E4300"/>
    <w:rsid w:val="003E7DFA"/>
    <w:rsid w:val="003F1641"/>
    <w:rsid w:val="003F6761"/>
    <w:rsid w:val="0040540B"/>
    <w:rsid w:val="00425E90"/>
    <w:rsid w:val="00431EAD"/>
    <w:rsid w:val="00441248"/>
    <w:rsid w:val="00454270"/>
    <w:rsid w:val="00466CC6"/>
    <w:rsid w:val="00475746"/>
    <w:rsid w:val="00475868"/>
    <w:rsid w:val="00477AE7"/>
    <w:rsid w:val="00484C95"/>
    <w:rsid w:val="00490849"/>
    <w:rsid w:val="00490D8E"/>
    <w:rsid w:val="00491EBF"/>
    <w:rsid w:val="004A1A32"/>
    <w:rsid w:val="004B29D2"/>
    <w:rsid w:val="004B459F"/>
    <w:rsid w:val="004D219D"/>
    <w:rsid w:val="004D4806"/>
    <w:rsid w:val="004E2DE5"/>
    <w:rsid w:val="004E358C"/>
    <w:rsid w:val="004E5EA0"/>
    <w:rsid w:val="004F1E9C"/>
    <w:rsid w:val="004F3606"/>
    <w:rsid w:val="004F3F3A"/>
    <w:rsid w:val="00501169"/>
    <w:rsid w:val="00505DA5"/>
    <w:rsid w:val="005155FF"/>
    <w:rsid w:val="00525E70"/>
    <w:rsid w:val="00532039"/>
    <w:rsid w:val="0053536E"/>
    <w:rsid w:val="00541389"/>
    <w:rsid w:val="005441FA"/>
    <w:rsid w:val="00546BC4"/>
    <w:rsid w:val="00554FB6"/>
    <w:rsid w:val="005645C6"/>
    <w:rsid w:val="0058508D"/>
    <w:rsid w:val="00590A2C"/>
    <w:rsid w:val="00590F26"/>
    <w:rsid w:val="005B03FA"/>
    <w:rsid w:val="005D1815"/>
    <w:rsid w:val="005E0F56"/>
    <w:rsid w:val="005E1E1E"/>
    <w:rsid w:val="005E5022"/>
    <w:rsid w:val="005F2640"/>
    <w:rsid w:val="005F4062"/>
    <w:rsid w:val="0061230A"/>
    <w:rsid w:val="00612A54"/>
    <w:rsid w:val="006176D6"/>
    <w:rsid w:val="00624C34"/>
    <w:rsid w:val="00627C3B"/>
    <w:rsid w:val="0063057B"/>
    <w:rsid w:val="00630764"/>
    <w:rsid w:val="00633F77"/>
    <w:rsid w:val="006416D0"/>
    <w:rsid w:val="0065662F"/>
    <w:rsid w:val="00660B11"/>
    <w:rsid w:val="00666415"/>
    <w:rsid w:val="0067491D"/>
    <w:rsid w:val="0068578A"/>
    <w:rsid w:val="00685E10"/>
    <w:rsid w:val="006A1449"/>
    <w:rsid w:val="006A736D"/>
    <w:rsid w:val="006B3954"/>
    <w:rsid w:val="006B57CF"/>
    <w:rsid w:val="006C086D"/>
    <w:rsid w:val="006C712A"/>
    <w:rsid w:val="006D3E28"/>
    <w:rsid w:val="006D63E0"/>
    <w:rsid w:val="006E0288"/>
    <w:rsid w:val="006E1F45"/>
    <w:rsid w:val="006F4BC1"/>
    <w:rsid w:val="006F7728"/>
    <w:rsid w:val="0072541C"/>
    <w:rsid w:val="00744E3B"/>
    <w:rsid w:val="00753C92"/>
    <w:rsid w:val="00763989"/>
    <w:rsid w:val="00765437"/>
    <w:rsid w:val="007769D2"/>
    <w:rsid w:val="00777D28"/>
    <w:rsid w:val="00777E36"/>
    <w:rsid w:val="00782F5A"/>
    <w:rsid w:val="0078751B"/>
    <w:rsid w:val="007922C2"/>
    <w:rsid w:val="00795BA1"/>
    <w:rsid w:val="007A4EA3"/>
    <w:rsid w:val="007A7F6A"/>
    <w:rsid w:val="007B0BB6"/>
    <w:rsid w:val="007B42BB"/>
    <w:rsid w:val="007C77B3"/>
    <w:rsid w:val="007E28D5"/>
    <w:rsid w:val="0080674C"/>
    <w:rsid w:val="00813243"/>
    <w:rsid w:val="0081389B"/>
    <w:rsid w:val="00817CBB"/>
    <w:rsid w:val="00824657"/>
    <w:rsid w:val="00830BC5"/>
    <w:rsid w:val="00831372"/>
    <w:rsid w:val="008324F2"/>
    <w:rsid w:val="00834DE4"/>
    <w:rsid w:val="0084324D"/>
    <w:rsid w:val="0084728E"/>
    <w:rsid w:val="00852642"/>
    <w:rsid w:val="00861009"/>
    <w:rsid w:val="00861EC8"/>
    <w:rsid w:val="00867056"/>
    <w:rsid w:val="00871236"/>
    <w:rsid w:val="00880898"/>
    <w:rsid w:val="008812B7"/>
    <w:rsid w:val="00890FF4"/>
    <w:rsid w:val="008910B0"/>
    <w:rsid w:val="0089465A"/>
    <w:rsid w:val="008B14FB"/>
    <w:rsid w:val="008C0359"/>
    <w:rsid w:val="008C1657"/>
    <w:rsid w:val="008C3A0F"/>
    <w:rsid w:val="008D3C05"/>
    <w:rsid w:val="008E17AC"/>
    <w:rsid w:val="008E3BBD"/>
    <w:rsid w:val="008E7FC3"/>
    <w:rsid w:val="008F3361"/>
    <w:rsid w:val="008F6760"/>
    <w:rsid w:val="0090018A"/>
    <w:rsid w:val="00911289"/>
    <w:rsid w:val="0091189D"/>
    <w:rsid w:val="00913B39"/>
    <w:rsid w:val="00915B44"/>
    <w:rsid w:val="00915C23"/>
    <w:rsid w:val="00922BB7"/>
    <w:rsid w:val="00930E32"/>
    <w:rsid w:val="0093631F"/>
    <w:rsid w:val="00936673"/>
    <w:rsid w:val="0095720D"/>
    <w:rsid w:val="00957695"/>
    <w:rsid w:val="009777B8"/>
    <w:rsid w:val="00986D69"/>
    <w:rsid w:val="009A2AEC"/>
    <w:rsid w:val="009B28E3"/>
    <w:rsid w:val="009C09CA"/>
    <w:rsid w:val="00A11BA5"/>
    <w:rsid w:val="00A21832"/>
    <w:rsid w:val="00A25E4B"/>
    <w:rsid w:val="00A54C3E"/>
    <w:rsid w:val="00A57998"/>
    <w:rsid w:val="00A65113"/>
    <w:rsid w:val="00A6738A"/>
    <w:rsid w:val="00A707FE"/>
    <w:rsid w:val="00A7363E"/>
    <w:rsid w:val="00A77F2B"/>
    <w:rsid w:val="00A80C34"/>
    <w:rsid w:val="00A8258E"/>
    <w:rsid w:val="00A82936"/>
    <w:rsid w:val="00A83E9F"/>
    <w:rsid w:val="00A91983"/>
    <w:rsid w:val="00A93984"/>
    <w:rsid w:val="00AB4A8E"/>
    <w:rsid w:val="00AC473A"/>
    <w:rsid w:val="00AC47F6"/>
    <w:rsid w:val="00AC5C03"/>
    <w:rsid w:val="00AD2F35"/>
    <w:rsid w:val="00AD66F6"/>
    <w:rsid w:val="00AD7474"/>
    <w:rsid w:val="00AD7C97"/>
    <w:rsid w:val="00AE7BB4"/>
    <w:rsid w:val="00AF5AFE"/>
    <w:rsid w:val="00AF64CC"/>
    <w:rsid w:val="00B04E64"/>
    <w:rsid w:val="00B05F2D"/>
    <w:rsid w:val="00B1535F"/>
    <w:rsid w:val="00B2742F"/>
    <w:rsid w:val="00B31EA5"/>
    <w:rsid w:val="00B33171"/>
    <w:rsid w:val="00B35C5F"/>
    <w:rsid w:val="00B56AC7"/>
    <w:rsid w:val="00B60A10"/>
    <w:rsid w:val="00B62F3A"/>
    <w:rsid w:val="00B641A2"/>
    <w:rsid w:val="00B73DBD"/>
    <w:rsid w:val="00B85BE6"/>
    <w:rsid w:val="00B9344D"/>
    <w:rsid w:val="00B935CD"/>
    <w:rsid w:val="00B947F3"/>
    <w:rsid w:val="00BA353C"/>
    <w:rsid w:val="00BA45AB"/>
    <w:rsid w:val="00BA5E4B"/>
    <w:rsid w:val="00BA6F0F"/>
    <w:rsid w:val="00BC204C"/>
    <w:rsid w:val="00BF584C"/>
    <w:rsid w:val="00BF6417"/>
    <w:rsid w:val="00BF791F"/>
    <w:rsid w:val="00C01C3B"/>
    <w:rsid w:val="00C13356"/>
    <w:rsid w:val="00C255ED"/>
    <w:rsid w:val="00C272B3"/>
    <w:rsid w:val="00C31209"/>
    <w:rsid w:val="00C44D90"/>
    <w:rsid w:val="00C72511"/>
    <w:rsid w:val="00C748AC"/>
    <w:rsid w:val="00C84899"/>
    <w:rsid w:val="00C9050C"/>
    <w:rsid w:val="00C91E3F"/>
    <w:rsid w:val="00C96091"/>
    <w:rsid w:val="00C96F05"/>
    <w:rsid w:val="00C96FF4"/>
    <w:rsid w:val="00CA0188"/>
    <w:rsid w:val="00CB137A"/>
    <w:rsid w:val="00CB5FEA"/>
    <w:rsid w:val="00CB77E8"/>
    <w:rsid w:val="00CD2C8B"/>
    <w:rsid w:val="00CD34EC"/>
    <w:rsid w:val="00CE20F1"/>
    <w:rsid w:val="00CF7C41"/>
    <w:rsid w:val="00D0442E"/>
    <w:rsid w:val="00D212BC"/>
    <w:rsid w:val="00D23C3F"/>
    <w:rsid w:val="00D326DC"/>
    <w:rsid w:val="00D35131"/>
    <w:rsid w:val="00D52AB8"/>
    <w:rsid w:val="00D545D3"/>
    <w:rsid w:val="00D54F68"/>
    <w:rsid w:val="00D82C61"/>
    <w:rsid w:val="00D845E7"/>
    <w:rsid w:val="00D95ED2"/>
    <w:rsid w:val="00DB2087"/>
    <w:rsid w:val="00DB7C73"/>
    <w:rsid w:val="00DC07CB"/>
    <w:rsid w:val="00DD5E23"/>
    <w:rsid w:val="00DE5176"/>
    <w:rsid w:val="00DF3841"/>
    <w:rsid w:val="00DF49E8"/>
    <w:rsid w:val="00E05C8D"/>
    <w:rsid w:val="00E22682"/>
    <w:rsid w:val="00E262BE"/>
    <w:rsid w:val="00E34F71"/>
    <w:rsid w:val="00E56DC4"/>
    <w:rsid w:val="00E62BEF"/>
    <w:rsid w:val="00E8013E"/>
    <w:rsid w:val="00E9141E"/>
    <w:rsid w:val="00E91659"/>
    <w:rsid w:val="00E942F2"/>
    <w:rsid w:val="00E94A7C"/>
    <w:rsid w:val="00E97522"/>
    <w:rsid w:val="00EB6650"/>
    <w:rsid w:val="00EC3C47"/>
    <w:rsid w:val="00ED29B4"/>
    <w:rsid w:val="00ED3AB4"/>
    <w:rsid w:val="00EE176B"/>
    <w:rsid w:val="00EE3FF3"/>
    <w:rsid w:val="00EF65A0"/>
    <w:rsid w:val="00F01134"/>
    <w:rsid w:val="00F06D7F"/>
    <w:rsid w:val="00F11DBB"/>
    <w:rsid w:val="00F15D2E"/>
    <w:rsid w:val="00F4450D"/>
    <w:rsid w:val="00F449E1"/>
    <w:rsid w:val="00F702CB"/>
    <w:rsid w:val="00F733EB"/>
    <w:rsid w:val="00F801B8"/>
    <w:rsid w:val="00F82EAF"/>
    <w:rsid w:val="00F91C1A"/>
    <w:rsid w:val="00F957C7"/>
    <w:rsid w:val="00F959FE"/>
    <w:rsid w:val="00FC1283"/>
    <w:rsid w:val="00FC3617"/>
    <w:rsid w:val="00FC379F"/>
    <w:rsid w:val="00FC585C"/>
    <w:rsid w:val="00FE2B81"/>
    <w:rsid w:val="00FE48A5"/>
    <w:rsid w:val="00FE77FD"/>
    <w:rsid w:val="00FF424D"/>
    <w:rsid w:val="00FF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07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1449"/>
    <w:pPr>
      <w:keepNext/>
      <w:jc w:val="center"/>
      <w:outlineLvl w:val="2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07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1449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1449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449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BA45AB"/>
    <w:pPr>
      <w:ind w:left="720"/>
      <w:contextualSpacing/>
    </w:pPr>
  </w:style>
  <w:style w:type="character" w:customStyle="1" w:styleId="a">
    <w:name w:val="Цветовое выделение"/>
    <w:uiPriority w:val="99"/>
    <w:rsid w:val="001E0750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1E07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E07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E0750"/>
    <w:rPr>
      <w:rFonts w:ascii="Arial" w:hAnsi="Arial"/>
      <w:lang w:val="ru-RU" w:eastAsia="ru-RU"/>
    </w:rPr>
  </w:style>
  <w:style w:type="table" w:styleId="TableGrid">
    <w:name w:val="Table Grid"/>
    <w:basedOn w:val="TableNormal"/>
    <w:uiPriority w:val="99"/>
    <w:locked/>
    <w:rsid w:val="001E075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2F35"/>
    <w:rPr>
      <w:rFonts w:ascii="Courier New" w:hAnsi="Courier New" w:cs="Courier New"/>
    </w:rPr>
  </w:style>
  <w:style w:type="paragraph" w:styleId="BodyTextIndent">
    <w:name w:val="Body Text Indent"/>
    <w:basedOn w:val="Normal"/>
    <w:link w:val="BodyTextIndentChar"/>
    <w:uiPriority w:val="99"/>
    <w:semiHidden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2F35"/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AD2F35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2F35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uiPriority w:val="99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1">
    <w:name w:val="Гипертекстовая ссылка"/>
    <w:basedOn w:val="a"/>
    <w:uiPriority w:val="99"/>
    <w:rsid w:val="00AD2F35"/>
    <w:rPr>
      <w:rFonts w:ascii="Times New Roman" w:hAnsi="Times New Roman" w:cs="Times New Roman"/>
      <w:color w:val="008000"/>
    </w:rPr>
  </w:style>
  <w:style w:type="character" w:styleId="Hyperlink">
    <w:name w:val="Hyperlink"/>
    <w:basedOn w:val="DefaultParagraphFont"/>
    <w:uiPriority w:val="99"/>
    <w:semiHidden/>
    <w:rsid w:val="008472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4728E"/>
    <w:pPr>
      <w:autoSpaceDE w:val="0"/>
      <w:autoSpaceDN w:val="0"/>
    </w:pPr>
  </w:style>
  <w:style w:type="paragraph" w:styleId="BodyText">
    <w:name w:val="Body Text"/>
    <w:basedOn w:val="Normal"/>
    <w:link w:val="BodyTextChar"/>
    <w:uiPriority w:val="99"/>
    <w:rsid w:val="006416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416D0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6416D0"/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3D6FFD"/>
    <w:rPr>
      <w:rFonts w:cs="Times New Roman"/>
    </w:rPr>
  </w:style>
  <w:style w:type="paragraph" w:customStyle="1" w:styleId="consplusnonformat0">
    <w:name w:val="consplusnonformat"/>
    <w:basedOn w:val="Normal"/>
    <w:uiPriority w:val="99"/>
    <w:rsid w:val="00505D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6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1600</TotalTime>
  <Pages>13</Pages>
  <Words>2315</Words>
  <Characters>13199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111</cp:lastModifiedBy>
  <cp:revision>53</cp:revision>
  <cp:lastPrinted>2020-09-22T06:34:00Z</cp:lastPrinted>
  <dcterms:created xsi:type="dcterms:W3CDTF">2017-10-04T08:47:00Z</dcterms:created>
  <dcterms:modified xsi:type="dcterms:W3CDTF">2020-09-23T11:14:00Z</dcterms:modified>
</cp:coreProperties>
</file>