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A1413" w:rsidRPr="004B0E2F" w:rsidRDefault="002A1413" w:rsidP="002A1413">
      <w:pPr>
        <w:jc w:val="center"/>
        <w:rPr>
          <w:sz w:val="40"/>
          <w:szCs w:val="40"/>
        </w:rPr>
      </w:pPr>
      <w:r w:rsidRPr="004B0E2F">
        <w:rPr>
          <w:noProof/>
        </w:rPr>
        <w:drawing>
          <wp:inline distT="0" distB="0" distL="0" distR="0" wp14:anchorId="73458058" wp14:editId="4C59A1B6">
            <wp:extent cx="800100" cy="914400"/>
            <wp:effectExtent l="0" t="0" r="0" b="0"/>
            <wp:docPr id="2" name="Рисунок 2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Y="132"/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4B0E2F" w:rsidRPr="004B0E2F" w:rsidTr="009254EB">
        <w:trPr>
          <w:trHeight w:val="397"/>
        </w:trPr>
        <w:tc>
          <w:tcPr>
            <w:tcW w:w="9600" w:type="dxa"/>
          </w:tcPr>
          <w:tbl>
            <w:tblPr>
              <w:tblpPr w:leftFromText="180" w:rightFromText="180" w:vertAnchor="text" w:horzAnchor="margin" w:tblpY="132"/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06"/>
            </w:tblGrid>
            <w:tr w:rsidR="00142C80" w:rsidRPr="004B3CA9" w:rsidTr="00F53096">
              <w:tc>
                <w:tcPr>
                  <w:tcW w:w="9606" w:type="dxa"/>
                </w:tcPr>
                <w:p w:rsidR="00142C80" w:rsidRPr="004B3CA9" w:rsidRDefault="00142C80" w:rsidP="00142C80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КОМИТЕТ МЕСТНОГО САМОУПРАВЛЕНИЯ</w:t>
                  </w:r>
                </w:p>
                <w:p w:rsidR="00142C80" w:rsidRPr="004B3CA9" w:rsidRDefault="00142C80" w:rsidP="00142C80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 xml:space="preserve">ПОСЕЛЬСКОГО СЕЛЬСОВЕТА  </w:t>
                  </w:r>
                </w:p>
                <w:p w:rsidR="00142C80" w:rsidRPr="004B3CA9" w:rsidRDefault="00142C80" w:rsidP="00142C80">
                  <w:pPr>
                    <w:jc w:val="center"/>
                    <w:rPr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КУЗНЕЦКОГО РАЙОНА  ПЕНЗЕНСКОЙ ОБЛАСТИ</w:t>
                  </w:r>
                  <w:r w:rsidRPr="004B3CA9">
                    <w:rPr>
                      <w:color w:val="000000"/>
                      <w:sz w:val="36"/>
                      <w:szCs w:val="36"/>
                    </w:rPr>
                    <w:t xml:space="preserve"> </w:t>
                  </w:r>
                </w:p>
                <w:p w:rsidR="00142C80" w:rsidRPr="004B3CA9" w:rsidRDefault="00142C80" w:rsidP="00142C80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B3CA9">
                    <w:rPr>
                      <w:b/>
                      <w:color w:val="000000"/>
                      <w:sz w:val="28"/>
                      <w:szCs w:val="28"/>
                    </w:rPr>
                    <w:t xml:space="preserve">СЕДЬМОГО СОЗЫВА </w:t>
                  </w:r>
                </w:p>
              </w:tc>
            </w:tr>
            <w:tr w:rsidR="00142C80" w:rsidRPr="004B3CA9" w:rsidTr="00F53096">
              <w:trPr>
                <w:trHeight w:val="107"/>
              </w:trPr>
              <w:tc>
                <w:tcPr>
                  <w:tcW w:w="9606" w:type="dxa"/>
                </w:tcPr>
                <w:p w:rsidR="00142C80" w:rsidRPr="004B3CA9" w:rsidRDefault="00142C80" w:rsidP="00142C80">
                  <w:pPr>
                    <w:jc w:val="both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142C80" w:rsidRPr="004B3CA9" w:rsidRDefault="00142C80" w:rsidP="00142C8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142C80" w:rsidRPr="004B3CA9" w:rsidRDefault="00142C80" w:rsidP="00142C8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B3CA9">
              <w:rPr>
                <w:b/>
                <w:sz w:val="28"/>
                <w:szCs w:val="28"/>
              </w:rPr>
              <w:t>РЕШЕНИЕ</w:t>
            </w:r>
          </w:p>
          <w:p w:rsidR="00142C80" w:rsidRPr="004B3CA9" w:rsidRDefault="00142C80" w:rsidP="00142C80">
            <w:pPr>
              <w:tabs>
                <w:tab w:val="left" w:pos="4320"/>
              </w:tabs>
              <w:jc w:val="center"/>
            </w:pPr>
          </w:p>
          <w:p w:rsidR="00142C80" w:rsidRDefault="00142C80" w:rsidP="00142C80">
            <w:pPr>
              <w:tabs>
                <w:tab w:val="left" w:pos="4320"/>
              </w:tabs>
              <w:jc w:val="center"/>
            </w:pPr>
            <w:r>
              <w:t xml:space="preserve">от </w:t>
            </w:r>
            <w:r w:rsidR="000C3B50">
              <w:t>24</w:t>
            </w:r>
            <w:r w:rsidR="00531796">
              <w:t xml:space="preserve"> </w:t>
            </w:r>
            <w:r w:rsidR="00785C5C">
              <w:t>декабря</w:t>
            </w:r>
            <w:r>
              <w:t xml:space="preserve"> 2020</w:t>
            </w:r>
            <w:r w:rsidRPr="004B3CA9">
              <w:t xml:space="preserve"> г.                                                                            №  </w:t>
            </w:r>
            <w:r w:rsidR="00531796">
              <w:t>1</w:t>
            </w:r>
            <w:r w:rsidR="000C3B50">
              <w:t>23</w:t>
            </w:r>
            <w:r w:rsidRPr="004B3CA9">
              <w:t>-</w:t>
            </w:r>
            <w:r w:rsidR="00785C5C">
              <w:t>3</w:t>
            </w:r>
            <w:r w:rsidR="000C3B50">
              <w:t>3</w:t>
            </w:r>
            <w:r w:rsidRPr="004B3CA9">
              <w:t>/7</w:t>
            </w:r>
          </w:p>
          <w:p w:rsidR="00142C80" w:rsidRPr="004B3CA9" w:rsidRDefault="00142C80" w:rsidP="00142C80">
            <w:pPr>
              <w:tabs>
                <w:tab w:val="left" w:pos="4320"/>
              </w:tabs>
              <w:jc w:val="center"/>
            </w:pPr>
          </w:p>
          <w:p w:rsidR="00142C80" w:rsidRPr="004B3CA9" w:rsidRDefault="00142C80" w:rsidP="00142C80">
            <w:pPr>
              <w:tabs>
                <w:tab w:val="left" w:pos="4320"/>
              </w:tabs>
              <w:jc w:val="center"/>
            </w:pPr>
            <w:r w:rsidRPr="004B3CA9">
              <w:t>с. Поселки</w:t>
            </w:r>
          </w:p>
          <w:p w:rsidR="009254EB" w:rsidRPr="004B0E2F" w:rsidRDefault="009254EB" w:rsidP="00ED76C2">
            <w:pPr>
              <w:jc w:val="center"/>
            </w:pPr>
          </w:p>
          <w:p w:rsidR="00705AF3" w:rsidRDefault="009254EB" w:rsidP="00BE589F">
            <w:pPr>
              <w:jc w:val="center"/>
              <w:rPr>
                <w:b/>
                <w:sz w:val="28"/>
                <w:szCs w:val="28"/>
              </w:rPr>
            </w:pPr>
            <w:r w:rsidRPr="004B0E2F">
              <w:rPr>
                <w:b/>
                <w:sz w:val="28"/>
                <w:szCs w:val="28"/>
              </w:rPr>
              <w:t>О внесении изменений в решение Комитета местного самоуправления Посельского сельсовета Кузнецкого района Пензенской области от 2</w:t>
            </w:r>
            <w:r w:rsidR="00BE589F">
              <w:rPr>
                <w:b/>
                <w:sz w:val="28"/>
                <w:szCs w:val="28"/>
              </w:rPr>
              <w:t>5</w:t>
            </w:r>
            <w:r w:rsidRPr="004B0E2F">
              <w:rPr>
                <w:b/>
                <w:sz w:val="28"/>
                <w:szCs w:val="28"/>
              </w:rPr>
              <w:t>.12.201</w:t>
            </w:r>
            <w:r w:rsidR="00BE589F">
              <w:rPr>
                <w:b/>
                <w:sz w:val="28"/>
                <w:szCs w:val="28"/>
              </w:rPr>
              <w:t>9</w:t>
            </w:r>
            <w:r w:rsidRPr="004B0E2F">
              <w:rPr>
                <w:b/>
                <w:sz w:val="28"/>
                <w:szCs w:val="28"/>
              </w:rPr>
              <w:t xml:space="preserve"> № </w:t>
            </w:r>
            <w:r w:rsidR="00BE589F">
              <w:rPr>
                <w:b/>
                <w:sz w:val="28"/>
                <w:szCs w:val="28"/>
              </w:rPr>
              <w:t>45-7</w:t>
            </w:r>
            <w:r w:rsidRPr="004B0E2F">
              <w:rPr>
                <w:b/>
                <w:sz w:val="28"/>
                <w:szCs w:val="28"/>
              </w:rPr>
              <w:t>/</w:t>
            </w:r>
            <w:r w:rsidR="00BE589F">
              <w:rPr>
                <w:b/>
                <w:sz w:val="28"/>
                <w:szCs w:val="28"/>
              </w:rPr>
              <w:t>7</w:t>
            </w:r>
            <w:r w:rsidRPr="004B0E2F">
              <w:rPr>
                <w:b/>
                <w:sz w:val="28"/>
                <w:szCs w:val="28"/>
              </w:rPr>
              <w:t xml:space="preserve">  «О бюджете Посельского сельсовета Кузнецкого района Пензенской области на 20</w:t>
            </w:r>
            <w:r w:rsidR="00BE589F">
              <w:rPr>
                <w:b/>
                <w:sz w:val="28"/>
                <w:szCs w:val="28"/>
              </w:rPr>
              <w:t>20</w:t>
            </w:r>
            <w:r w:rsidRPr="004B0E2F">
              <w:rPr>
                <w:b/>
                <w:sz w:val="28"/>
                <w:szCs w:val="28"/>
              </w:rPr>
              <w:t xml:space="preserve"> год и на плановый период 202</w:t>
            </w:r>
            <w:r w:rsidR="00BE589F">
              <w:rPr>
                <w:b/>
                <w:sz w:val="28"/>
                <w:szCs w:val="28"/>
              </w:rPr>
              <w:t>1</w:t>
            </w:r>
            <w:r w:rsidRPr="004B0E2F">
              <w:rPr>
                <w:b/>
                <w:sz w:val="28"/>
                <w:szCs w:val="28"/>
              </w:rPr>
              <w:t xml:space="preserve"> </w:t>
            </w:r>
          </w:p>
          <w:p w:rsidR="009254EB" w:rsidRPr="004B0E2F" w:rsidRDefault="009254EB" w:rsidP="00BE589F">
            <w:pPr>
              <w:jc w:val="center"/>
            </w:pPr>
            <w:r w:rsidRPr="004B0E2F">
              <w:rPr>
                <w:b/>
                <w:sz w:val="28"/>
                <w:szCs w:val="28"/>
              </w:rPr>
              <w:t>и 202</w:t>
            </w:r>
            <w:r w:rsidR="00BE589F">
              <w:rPr>
                <w:b/>
                <w:sz w:val="28"/>
                <w:szCs w:val="28"/>
              </w:rPr>
              <w:t>2</w:t>
            </w:r>
            <w:r w:rsidRPr="004B0E2F"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9254EB" w:rsidRPr="004B0E2F" w:rsidRDefault="004B0E2F" w:rsidP="009254EB">
      <w:pPr>
        <w:jc w:val="both"/>
        <w:rPr>
          <w:kern w:val="28"/>
          <w:sz w:val="28"/>
        </w:rPr>
      </w:pPr>
      <w:r w:rsidRPr="004B0E2F">
        <w:rPr>
          <w:kern w:val="28"/>
          <w:sz w:val="28"/>
        </w:rPr>
        <w:t xml:space="preserve">      </w:t>
      </w:r>
      <w:r w:rsidR="009254EB" w:rsidRPr="004B0E2F">
        <w:rPr>
          <w:kern w:val="28"/>
          <w:sz w:val="28"/>
        </w:rPr>
        <w:t xml:space="preserve">Руководствуясь Бюджетным кодексом Российской Федерации, Налоговым кодексом Российской Федерации, Уставом Посельского сельсовета Кузнецкого района Пензенской области, решением Комитета местного самоуправления Посельского сельсовета Кузнецкого района Пензенской области от 13.12.2017  № 301-78/6 «Об утверждении Положения «О бюджетном устройстве и бюджетном процессе в Посельском сельсовете Кузнецкого района Пензенской области» (с изменениями), </w:t>
      </w:r>
    </w:p>
    <w:p w:rsidR="009254EB" w:rsidRPr="004B0E2F" w:rsidRDefault="009254EB" w:rsidP="009254EB">
      <w:pPr>
        <w:jc w:val="both"/>
        <w:rPr>
          <w:kern w:val="28"/>
          <w:sz w:val="28"/>
        </w:rPr>
      </w:pPr>
    </w:p>
    <w:p w:rsidR="000975BB" w:rsidRPr="004B0E2F" w:rsidRDefault="00C80B33" w:rsidP="00C80B33">
      <w:pPr>
        <w:jc w:val="center"/>
        <w:rPr>
          <w:sz w:val="28"/>
          <w:szCs w:val="28"/>
        </w:rPr>
      </w:pPr>
      <w:r w:rsidRPr="004B0E2F">
        <w:rPr>
          <w:b/>
          <w:sz w:val="28"/>
          <w:szCs w:val="28"/>
        </w:rPr>
        <w:t xml:space="preserve">Комитета местного самоуправления </w:t>
      </w:r>
      <w:r w:rsidR="00891BE7" w:rsidRPr="004B0E2F">
        <w:rPr>
          <w:b/>
          <w:sz w:val="28"/>
          <w:szCs w:val="28"/>
        </w:rPr>
        <w:t>Посельского</w:t>
      </w:r>
      <w:r w:rsidRPr="004B0E2F">
        <w:rPr>
          <w:b/>
          <w:sz w:val="28"/>
          <w:szCs w:val="28"/>
        </w:rPr>
        <w:t xml:space="preserve"> сельсовета</w:t>
      </w:r>
      <w:r w:rsidRPr="004B0E2F">
        <w:rPr>
          <w:sz w:val="28"/>
          <w:szCs w:val="28"/>
        </w:rPr>
        <w:t xml:space="preserve"> </w:t>
      </w:r>
    </w:p>
    <w:p w:rsidR="00C80B33" w:rsidRPr="004B0E2F" w:rsidRDefault="00C80B33" w:rsidP="00C80B33">
      <w:pPr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Кузнецкого района Пензенской области решил:</w:t>
      </w:r>
    </w:p>
    <w:p w:rsidR="009254EB" w:rsidRPr="004B0E2F" w:rsidRDefault="009254EB" w:rsidP="00C80B33">
      <w:pPr>
        <w:jc w:val="center"/>
        <w:rPr>
          <w:b/>
          <w:sz w:val="28"/>
          <w:szCs w:val="28"/>
        </w:rPr>
      </w:pPr>
    </w:p>
    <w:p w:rsidR="009254EB" w:rsidRPr="004B0E2F" w:rsidRDefault="004B0E2F" w:rsidP="009254EB">
      <w:pPr>
        <w:jc w:val="both"/>
        <w:rPr>
          <w:b/>
          <w:sz w:val="28"/>
          <w:szCs w:val="28"/>
        </w:rPr>
      </w:pPr>
      <w:r w:rsidRPr="004B0E2F">
        <w:rPr>
          <w:sz w:val="28"/>
          <w:szCs w:val="28"/>
        </w:rPr>
        <w:t xml:space="preserve">        </w:t>
      </w:r>
      <w:r w:rsidR="009254EB" w:rsidRPr="004B0E2F">
        <w:rPr>
          <w:sz w:val="28"/>
          <w:szCs w:val="28"/>
        </w:rPr>
        <w:t>1. Внести в решение Комитета местного самоуправления Посельского сельсовета Кузнецкого района Пензенской области от 2</w:t>
      </w:r>
      <w:r w:rsidR="00BE589F">
        <w:rPr>
          <w:sz w:val="28"/>
          <w:szCs w:val="28"/>
        </w:rPr>
        <w:t>5</w:t>
      </w:r>
      <w:r w:rsidR="009254EB" w:rsidRPr="004B0E2F">
        <w:rPr>
          <w:sz w:val="28"/>
          <w:szCs w:val="28"/>
        </w:rPr>
        <w:t>.12.201</w:t>
      </w:r>
      <w:r w:rsidR="00BE589F">
        <w:rPr>
          <w:sz w:val="28"/>
          <w:szCs w:val="28"/>
        </w:rPr>
        <w:t>9</w:t>
      </w:r>
      <w:r w:rsidR="009254EB" w:rsidRPr="004B0E2F">
        <w:rPr>
          <w:sz w:val="28"/>
          <w:szCs w:val="28"/>
        </w:rPr>
        <w:t xml:space="preserve"> № </w:t>
      </w:r>
      <w:r w:rsidR="00BE589F">
        <w:rPr>
          <w:sz w:val="28"/>
          <w:szCs w:val="28"/>
        </w:rPr>
        <w:t>45</w:t>
      </w:r>
      <w:r w:rsidR="009254EB" w:rsidRPr="004B0E2F">
        <w:rPr>
          <w:sz w:val="28"/>
          <w:szCs w:val="28"/>
        </w:rPr>
        <w:t>-</w:t>
      </w:r>
      <w:r w:rsidR="00BE589F">
        <w:rPr>
          <w:sz w:val="28"/>
          <w:szCs w:val="28"/>
        </w:rPr>
        <w:t>7</w:t>
      </w:r>
      <w:r w:rsidR="009254EB" w:rsidRPr="004B0E2F">
        <w:rPr>
          <w:sz w:val="28"/>
          <w:szCs w:val="28"/>
        </w:rPr>
        <w:t>/</w:t>
      </w:r>
      <w:r w:rsidR="00BE589F">
        <w:rPr>
          <w:sz w:val="28"/>
          <w:szCs w:val="28"/>
        </w:rPr>
        <w:t>7</w:t>
      </w:r>
      <w:r w:rsidR="009254EB" w:rsidRPr="004B0E2F">
        <w:rPr>
          <w:sz w:val="28"/>
          <w:szCs w:val="28"/>
        </w:rPr>
        <w:t xml:space="preserve"> «О бюджете Посельского сельсовета Кузнецкого района Пензенской области на 20</w:t>
      </w:r>
      <w:r w:rsidR="00BE589F">
        <w:rPr>
          <w:sz w:val="28"/>
          <w:szCs w:val="28"/>
        </w:rPr>
        <w:t>20</w:t>
      </w:r>
      <w:r w:rsidR="009254EB" w:rsidRPr="004B0E2F">
        <w:rPr>
          <w:sz w:val="28"/>
          <w:szCs w:val="28"/>
        </w:rPr>
        <w:t xml:space="preserve"> год и на плановый период 202</w:t>
      </w:r>
      <w:r w:rsidR="00BE589F">
        <w:rPr>
          <w:sz w:val="28"/>
          <w:szCs w:val="28"/>
        </w:rPr>
        <w:t>1</w:t>
      </w:r>
      <w:r w:rsidR="009254EB" w:rsidRPr="004B0E2F">
        <w:rPr>
          <w:sz w:val="28"/>
          <w:szCs w:val="28"/>
        </w:rPr>
        <w:t xml:space="preserve"> и 202</w:t>
      </w:r>
      <w:r w:rsidR="00BE589F">
        <w:rPr>
          <w:sz w:val="28"/>
          <w:szCs w:val="28"/>
        </w:rPr>
        <w:t>2</w:t>
      </w:r>
      <w:r w:rsidR="009254EB" w:rsidRPr="004B0E2F">
        <w:rPr>
          <w:sz w:val="28"/>
          <w:szCs w:val="28"/>
        </w:rPr>
        <w:t xml:space="preserve"> годов (с изменениями) (далее - решение) следующие изменения:</w:t>
      </w:r>
    </w:p>
    <w:p w:rsidR="00C80B33" w:rsidRPr="004B0E2F" w:rsidRDefault="00C82382" w:rsidP="00C80B33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1.1.</w:t>
      </w:r>
      <w:r w:rsidRPr="004B0E2F">
        <w:rPr>
          <w:sz w:val="28"/>
          <w:szCs w:val="28"/>
        </w:rPr>
        <w:tab/>
        <w:t>Пункт 1 решения изложить в новой редакции:</w:t>
      </w:r>
    </w:p>
    <w:p w:rsidR="00C80B33" w:rsidRPr="004B0E2F" w:rsidRDefault="00C82382" w:rsidP="00C80B33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«</w:t>
      </w:r>
      <w:r w:rsidR="00C80B33" w:rsidRPr="004B0E2F">
        <w:rPr>
          <w:sz w:val="28"/>
          <w:szCs w:val="28"/>
        </w:rPr>
        <w:t xml:space="preserve">1. Утвердить основные характеристики бюджета </w:t>
      </w:r>
      <w:r w:rsidR="00891BE7" w:rsidRPr="004B0E2F">
        <w:rPr>
          <w:sz w:val="28"/>
          <w:szCs w:val="28"/>
        </w:rPr>
        <w:t>Посельского</w:t>
      </w:r>
      <w:r w:rsidR="00C80B33" w:rsidRPr="004B0E2F">
        <w:rPr>
          <w:sz w:val="28"/>
          <w:szCs w:val="28"/>
        </w:rPr>
        <w:t xml:space="preserve"> сельсовета Кузнецкого района Пензенской области на 20</w:t>
      </w:r>
      <w:r w:rsidR="00BE589F">
        <w:rPr>
          <w:sz w:val="28"/>
          <w:szCs w:val="28"/>
        </w:rPr>
        <w:t>20</w:t>
      </w:r>
      <w:r w:rsidR="00C80B33" w:rsidRPr="004B0E2F">
        <w:rPr>
          <w:sz w:val="28"/>
          <w:szCs w:val="28"/>
        </w:rPr>
        <w:t xml:space="preserve"> год:</w:t>
      </w:r>
    </w:p>
    <w:p w:rsidR="00C80B33" w:rsidRPr="004B0E2F" w:rsidRDefault="00C80B33" w:rsidP="00C80B33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1) прогнозируемый общий объем доходов бюджета </w:t>
      </w:r>
      <w:r w:rsidR="00891BE7" w:rsidRPr="004B0E2F">
        <w:rPr>
          <w:sz w:val="28"/>
          <w:szCs w:val="28"/>
        </w:rPr>
        <w:t>Посельского</w:t>
      </w:r>
      <w:r w:rsidRPr="004B0E2F">
        <w:rPr>
          <w:sz w:val="28"/>
          <w:szCs w:val="28"/>
        </w:rPr>
        <w:t xml:space="preserve"> сельсовета Кузнецкого района Пензенской области в сумме </w:t>
      </w:r>
      <w:r w:rsidR="008630EE" w:rsidRPr="008630EE">
        <w:rPr>
          <w:sz w:val="28"/>
          <w:szCs w:val="28"/>
        </w:rPr>
        <w:t>10</w:t>
      </w:r>
      <w:r w:rsidR="008630EE">
        <w:rPr>
          <w:sz w:val="28"/>
          <w:szCs w:val="28"/>
          <w:lang w:val="en-US"/>
        </w:rPr>
        <w:t> </w:t>
      </w:r>
      <w:r w:rsidR="008630EE" w:rsidRPr="008630EE">
        <w:rPr>
          <w:sz w:val="28"/>
          <w:szCs w:val="28"/>
        </w:rPr>
        <w:t>926,42</w:t>
      </w:r>
      <w:r w:rsidR="00156BF2">
        <w:rPr>
          <w:sz w:val="28"/>
          <w:szCs w:val="28"/>
        </w:rPr>
        <w:t>1</w:t>
      </w:r>
      <w:r w:rsidR="00BE589F" w:rsidRPr="004B3CA9">
        <w:rPr>
          <w:sz w:val="28"/>
          <w:szCs w:val="28"/>
        </w:rPr>
        <w:t xml:space="preserve"> </w:t>
      </w:r>
      <w:r w:rsidRPr="004B0E2F">
        <w:rPr>
          <w:sz w:val="28"/>
          <w:szCs w:val="28"/>
        </w:rPr>
        <w:t>тыс. рублей;</w:t>
      </w:r>
    </w:p>
    <w:p w:rsidR="00C80B33" w:rsidRPr="004B0E2F" w:rsidRDefault="00C80B33" w:rsidP="00C80B33">
      <w:pPr>
        <w:ind w:firstLine="567"/>
        <w:contextualSpacing/>
        <w:jc w:val="both"/>
        <w:rPr>
          <w:sz w:val="28"/>
          <w:szCs w:val="28"/>
        </w:rPr>
      </w:pPr>
      <w:r w:rsidRPr="004B0E2F">
        <w:rPr>
          <w:sz w:val="28"/>
          <w:szCs w:val="28"/>
        </w:rPr>
        <w:lastRenderedPageBreak/>
        <w:t xml:space="preserve">2) общий объем расходов бюджета </w:t>
      </w:r>
      <w:r w:rsidR="00891BE7" w:rsidRPr="004B0E2F">
        <w:rPr>
          <w:sz w:val="28"/>
          <w:szCs w:val="28"/>
        </w:rPr>
        <w:t>Посельского</w:t>
      </w:r>
      <w:r w:rsidRPr="004B0E2F">
        <w:rPr>
          <w:sz w:val="28"/>
          <w:szCs w:val="28"/>
        </w:rPr>
        <w:t xml:space="preserve"> сельсовета Кузнецкого района Пензенской области в сумме </w:t>
      </w:r>
      <w:r w:rsidR="00785C5C">
        <w:rPr>
          <w:sz w:val="28"/>
          <w:szCs w:val="28"/>
        </w:rPr>
        <w:t>1</w:t>
      </w:r>
      <w:r w:rsidR="008630EE">
        <w:rPr>
          <w:sz w:val="28"/>
          <w:szCs w:val="28"/>
        </w:rPr>
        <w:t>1</w:t>
      </w:r>
      <w:r w:rsidR="008630EE" w:rsidRPr="008630EE">
        <w:rPr>
          <w:sz w:val="28"/>
          <w:szCs w:val="28"/>
        </w:rPr>
        <w:t xml:space="preserve"> </w:t>
      </w:r>
      <w:r w:rsidR="008630EE">
        <w:rPr>
          <w:sz w:val="28"/>
          <w:szCs w:val="28"/>
        </w:rPr>
        <w:t>748</w:t>
      </w:r>
      <w:r w:rsidR="00785C5C">
        <w:rPr>
          <w:sz w:val="28"/>
          <w:szCs w:val="28"/>
        </w:rPr>
        <w:t>,</w:t>
      </w:r>
      <w:r w:rsidR="008630EE" w:rsidRPr="008630EE">
        <w:rPr>
          <w:sz w:val="28"/>
          <w:szCs w:val="28"/>
        </w:rPr>
        <w:t>09</w:t>
      </w:r>
      <w:r w:rsidR="00785C5C">
        <w:rPr>
          <w:sz w:val="28"/>
          <w:szCs w:val="28"/>
        </w:rPr>
        <w:t>6</w:t>
      </w:r>
      <w:r w:rsidRPr="004B0E2F">
        <w:rPr>
          <w:sz w:val="28"/>
          <w:szCs w:val="28"/>
        </w:rPr>
        <w:t xml:space="preserve"> тыс. рублей;</w:t>
      </w:r>
    </w:p>
    <w:p w:rsidR="00C80B33" w:rsidRPr="004B0E2F" w:rsidRDefault="00C80B33" w:rsidP="00C80B33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3) размер резервного фонда администрации </w:t>
      </w:r>
      <w:r w:rsidR="00891BE7" w:rsidRPr="004B0E2F">
        <w:rPr>
          <w:sz w:val="28"/>
          <w:szCs w:val="28"/>
        </w:rPr>
        <w:t>Посельского</w:t>
      </w:r>
      <w:r w:rsidRPr="004B0E2F">
        <w:rPr>
          <w:sz w:val="28"/>
          <w:szCs w:val="28"/>
        </w:rPr>
        <w:t xml:space="preserve"> сельсовета Кузнецкого района Пензенской области в сумме 0,0 тыс. рублей;</w:t>
      </w:r>
    </w:p>
    <w:p w:rsidR="00C80B33" w:rsidRPr="004B0E2F" w:rsidRDefault="00C80B33" w:rsidP="00C80B33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4) верхний предел муниципального долга </w:t>
      </w:r>
      <w:r w:rsidR="00891BE7" w:rsidRPr="004B0E2F">
        <w:rPr>
          <w:sz w:val="28"/>
          <w:szCs w:val="28"/>
        </w:rPr>
        <w:t>Посельского</w:t>
      </w:r>
      <w:r w:rsidRPr="004B0E2F">
        <w:rPr>
          <w:sz w:val="28"/>
          <w:szCs w:val="28"/>
        </w:rPr>
        <w:t xml:space="preserve"> сельсовета Кузнецкого района Пензенской области на 01 января 202</w:t>
      </w:r>
      <w:r w:rsidR="00BE589F"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года в сумме      0,0 тыс. рублей, в том числе верхний предел долга по муниципальным гарантиям соответствующим нулевому значению</w:t>
      </w:r>
      <w:r w:rsidRPr="004B0E2F">
        <w:rPr>
          <w:rFonts w:eastAsia="Calibri"/>
          <w:sz w:val="28"/>
          <w:szCs w:val="28"/>
        </w:rPr>
        <w:t>;</w:t>
      </w:r>
    </w:p>
    <w:p w:rsidR="00C80B33" w:rsidRPr="004B0E2F" w:rsidRDefault="00C80B33" w:rsidP="00C80B33">
      <w:pPr>
        <w:pStyle w:val="10"/>
        <w:numPr>
          <w:ilvl w:val="0"/>
          <w:numId w:val="0"/>
        </w:numPr>
        <w:spacing w:before="0"/>
        <w:ind w:firstLine="567"/>
        <w:rPr>
          <w:sz w:val="28"/>
          <w:szCs w:val="28"/>
        </w:rPr>
      </w:pPr>
      <w:r w:rsidRPr="004B0E2F">
        <w:rPr>
          <w:sz w:val="28"/>
          <w:szCs w:val="28"/>
        </w:rPr>
        <w:t xml:space="preserve">5) прогнозируемый дефицит бюджета </w:t>
      </w:r>
      <w:r w:rsidR="00891BE7" w:rsidRPr="004B0E2F">
        <w:rPr>
          <w:sz w:val="28"/>
          <w:szCs w:val="28"/>
        </w:rPr>
        <w:t>Посельского</w:t>
      </w:r>
      <w:r w:rsidRPr="004B0E2F">
        <w:rPr>
          <w:sz w:val="28"/>
          <w:szCs w:val="28"/>
        </w:rPr>
        <w:t xml:space="preserve"> сельсовета Кузнецкого района Пензенской области в сумме </w:t>
      </w:r>
      <w:r w:rsidR="00BE589F">
        <w:rPr>
          <w:sz w:val="28"/>
          <w:szCs w:val="28"/>
        </w:rPr>
        <w:t>821,</w:t>
      </w:r>
      <w:r w:rsidR="005C5AF4">
        <w:rPr>
          <w:sz w:val="28"/>
          <w:szCs w:val="28"/>
        </w:rPr>
        <w:t>675</w:t>
      </w:r>
      <w:r w:rsidRPr="004B0E2F">
        <w:rPr>
          <w:sz w:val="28"/>
          <w:szCs w:val="28"/>
        </w:rPr>
        <w:t xml:space="preserve"> тыс. рублей.</w:t>
      </w:r>
    </w:p>
    <w:p w:rsidR="00A44A33" w:rsidRPr="004B0E2F" w:rsidRDefault="00A44A33" w:rsidP="00147C15">
      <w:pPr>
        <w:pStyle w:val="10"/>
        <w:numPr>
          <w:ilvl w:val="0"/>
          <w:numId w:val="0"/>
        </w:numPr>
        <w:contextualSpacing/>
        <w:rPr>
          <w:sz w:val="28"/>
          <w:szCs w:val="28"/>
          <w:highlight w:val="yellow"/>
        </w:rPr>
        <w:sectPr w:rsidR="00A44A33" w:rsidRPr="004B0E2F" w:rsidSect="004B0E2F">
          <w:head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85C5C" w:rsidRPr="00AD59C7" w:rsidRDefault="00007F49" w:rsidP="00785C5C">
      <w:pPr>
        <w:keepNext/>
        <w:ind w:right="-527"/>
        <w:contextualSpacing/>
        <w:outlineLvl w:val="7"/>
        <w:rPr>
          <w:sz w:val="28"/>
          <w:szCs w:val="28"/>
        </w:rPr>
      </w:pPr>
      <w:r>
        <w:lastRenderedPageBreak/>
        <w:t xml:space="preserve">  </w:t>
      </w:r>
      <w:r w:rsidR="00785C5C" w:rsidRPr="00AD59C7">
        <w:rPr>
          <w:sz w:val="28"/>
          <w:szCs w:val="28"/>
        </w:rPr>
        <w:t>1.2. Приложение № 1 к решению изложить в новой редакции:</w:t>
      </w:r>
    </w:p>
    <w:p w:rsidR="00785C5C" w:rsidRPr="00AD59C7" w:rsidRDefault="00785C5C" w:rsidP="00785C5C">
      <w:pPr>
        <w:keepNext/>
        <w:ind w:left="9639" w:right="-527"/>
        <w:contextualSpacing/>
        <w:outlineLvl w:val="7"/>
        <w:rPr>
          <w:szCs w:val="24"/>
        </w:rPr>
      </w:pPr>
    </w:p>
    <w:p w:rsidR="00785C5C" w:rsidRPr="00AD59C7" w:rsidRDefault="00785C5C" w:rsidP="00785C5C">
      <w:pPr>
        <w:keepNext/>
        <w:ind w:left="9639" w:right="-527"/>
        <w:contextualSpacing/>
        <w:outlineLvl w:val="7"/>
        <w:rPr>
          <w:szCs w:val="24"/>
        </w:rPr>
      </w:pPr>
      <w:r w:rsidRPr="00AD59C7">
        <w:rPr>
          <w:szCs w:val="24"/>
        </w:rPr>
        <w:t>Приложение № 1</w:t>
      </w:r>
    </w:p>
    <w:p w:rsidR="00785C5C" w:rsidRPr="00AD59C7" w:rsidRDefault="00785C5C" w:rsidP="00785C5C">
      <w:pPr>
        <w:tabs>
          <w:tab w:val="left" w:pos="5103"/>
        </w:tabs>
        <w:ind w:left="9639" w:right="-650"/>
        <w:rPr>
          <w:szCs w:val="24"/>
        </w:rPr>
      </w:pPr>
      <w:r w:rsidRPr="00AD59C7">
        <w:rPr>
          <w:szCs w:val="24"/>
        </w:rPr>
        <w:t xml:space="preserve">к решению Комитета местного самоуправления </w:t>
      </w:r>
    </w:p>
    <w:p w:rsidR="00785C5C" w:rsidRPr="00AD59C7" w:rsidRDefault="00785C5C" w:rsidP="00785C5C">
      <w:pPr>
        <w:tabs>
          <w:tab w:val="left" w:pos="5103"/>
        </w:tabs>
        <w:ind w:left="9639" w:right="-650"/>
        <w:rPr>
          <w:b/>
          <w:szCs w:val="24"/>
        </w:rPr>
      </w:pPr>
      <w:r w:rsidRPr="00AD59C7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  <w:r w:rsidRPr="00AD59C7">
        <w:rPr>
          <w:b/>
          <w:szCs w:val="24"/>
        </w:rPr>
        <w:t xml:space="preserve"> </w:t>
      </w:r>
    </w:p>
    <w:p w:rsidR="00785C5C" w:rsidRPr="00AD59C7" w:rsidRDefault="00785C5C" w:rsidP="00785C5C">
      <w:pPr>
        <w:keepNext/>
        <w:keepLines/>
        <w:ind w:left="9639"/>
        <w:outlineLvl w:val="0"/>
        <w:rPr>
          <w:kern w:val="28"/>
          <w:szCs w:val="24"/>
        </w:rPr>
      </w:pPr>
      <w:r w:rsidRPr="00AD59C7">
        <w:rPr>
          <w:kern w:val="28"/>
          <w:szCs w:val="24"/>
        </w:rPr>
        <w:t>от 25 декабря 2019 г. № 45-7/7</w:t>
      </w:r>
    </w:p>
    <w:p w:rsidR="00785C5C" w:rsidRPr="00AD59C7" w:rsidRDefault="00785C5C" w:rsidP="00785C5C">
      <w:pPr>
        <w:keepNext/>
        <w:keepLines/>
        <w:jc w:val="right"/>
        <w:outlineLvl w:val="0"/>
        <w:rPr>
          <w:kern w:val="28"/>
          <w:szCs w:val="24"/>
        </w:rPr>
      </w:pPr>
    </w:p>
    <w:p w:rsidR="00785C5C" w:rsidRPr="00AD59C7" w:rsidRDefault="00785C5C" w:rsidP="00785C5C">
      <w:pPr>
        <w:rPr>
          <w:sz w:val="16"/>
          <w:szCs w:val="16"/>
        </w:rPr>
      </w:pPr>
    </w:p>
    <w:p w:rsidR="00785C5C" w:rsidRPr="00AD59C7" w:rsidRDefault="00785C5C" w:rsidP="00785C5C">
      <w:pPr>
        <w:jc w:val="center"/>
        <w:rPr>
          <w:sz w:val="28"/>
          <w:szCs w:val="28"/>
        </w:rPr>
      </w:pPr>
      <w:r w:rsidRPr="00AD59C7">
        <w:rPr>
          <w:sz w:val="28"/>
          <w:szCs w:val="28"/>
        </w:rPr>
        <w:t>Источники финансирования дефицита бюджета Посельского сельсовета Кузнецкого района Пензенской области</w:t>
      </w:r>
    </w:p>
    <w:p w:rsidR="00785C5C" w:rsidRPr="00AD59C7" w:rsidRDefault="00785C5C" w:rsidP="00785C5C">
      <w:pPr>
        <w:jc w:val="center"/>
      </w:pPr>
      <w:r w:rsidRPr="00AD59C7">
        <w:rPr>
          <w:sz w:val="28"/>
          <w:szCs w:val="28"/>
        </w:rPr>
        <w:t>на 2020 год и на плановый период 2021 и 2022 годов</w:t>
      </w:r>
      <w:r w:rsidRPr="00AD59C7">
        <w:t xml:space="preserve"> </w:t>
      </w:r>
    </w:p>
    <w:p w:rsidR="00785C5C" w:rsidRPr="00AD59C7" w:rsidRDefault="00785C5C" w:rsidP="00785C5C">
      <w:pPr>
        <w:jc w:val="right"/>
      </w:pPr>
      <w:r w:rsidRPr="00AD59C7">
        <w:t>(тыс. руб.)</w:t>
      </w:r>
    </w:p>
    <w:tbl>
      <w:tblPr>
        <w:tblW w:w="14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4"/>
        <w:gridCol w:w="3179"/>
        <w:gridCol w:w="1499"/>
        <w:gridCol w:w="1475"/>
        <w:gridCol w:w="1475"/>
      </w:tblGrid>
      <w:tr w:rsidR="00785C5C" w:rsidRPr="00AD59C7" w:rsidTr="005A642B">
        <w:trPr>
          <w:trHeight w:val="20"/>
          <w:tblHeader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Наименование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Код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b/>
                <w:bCs/>
              </w:rPr>
            </w:pPr>
            <w:r w:rsidRPr="00AD59C7">
              <w:t>2020 год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b/>
                <w:bCs/>
              </w:rPr>
            </w:pPr>
            <w:r w:rsidRPr="00AD59C7">
              <w:t>2021 год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b/>
                <w:bCs/>
              </w:rPr>
            </w:pPr>
            <w:r w:rsidRPr="00AD59C7">
              <w:t>2022 год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000 01 00 00 00 00 0000 000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bCs/>
                <w:szCs w:val="24"/>
              </w:rPr>
            </w:pPr>
            <w:r w:rsidRPr="00AD59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</w:rPr>
              <w:t>000 01 05 00 00 00 0000 000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000 01 05 00 00 00 0000 500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8630EE" w:rsidRDefault="00785C5C" w:rsidP="008630EE">
            <w:pPr>
              <w:jc w:val="right"/>
              <w:rPr>
                <w:szCs w:val="24"/>
                <w:lang w:val="en-US"/>
              </w:rPr>
            </w:pPr>
            <w:r>
              <w:t>-</w:t>
            </w:r>
            <w:r w:rsidR="008630EE">
              <w:rPr>
                <w:lang w:val="en-US"/>
              </w:rPr>
              <w:t>10926.421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szCs w:val="24"/>
              </w:rPr>
            </w:pPr>
            <w:r w:rsidRPr="00AD59C7">
              <w:t>-6138,788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-6192,843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000 01 05 02 00 00 0000 500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8630EE" w:rsidRDefault="00785C5C" w:rsidP="008630EE">
            <w:pPr>
              <w:jc w:val="right"/>
              <w:rPr>
                <w:lang w:val="en-US"/>
              </w:rPr>
            </w:pPr>
            <w:r>
              <w:t>-</w:t>
            </w:r>
            <w:r w:rsidR="008630EE">
              <w:rPr>
                <w:lang w:val="en-US"/>
              </w:rPr>
              <w:t>10926.421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-6138,788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-6192,843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000 01 05 02 01 00 0000 510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8630EE" w:rsidRDefault="00785C5C" w:rsidP="008630EE">
            <w:pPr>
              <w:jc w:val="right"/>
              <w:rPr>
                <w:lang w:val="en-US"/>
              </w:rPr>
            </w:pPr>
            <w:r>
              <w:t>-</w:t>
            </w:r>
            <w:r w:rsidR="008630EE">
              <w:rPr>
                <w:lang w:val="en-US"/>
              </w:rPr>
              <w:t>10926.421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-6138,788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-6192,843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992 01 05 02 01 10 0000 510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</w:pPr>
          </w:p>
          <w:p w:rsidR="00785C5C" w:rsidRPr="008630EE" w:rsidRDefault="00785C5C" w:rsidP="008630EE">
            <w:pPr>
              <w:jc w:val="right"/>
              <w:rPr>
                <w:lang w:val="en-US"/>
              </w:rPr>
            </w:pPr>
            <w:r w:rsidRPr="00AD59C7">
              <w:t>-</w:t>
            </w:r>
            <w:r w:rsidR="008630EE">
              <w:rPr>
                <w:lang w:val="en-US"/>
              </w:rPr>
              <w:t>10926.421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</w:pPr>
          </w:p>
          <w:p w:rsidR="00785C5C" w:rsidRPr="00AD59C7" w:rsidRDefault="00785C5C" w:rsidP="005A642B">
            <w:pPr>
              <w:jc w:val="right"/>
            </w:pPr>
            <w:r w:rsidRPr="00AD59C7">
              <w:t>-6138,788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5C" w:rsidRPr="00AD59C7" w:rsidRDefault="00785C5C" w:rsidP="005A642B">
            <w:pPr>
              <w:jc w:val="right"/>
            </w:pPr>
          </w:p>
          <w:p w:rsidR="00785C5C" w:rsidRPr="00AD59C7" w:rsidRDefault="00785C5C" w:rsidP="005A642B">
            <w:pPr>
              <w:jc w:val="right"/>
              <w:rPr>
                <w:szCs w:val="24"/>
              </w:rPr>
            </w:pPr>
            <w:r w:rsidRPr="00AD59C7">
              <w:t>-6192,843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000 01 05 00 00 00 0000 600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2E7835" w:rsidRDefault="002E7835" w:rsidP="005A642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11748.096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000 01 05 02 00 00 0000 600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2E7835" w:rsidRDefault="00785C5C" w:rsidP="002E7835">
            <w:pPr>
              <w:jc w:val="center"/>
              <w:rPr>
                <w:lang w:val="en-US"/>
              </w:rPr>
            </w:pPr>
            <w:r w:rsidRPr="00AD59C7">
              <w:t xml:space="preserve">    </w:t>
            </w:r>
            <w:r w:rsidR="002E7835">
              <w:rPr>
                <w:lang w:val="en-US"/>
              </w:rPr>
              <w:t>11748.096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000 01 05 02 01 00 0000 610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2E7835" w:rsidRDefault="002E7835" w:rsidP="005A642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11748.096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</w:pPr>
            <w:r w:rsidRPr="00AD59C7">
              <w:t>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992 01 05 02 01 10 0000 610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Default="00785C5C" w:rsidP="005A642B">
            <w:pPr>
              <w:jc w:val="right"/>
            </w:pPr>
          </w:p>
          <w:p w:rsidR="00785C5C" w:rsidRPr="002E7835" w:rsidRDefault="002E7835" w:rsidP="005A642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11748.096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szCs w:val="24"/>
              </w:rPr>
            </w:pPr>
            <w:r w:rsidRPr="00AD59C7">
              <w:t>6138,788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szCs w:val="24"/>
              </w:rPr>
            </w:pPr>
            <w:r w:rsidRPr="00AD59C7">
              <w:t>6192,843</w:t>
            </w:r>
          </w:p>
        </w:tc>
      </w:tr>
      <w:tr w:rsidR="00785C5C" w:rsidRPr="00AD59C7" w:rsidTr="005A642B">
        <w:trPr>
          <w:trHeight w:val="20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ИТОГО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821,675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</w:tr>
    </w:tbl>
    <w:p w:rsidR="00785C5C" w:rsidRPr="00AD59C7" w:rsidRDefault="00785C5C" w:rsidP="00785C5C">
      <w:pPr>
        <w:ind w:left="4536"/>
        <w:outlineLvl w:val="7"/>
      </w:pPr>
    </w:p>
    <w:p w:rsidR="00785C5C" w:rsidRPr="00AD59C7" w:rsidRDefault="00785C5C" w:rsidP="00785C5C">
      <w:pPr>
        <w:ind w:left="4536"/>
        <w:outlineLvl w:val="7"/>
      </w:pPr>
    </w:p>
    <w:p w:rsidR="00785C5C" w:rsidRPr="00AD59C7" w:rsidRDefault="00785C5C" w:rsidP="00785C5C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3</w:t>
      </w:r>
      <w:r w:rsidRPr="00AD59C7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3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785C5C" w:rsidRPr="004B3CA9" w:rsidRDefault="00785C5C" w:rsidP="00785C5C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  <w:r w:rsidRPr="004B3CA9">
        <w:rPr>
          <w:szCs w:val="24"/>
        </w:rPr>
        <w:t>Приложение № 3</w:t>
      </w:r>
    </w:p>
    <w:p w:rsidR="00785C5C" w:rsidRPr="004B3CA9" w:rsidRDefault="00785C5C" w:rsidP="00785C5C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785C5C" w:rsidRPr="004B3CA9" w:rsidRDefault="00785C5C" w:rsidP="00785C5C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  <w:r w:rsidRPr="004B3CA9">
        <w:rPr>
          <w:b/>
          <w:szCs w:val="24"/>
        </w:rPr>
        <w:t xml:space="preserve"> </w:t>
      </w:r>
    </w:p>
    <w:p w:rsidR="00785C5C" w:rsidRPr="004B3CA9" w:rsidRDefault="00785C5C" w:rsidP="00785C5C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4B3CA9">
        <w:rPr>
          <w:rFonts w:ascii="Times New Roman" w:hAnsi="Times New Roman"/>
          <w:b w:val="0"/>
          <w:sz w:val="24"/>
          <w:szCs w:val="24"/>
        </w:rPr>
        <w:t>от 25 декабря 2019 г. № 45-7/7</w:t>
      </w:r>
    </w:p>
    <w:p w:rsidR="00785C5C" w:rsidRPr="004B3CA9" w:rsidRDefault="00785C5C" w:rsidP="00785C5C">
      <w:pPr>
        <w:tabs>
          <w:tab w:val="left" w:pos="5103"/>
        </w:tabs>
        <w:rPr>
          <w:b/>
          <w:szCs w:val="24"/>
        </w:rPr>
      </w:pPr>
    </w:p>
    <w:p w:rsidR="00785C5C" w:rsidRPr="004B3CA9" w:rsidRDefault="00785C5C" w:rsidP="00785C5C">
      <w:pPr>
        <w:jc w:val="center"/>
        <w:rPr>
          <w:sz w:val="28"/>
          <w:szCs w:val="28"/>
        </w:rPr>
      </w:pPr>
      <w:r w:rsidRPr="004B3CA9">
        <w:rPr>
          <w:sz w:val="28"/>
          <w:szCs w:val="28"/>
        </w:rPr>
        <w:t>Объем поступлений налоговых и неналоговых доходов в бюджет Посельского сельсовета Кузнецкого района Пензенской области на 2020 год и на плановый период 2021 и 2022 годов</w:t>
      </w:r>
    </w:p>
    <w:p w:rsidR="00785C5C" w:rsidRPr="004B3CA9" w:rsidRDefault="00785C5C" w:rsidP="00785C5C">
      <w:pPr>
        <w:ind w:hanging="1418"/>
        <w:jc w:val="right"/>
        <w:rPr>
          <w:szCs w:val="28"/>
        </w:rPr>
      </w:pPr>
      <w:r w:rsidRPr="004B3CA9">
        <w:rPr>
          <w:szCs w:val="28"/>
        </w:rPr>
        <w:t>(тыс. руб</w:t>
      </w:r>
      <w:r>
        <w:rPr>
          <w:szCs w:val="28"/>
        </w:rPr>
        <w:t>.</w:t>
      </w:r>
      <w:r w:rsidRPr="004B3CA9">
        <w:rPr>
          <w:szCs w:val="28"/>
        </w:rPr>
        <w:t>)</w:t>
      </w:r>
    </w:p>
    <w:tbl>
      <w:tblPr>
        <w:tblW w:w="146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8080"/>
        <w:gridCol w:w="1134"/>
        <w:gridCol w:w="1134"/>
        <w:gridCol w:w="1199"/>
      </w:tblGrid>
      <w:tr w:rsidR="00785C5C" w:rsidRPr="004B3CA9" w:rsidTr="005A642B">
        <w:trPr>
          <w:cantSplit/>
          <w:trHeight w:val="20"/>
          <w:tblHeader/>
        </w:trPr>
        <w:tc>
          <w:tcPr>
            <w:tcW w:w="3134" w:type="dxa"/>
            <w:shd w:val="clear" w:color="auto" w:fill="auto"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Код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Виды доходов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2021 год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2022 год</w:t>
            </w:r>
          </w:p>
        </w:tc>
      </w:tr>
      <w:tr w:rsidR="00785C5C" w:rsidRPr="004B3CA9" w:rsidTr="005A642B">
        <w:trPr>
          <w:cantSplit/>
          <w:trHeight w:val="531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000 1 00 00000 00 0000 000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156BF2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2514,3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2623,0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2668,7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000 1 01 00000 00 0000 000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ПРИБЫЛЬ, ДОХОДЫ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218</w:t>
            </w:r>
            <w:r w:rsidR="00785C5C"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252,0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265,0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000 1 01 02000 01 0000 110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Налог на доходы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218</w:t>
            </w:r>
            <w:r w:rsidR="00785C5C" w:rsidRPr="004B3CA9">
              <w:rPr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252,0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265,0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000 1 03 00000 00 0000 000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610</w:t>
            </w:r>
            <w:r w:rsidR="00785C5C"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696,0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728,0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000 1 03 02000 01 0000 110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610</w:t>
            </w:r>
            <w:r w:rsidR="00785C5C" w:rsidRPr="004B3CA9">
              <w:rPr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696,0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728,0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000 1 05 00000 00 0000 000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СОВОКУПНЫЙ ДОХОД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28</w:t>
            </w:r>
            <w:r w:rsidR="00785C5C" w:rsidRPr="004B3CA9">
              <w:rPr>
                <w:b/>
                <w:bCs/>
                <w:szCs w:val="22"/>
              </w:rPr>
              <w:t>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17,7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000 1 05 03000 01 0000 110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28</w:t>
            </w:r>
            <w:r w:rsidR="00785C5C" w:rsidRPr="004B3CA9">
              <w:rPr>
                <w:szCs w:val="22"/>
              </w:rPr>
              <w:t>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17,0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17,7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000 1 06 00000 00 0000 000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1499</w:t>
            </w:r>
            <w:r w:rsidR="00785C5C"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</w:tcPr>
          <w:p w:rsidR="00785C5C" w:rsidRPr="004B3CA9" w:rsidRDefault="00785C5C" w:rsidP="005A642B">
            <w:pPr>
              <w:jc w:val="right"/>
              <w:rPr>
                <w:b/>
              </w:rPr>
            </w:pPr>
            <w:r w:rsidRPr="004B3CA9">
              <w:rPr>
                <w:b/>
              </w:rPr>
              <w:t>1655,0</w:t>
            </w:r>
          </w:p>
        </w:tc>
        <w:tc>
          <w:tcPr>
            <w:tcW w:w="1199" w:type="dxa"/>
            <w:shd w:val="clear" w:color="auto" w:fill="auto"/>
            <w:noWrap/>
          </w:tcPr>
          <w:p w:rsidR="00785C5C" w:rsidRPr="004B3CA9" w:rsidRDefault="00785C5C" w:rsidP="005A642B">
            <w:pPr>
              <w:jc w:val="right"/>
              <w:rPr>
                <w:b/>
              </w:rPr>
            </w:pPr>
            <w:r w:rsidRPr="004B3CA9">
              <w:rPr>
                <w:b/>
              </w:rPr>
              <w:t>1655,0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000 1 06 01000 00 0000 110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Налог на имущество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442</w:t>
            </w:r>
            <w:r w:rsidR="00785C5C" w:rsidRPr="004B3CA9">
              <w:rPr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</w:tcPr>
          <w:p w:rsidR="00785C5C" w:rsidRPr="004B3CA9" w:rsidRDefault="00785C5C" w:rsidP="005A642B">
            <w:pPr>
              <w:jc w:val="right"/>
            </w:pPr>
            <w:r w:rsidRPr="004B3CA9">
              <w:t>733,0</w:t>
            </w:r>
          </w:p>
        </w:tc>
        <w:tc>
          <w:tcPr>
            <w:tcW w:w="1199" w:type="dxa"/>
            <w:shd w:val="clear" w:color="auto" w:fill="auto"/>
            <w:noWrap/>
          </w:tcPr>
          <w:p w:rsidR="00785C5C" w:rsidRPr="004B3CA9" w:rsidRDefault="00785C5C" w:rsidP="005A642B">
            <w:pPr>
              <w:jc w:val="right"/>
            </w:pPr>
            <w:r w:rsidRPr="004B3CA9">
              <w:t>733,0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000 1 06 06000 00 0000 110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Земельный налог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5A642B" w:rsidP="00156BF2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10</w:t>
            </w:r>
            <w:r w:rsidR="00156BF2">
              <w:rPr>
                <w:szCs w:val="22"/>
              </w:rPr>
              <w:t>57</w:t>
            </w:r>
            <w:r w:rsidR="00785C5C" w:rsidRPr="004B3CA9">
              <w:rPr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</w:tcPr>
          <w:p w:rsidR="00785C5C" w:rsidRPr="004B3CA9" w:rsidRDefault="00785C5C" w:rsidP="005A642B">
            <w:pPr>
              <w:jc w:val="right"/>
            </w:pPr>
            <w:r w:rsidRPr="004B3CA9">
              <w:t>922,0</w:t>
            </w:r>
          </w:p>
        </w:tc>
        <w:tc>
          <w:tcPr>
            <w:tcW w:w="1199" w:type="dxa"/>
            <w:shd w:val="clear" w:color="auto" w:fill="auto"/>
            <w:noWrap/>
          </w:tcPr>
          <w:p w:rsidR="00785C5C" w:rsidRPr="004B3CA9" w:rsidRDefault="00785C5C" w:rsidP="005A642B">
            <w:pPr>
              <w:jc w:val="right"/>
            </w:pPr>
            <w:r w:rsidRPr="004B3CA9">
              <w:t>922,0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000 1 08 00000 00 0000 000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ГОСУДАРСТВЕННАЯ ПОШЛИНА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85C5C"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3,0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lastRenderedPageBreak/>
              <w:t>000 1 11 0000 00 00000 000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107</w:t>
            </w:r>
            <w:r w:rsidR="00785C5C"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105,0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105,0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000 1 13 0000 00 00000 000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000 1 14 00000 00 0000 000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49</w:t>
            </w:r>
            <w:r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</w:tr>
      <w:tr w:rsidR="00785C5C" w:rsidRPr="004B3CA9" w:rsidTr="005A642B">
        <w:trPr>
          <w:cantSplit/>
          <w:trHeight w:val="20"/>
        </w:trPr>
        <w:tc>
          <w:tcPr>
            <w:tcW w:w="3134" w:type="dxa"/>
            <w:shd w:val="clear" w:color="auto" w:fill="auto"/>
            <w:noWrap/>
            <w:vAlign w:val="center"/>
          </w:tcPr>
          <w:p w:rsidR="00785C5C" w:rsidRPr="004B3CA9" w:rsidRDefault="00785C5C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000 1 16 00000 00 0000 000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85C5C" w:rsidRPr="004B3CA9" w:rsidRDefault="00785C5C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ШТРАФЫ, САНКЦИИ, ВОЗМЕЩЕНИЕ УЩЕРБА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156BF2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  <w:r w:rsidR="00785C5C"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785C5C" w:rsidRPr="004B3CA9" w:rsidRDefault="00785C5C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</w:tr>
    </w:tbl>
    <w:p w:rsidR="00785C5C" w:rsidRPr="00AD59C7" w:rsidRDefault="00785C5C" w:rsidP="00785C5C">
      <w:pPr>
        <w:keepNext/>
        <w:ind w:left="9639" w:right="-527"/>
        <w:contextualSpacing/>
        <w:outlineLvl w:val="7"/>
        <w:rPr>
          <w:szCs w:val="24"/>
        </w:rPr>
      </w:pPr>
    </w:p>
    <w:p w:rsidR="00785C5C" w:rsidRPr="00AD59C7" w:rsidRDefault="00785C5C" w:rsidP="00785C5C">
      <w:pPr>
        <w:keepNext/>
        <w:ind w:left="9639" w:right="-527"/>
        <w:contextualSpacing/>
        <w:outlineLvl w:val="7"/>
        <w:rPr>
          <w:szCs w:val="24"/>
        </w:rPr>
      </w:pPr>
    </w:p>
    <w:p w:rsidR="00785C5C" w:rsidRPr="00AD59C7" w:rsidRDefault="00085D99" w:rsidP="00785C5C">
      <w:pPr>
        <w:keepNext/>
        <w:ind w:right="-527"/>
        <w:contextualSpacing/>
        <w:outlineLvl w:val="7"/>
        <w:rPr>
          <w:sz w:val="28"/>
          <w:szCs w:val="28"/>
        </w:rPr>
      </w:pPr>
      <w:r>
        <w:rPr>
          <w:sz w:val="28"/>
          <w:szCs w:val="28"/>
        </w:rPr>
        <w:t>1.4</w:t>
      </w:r>
      <w:r w:rsidR="00785C5C" w:rsidRPr="00AD59C7">
        <w:rPr>
          <w:sz w:val="28"/>
          <w:szCs w:val="28"/>
        </w:rPr>
        <w:t>. Приложение № 4 к решению изложить в новой редакции:</w:t>
      </w:r>
    </w:p>
    <w:p w:rsidR="00785C5C" w:rsidRPr="00AD59C7" w:rsidRDefault="00785C5C" w:rsidP="00785C5C">
      <w:pPr>
        <w:keepNext/>
        <w:ind w:left="9639" w:right="-527"/>
        <w:contextualSpacing/>
        <w:outlineLvl w:val="7"/>
        <w:rPr>
          <w:szCs w:val="24"/>
        </w:rPr>
      </w:pPr>
      <w:r w:rsidRPr="00AD59C7">
        <w:rPr>
          <w:szCs w:val="24"/>
        </w:rPr>
        <w:t>Приложение № 4</w:t>
      </w:r>
    </w:p>
    <w:p w:rsidR="00785C5C" w:rsidRPr="00AD59C7" w:rsidRDefault="00785C5C" w:rsidP="00785C5C">
      <w:pPr>
        <w:tabs>
          <w:tab w:val="left" w:pos="5103"/>
        </w:tabs>
        <w:ind w:left="9639" w:right="-650"/>
        <w:rPr>
          <w:szCs w:val="24"/>
        </w:rPr>
      </w:pPr>
      <w:r w:rsidRPr="00AD59C7">
        <w:rPr>
          <w:szCs w:val="24"/>
        </w:rPr>
        <w:t xml:space="preserve">к решению Комитета местного самоуправления </w:t>
      </w:r>
    </w:p>
    <w:p w:rsidR="00785C5C" w:rsidRPr="00AD59C7" w:rsidRDefault="00785C5C" w:rsidP="00785C5C">
      <w:pPr>
        <w:tabs>
          <w:tab w:val="left" w:pos="5103"/>
        </w:tabs>
        <w:ind w:left="9639" w:right="-650"/>
        <w:rPr>
          <w:b/>
          <w:szCs w:val="24"/>
        </w:rPr>
      </w:pPr>
      <w:r w:rsidRPr="00AD59C7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  <w:r w:rsidRPr="00AD59C7">
        <w:rPr>
          <w:b/>
          <w:szCs w:val="24"/>
        </w:rPr>
        <w:t xml:space="preserve"> </w:t>
      </w:r>
    </w:p>
    <w:p w:rsidR="00785C5C" w:rsidRPr="00AD59C7" w:rsidRDefault="00785C5C" w:rsidP="00785C5C">
      <w:pPr>
        <w:keepNext/>
        <w:keepLines/>
        <w:ind w:left="9639"/>
        <w:outlineLvl w:val="0"/>
        <w:rPr>
          <w:kern w:val="28"/>
          <w:szCs w:val="24"/>
        </w:rPr>
      </w:pPr>
      <w:r w:rsidRPr="00AD59C7">
        <w:rPr>
          <w:kern w:val="28"/>
          <w:szCs w:val="24"/>
        </w:rPr>
        <w:t>от 25 декабря 2019 г. № 45-7/7</w:t>
      </w:r>
    </w:p>
    <w:p w:rsidR="00785C5C" w:rsidRPr="00AD59C7" w:rsidRDefault="00785C5C" w:rsidP="00785C5C"/>
    <w:p w:rsidR="00785C5C" w:rsidRPr="00AD59C7" w:rsidRDefault="00785C5C" w:rsidP="00785C5C"/>
    <w:p w:rsidR="00785C5C" w:rsidRPr="00AD59C7" w:rsidRDefault="00785C5C" w:rsidP="00785C5C">
      <w:pPr>
        <w:keepNext/>
        <w:contextualSpacing/>
        <w:outlineLvl w:val="7"/>
        <w:rPr>
          <w:bCs/>
          <w:sz w:val="28"/>
          <w:szCs w:val="28"/>
        </w:rPr>
      </w:pPr>
    </w:p>
    <w:p w:rsidR="00785C5C" w:rsidRPr="00AD59C7" w:rsidRDefault="00785C5C" w:rsidP="00785C5C">
      <w:pPr>
        <w:jc w:val="center"/>
        <w:rPr>
          <w:bCs/>
          <w:sz w:val="28"/>
          <w:szCs w:val="28"/>
        </w:rPr>
      </w:pPr>
      <w:r w:rsidRPr="00AD59C7">
        <w:rPr>
          <w:bCs/>
          <w:sz w:val="28"/>
          <w:szCs w:val="28"/>
        </w:rPr>
        <w:t>Объем безвозмездных поступлений в бюджет Посельского сельсовета Кузнецкого района Пензенской области</w:t>
      </w:r>
    </w:p>
    <w:p w:rsidR="00785C5C" w:rsidRPr="00AD59C7" w:rsidRDefault="00785C5C" w:rsidP="00785C5C">
      <w:pPr>
        <w:jc w:val="center"/>
        <w:rPr>
          <w:sz w:val="28"/>
          <w:szCs w:val="28"/>
        </w:rPr>
      </w:pPr>
      <w:r w:rsidRPr="00AD59C7">
        <w:rPr>
          <w:bCs/>
          <w:sz w:val="28"/>
          <w:szCs w:val="28"/>
        </w:rPr>
        <w:t xml:space="preserve">на 2020 год и на </w:t>
      </w:r>
      <w:r w:rsidRPr="00AD59C7">
        <w:rPr>
          <w:sz w:val="28"/>
          <w:szCs w:val="28"/>
        </w:rPr>
        <w:t>плановый период 2021 и 2022 годов</w:t>
      </w:r>
    </w:p>
    <w:p w:rsidR="00785C5C" w:rsidRPr="00AD59C7" w:rsidRDefault="00785C5C" w:rsidP="00785C5C">
      <w:pPr>
        <w:autoSpaceDE w:val="0"/>
        <w:autoSpaceDN w:val="0"/>
        <w:adjustRightInd w:val="0"/>
        <w:ind w:firstLine="720"/>
        <w:jc w:val="right"/>
      </w:pPr>
      <w:r w:rsidRPr="00AD59C7">
        <w:t>(в тыс. руб.)</w:t>
      </w:r>
    </w:p>
    <w:tbl>
      <w:tblPr>
        <w:tblW w:w="1494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8"/>
        <w:gridCol w:w="7793"/>
        <w:gridCol w:w="1316"/>
        <w:gridCol w:w="1416"/>
        <w:gridCol w:w="1417"/>
      </w:tblGrid>
      <w:tr w:rsidR="00785C5C" w:rsidRPr="00AD59C7" w:rsidTr="005A642B">
        <w:trPr>
          <w:trHeight w:val="352"/>
          <w:tblHeader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Виды  доходов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/>
              </w:rPr>
            </w:pPr>
            <w:r w:rsidRPr="00AD59C7">
              <w:rPr>
                <w:b/>
              </w:rP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/>
              </w:rPr>
            </w:pPr>
            <w:r w:rsidRPr="00AD59C7">
              <w:rPr>
                <w:b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jc w:val="center"/>
              <w:rPr>
                <w:b/>
              </w:rPr>
            </w:pPr>
            <w:r w:rsidRPr="00AD59C7">
              <w:rPr>
                <w:b/>
              </w:rPr>
              <w:t>2022 год</w:t>
            </w:r>
          </w:p>
        </w:tc>
      </w:tr>
      <w:tr w:rsidR="00785C5C" w:rsidRPr="00AD59C7" w:rsidTr="005A642B">
        <w:trPr>
          <w:trHeight w:val="289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b/>
                <w:sz w:val="22"/>
                <w:szCs w:val="22"/>
              </w:rPr>
            </w:pPr>
            <w:r w:rsidRPr="00AD59C7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156BF2" w:rsidP="00156BF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8412</w:t>
            </w:r>
            <w:r w:rsidR="005A642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12</w:t>
            </w:r>
            <w:r w:rsidR="005A642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3410,788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3419,143</w:t>
            </w:r>
          </w:p>
        </w:tc>
      </w:tr>
      <w:tr w:rsidR="00785C5C" w:rsidRPr="00AD59C7" w:rsidTr="005A642B">
        <w:trPr>
          <w:trHeight w:val="289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5A642B" w:rsidP="00156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0D2510">
              <w:rPr>
                <w:sz w:val="22"/>
                <w:szCs w:val="22"/>
              </w:rPr>
              <w:t xml:space="preserve"> </w:t>
            </w:r>
            <w:r w:rsidR="00156BF2">
              <w:rPr>
                <w:sz w:val="22"/>
                <w:szCs w:val="22"/>
              </w:rPr>
              <w:t>8412,12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3410,788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3419,143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lastRenderedPageBreak/>
              <w:t>000 2 02 10000 00 0000 150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3072,511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3056,988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3057,743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1028,011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1012,488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1013,243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 w:rsidR="0090351F">
              <w:rPr>
                <w:sz w:val="22"/>
                <w:szCs w:val="22"/>
              </w:rPr>
              <w:t xml:space="preserve"> из бюджета субъекта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1028,011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1012,488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1013,243</w:t>
            </w:r>
          </w:p>
        </w:tc>
      </w:tr>
      <w:tr w:rsidR="0090351F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51F" w:rsidRPr="00AD59C7" w:rsidRDefault="0090351F" w:rsidP="0090351F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</w:t>
            </w:r>
            <w:r>
              <w:rPr>
                <w:sz w:val="22"/>
                <w:szCs w:val="22"/>
              </w:rPr>
              <w:t>6</w:t>
            </w:r>
            <w:r w:rsidRPr="00AD59C7">
              <w:rPr>
                <w:sz w:val="22"/>
                <w:szCs w:val="22"/>
              </w:rPr>
              <w:t>001 00 0000 150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1F" w:rsidRPr="00AD59C7" w:rsidRDefault="0090351F" w:rsidP="0090351F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51F" w:rsidRPr="00AD59C7" w:rsidRDefault="0090351F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F" w:rsidRPr="00AD59C7" w:rsidRDefault="0090351F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F" w:rsidRPr="00AD59C7" w:rsidRDefault="0090351F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</w:tr>
      <w:tr w:rsidR="0090351F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51F" w:rsidRPr="00AD59C7" w:rsidRDefault="0090351F" w:rsidP="0090351F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</w:t>
            </w:r>
            <w:r>
              <w:rPr>
                <w:sz w:val="22"/>
                <w:szCs w:val="22"/>
              </w:rPr>
              <w:t>6</w:t>
            </w:r>
            <w:r w:rsidRPr="00AD59C7">
              <w:rPr>
                <w:sz w:val="22"/>
                <w:szCs w:val="22"/>
              </w:rPr>
              <w:t>001 10 0000 150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1F" w:rsidRPr="00AD59C7" w:rsidRDefault="0090351F" w:rsidP="0090351F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бюджета муниципального района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51F" w:rsidRPr="00AD59C7" w:rsidRDefault="0090351F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F" w:rsidRDefault="0090351F" w:rsidP="0090351F">
            <w:pPr>
              <w:jc w:val="right"/>
              <w:rPr>
                <w:sz w:val="22"/>
                <w:szCs w:val="22"/>
              </w:rPr>
            </w:pPr>
          </w:p>
          <w:p w:rsidR="0090351F" w:rsidRPr="00AD59C7" w:rsidRDefault="0090351F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F" w:rsidRDefault="0090351F" w:rsidP="0090351F">
            <w:pPr>
              <w:jc w:val="right"/>
              <w:rPr>
                <w:sz w:val="22"/>
                <w:szCs w:val="22"/>
              </w:rPr>
            </w:pPr>
          </w:p>
          <w:p w:rsidR="0090351F" w:rsidRPr="00AD59C7" w:rsidRDefault="0090351F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</w:tr>
      <w:tr w:rsidR="00785C5C" w:rsidRPr="00AD59C7" w:rsidTr="005A642B">
        <w:trPr>
          <w:trHeight w:val="20"/>
          <w:tblHeader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rPr>
                <w:b/>
                <w:bCs/>
                <w:iCs/>
                <w:sz w:val="22"/>
                <w:szCs w:val="22"/>
              </w:rPr>
            </w:pPr>
            <w:r w:rsidRPr="00AD59C7">
              <w:rPr>
                <w:b/>
                <w:bCs/>
                <w:iCs/>
                <w:sz w:val="22"/>
                <w:szCs w:val="22"/>
              </w:rPr>
              <w:t xml:space="preserve">  000 2 02 20000 00 0000 150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1435,353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  <w:tblHeader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000 2 02 25555 10 0000 150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1435,353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000 2 02 25555 10 9257 150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Субсидии бюджетам сельских поселений на реализацию программ формирования современной городской среды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14,353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417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000 2 02 25555 10 9208 150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Субсидии бюджетам сельских поселений на реализацию программ формирования современной городской среды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</w:t>
            </w: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1421,00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         </w:t>
            </w: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         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         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000 202 25576 00 0000 150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90351F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193,516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000 202 25576 10 9251 150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sz w:val="22"/>
                <w:szCs w:val="22"/>
              </w:rPr>
            </w:pPr>
            <w:proofErr w:type="gramStart"/>
            <w:r w:rsidRPr="00AD59C7">
              <w:rPr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</w:t>
            </w:r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000 202 25576 10 9534 150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178,035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160B42" w:rsidRDefault="00785C5C" w:rsidP="005A642B">
            <w:pPr>
              <w:rPr>
                <w:b/>
                <w:sz w:val="22"/>
                <w:szCs w:val="22"/>
              </w:rPr>
            </w:pPr>
            <w:r w:rsidRPr="00160B42">
              <w:rPr>
                <w:b/>
                <w:sz w:val="22"/>
                <w:szCs w:val="22"/>
              </w:rPr>
              <w:t xml:space="preserve">   000 202 29999 00 0000 150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160B42" w:rsidRDefault="00785C5C" w:rsidP="005A642B">
            <w:pPr>
              <w:rPr>
                <w:b/>
              </w:rPr>
            </w:pPr>
            <w:r w:rsidRPr="00160B42">
              <w:rPr>
                <w:b/>
              </w:rPr>
              <w:t>Прочие субсидии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5C5C" w:rsidRPr="00160B42" w:rsidRDefault="0090351F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674,921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160B42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160B4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160B42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160B42">
              <w:rPr>
                <w:b/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AD59C7">
              <w:rPr>
                <w:sz w:val="22"/>
                <w:szCs w:val="22"/>
              </w:rPr>
              <w:t>000 202 29999 10 0000 150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E27071" w:rsidRDefault="00785C5C" w:rsidP="005A642B">
            <w:r w:rsidRPr="00E27071">
              <w:t>Прочие субсидии бюджетам сельских поселений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674,921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AD59C7">
              <w:rPr>
                <w:sz w:val="22"/>
                <w:szCs w:val="22"/>
              </w:rPr>
              <w:t>000 202 29999 10 9275 150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Default="00785C5C" w:rsidP="005A642B">
            <w:r w:rsidRPr="00E27071">
              <w:t xml:space="preserve">Прочие субсидии бюджетам сельских поселений на капитальный ремонт и ремонт сетей и сооружений водоснабжения в населенных пунктах Пензенской области (за исключением субсидий на </w:t>
            </w:r>
            <w:proofErr w:type="spellStart"/>
            <w:r w:rsidRPr="00E27071">
              <w:t>софинансирование</w:t>
            </w:r>
            <w:proofErr w:type="spellEnd"/>
            <w:r w:rsidRPr="00E27071">
              <w:t xml:space="preserve"> объектов капитального строитель</w:t>
            </w:r>
            <w:r>
              <w:t>ст</w:t>
            </w:r>
            <w:r w:rsidRPr="00E27071">
              <w:t>ва)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5C5C" w:rsidRPr="00AD59C7" w:rsidRDefault="0090351F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674,921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221,7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211,4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center"/>
              <w:rPr>
                <w:iCs/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000 2 02 35118 00 0000 150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rPr>
                <w:iCs/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211,4</w:t>
            </w:r>
          </w:p>
        </w:tc>
      </w:tr>
      <w:tr w:rsidR="00785C5C" w:rsidRPr="00AD59C7" w:rsidTr="005A642B">
        <w:trPr>
          <w:trHeight w:val="33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203,8</w:t>
            </w: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211,4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2860,84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150,0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000 2 02 40014 00 0000 150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000 2 02 40014 10 0000 150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C5C" w:rsidRPr="00AD59C7" w:rsidRDefault="00785C5C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000 2 02 40014 10 5710 150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области градостроительной деятельности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</w:p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5C" w:rsidRPr="00241588" w:rsidRDefault="00785C5C" w:rsidP="005A642B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785C5C" w:rsidRPr="00241588" w:rsidRDefault="00785C5C" w:rsidP="005A642B">
            <w:pPr>
              <w:jc w:val="center"/>
              <w:rPr>
                <w:b/>
                <w:iCs/>
                <w:sz w:val="22"/>
                <w:szCs w:val="22"/>
              </w:rPr>
            </w:pPr>
            <w:r w:rsidRPr="00241588">
              <w:rPr>
                <w:b/>
                <w:iCs/>
                <w:sz w:val="22"/>
                <w:szCs w:val="22"/>
              </w:rPr>
              <w:t>000 2 02 49999 00 0000 150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241588" w:rsidRDefault="00785C5C" w:rsidP="005A642B">
            <w:pPr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241588" w:rsidRDefault="00085D99" w:rsidP="0024158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2638,42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241588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241588" w:rsidRDefault="00785C5C" w:rsidP="005A642B">
            <w:pPr>
              <w:jc w:val="right"/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0,0</w:t>
            </w:r>
          </w:p>
        </w:tc>
      </w:tr>
      <w:tr w:rsidR="00785C5C" w:rsidRPr="00AD59C7" w:rsidTr="005A642B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241588" w:rsidP="005A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85C5C" w:rsidRPr="00AD59C7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5C" w:rsidRPr="00AD59C7" w:rsidRDefault="00785C5C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0C3B50" w:rsidP="000C3B5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  <w:r w:rsidR="00241588">
              <w:rPr>
                <w:sz w:val="22"/>
                <w:szCs w:val="22"/>
              </w:rPr>
              <w:t>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5C5C" w:rsidRPr="00AD59C7" w:rsidRDefault="00785C5C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241588" w:rsidRPr="00AD59C7" w:rsidTr="00241588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88" w:rsidRDefault="00241588" w:rsidP="00241588">
            <w:r>
              <w:rPr>
                <w:sz w:val="22"/>
                <w:szCs w:val="22"/>
              </w:rPr>
              <w:t xml:space="preserve">   </w:t>
            </w:r>
            <w:r w:rsidRPr="00AE1E09">
              <w:rPr>
                <w:sz w:val="22"/>
                <w:szCs w:val="22"/>
              </w:rPr>
              <w:t xml:space="preserve">000 2 02 49999 10 </w:t>
            </w:r>
            <w:r>
              <w:rPr>
                <w:sz w:val="22"/>
                <w:szCs w:val="22"/>
              </w:rPr>
              <w:t>9479</w:t>
            </w:r>
            <w:r w:rsidRPr="00AE1E09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241588" w:rsidRDefault="00241588" w:rsidP="00241588">
            <w:pPr>
              <w:jc w:val="both"/>
              <w:rPr>
                <w:sz w:val="22"/>
                <w:szCs w:val="22"/>
              </w:rPr>
            </w:pPr>
            <w:r w:rsidRPr="00241588">
              <w:rPr>
                <w:sz w:val="22"/>
                <w:szCs w:val="22"/>
              </w:rPr>
              <w:t xml:space="preserve">Прочие межбюджетные трансферты, передаваемые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бюджета Пензенской области на </w:t>
            </w:r>
            <w:proofErr w:type="spellStart"/>
            <w:r w:rsidRPr="00241588">
              <w:rPr>
                <w:sz w:val="22"/>
                <w:szCs w:val="22"/>
              </w:rPr>
              <w:t>софинансирование</w:t>
            </w:r>
            <w:proofErr w:type="spellEnd"/>
            <w:r w:rsidRPr="00241588">
              <w:rPr>
                <w:sz w:val="22"/>
                <w:szCs w:val="22"/>
              </w:rPr>
              <w:t xml:space="preserve"> средств федерального бюджета)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AD59C7" w:rsidRDefault="00156BF2" w:rsidP="0024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189,874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AD59C7" w:rsidRDefault="00241588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AD59C7" w:rsidRDefault="00241588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241588" w:rsidRPr="00AD59C7" w:rsidTr="00241588">
        <w:trPr>
          <w:trHeight w:val="2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88" w:rsidRDefault="00241588" w:rsidP="00241588">
            <w:r>
              <w:rPr>
                <w:sz w:val="22"/>
                <w:szCs w:val="22"/>
              </w:rPr>
              <w:t xml:space="preserve">   </w:t>
            </w:r>
            <w:r w:rsidRPr="00AE1E09">
              <w:rPr>
                <w:sz w:val="22"/>
                <w:szCs w:val="22"/>
              </w:rPr>
              <w:t xml:space="preserve">000 2 02 49999 10 </w:t>
            </w:r>
            <w:r>
              <w:rPr>
                <w:sz w:val="22"/>
                <w:szCs w:val="22"/>
              </w:rPr>
              <w:t>9710</w:t>
            </w:r>
            <w:r w:rsidRPr="00AE1E09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241588" w:rsidRDefault="00241588" w:rsidP="0024158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1588">
              <w:rPr>
                <w:sz w:val="22"/>
                <w:szCs w:val="22"/>
              </w:rPr>
              <w:t>Прочие межбюджетные трансферты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федерального бюджета)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AD59C7" w:rsidRDefault="00156BF2" w:rsidP="0024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2183,546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AD59C7" w:rsidRDefault="00241588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588" w:rsidRPr="00AD59C7" w:rsidRDefault="00241588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</w:tbl>
    <w:p w:rsidR="00785C5C" w:rsidRPr="00AD59C7" w:rsidRDefault="00785C5C" w:rsidP="00785C5C">
      <w:pPr>
        <w:keepNext/>
        <w:contextualSpacing/>
        <w:outlineLvl w:val="7"/>
        <w:rPr>
          <w:highlight w:val="yellow"/>
        </w:rPr>
      </w:pPr>
    </w:p>
    <w:p w:rsidR="00785C5C" w:rsidRPr="00AD59C7" w:rsidRDefault="00785C5C" w:rsidP="00785C5C">
      <w:pPr>
        <w:rPr>
          <w:highlight w:val="yellow"/>
        </w:rPr>
      </w:pPr>
    </w:p>
    <w:p w:rsidR="00785C5C" w:rsidRDefault="00785C5C" w:rsidP="00785C5C">
      <w:pPr>
        <w:pStyle w:val="8"/>
        <w:spacing w:after="0" w:line="240" w:lineRule="auto"/>
      </w:pPr>
      <w:r>
        <w:lastRenderedPageBreak/>
        <w:t xml:space="preserve">       </w:t>
      </w:r>
    </w:p>
    <w:p w:rsidR="00785C5C" w:rsidRPr="004B0E2F" w:rsidRDefault="00007F49" w:rsidP="00785C5C">
      <w:pPr>
        <w:pStyle w:val="8"/>
        <w:keepNext/>
        <w:tabs>
          <w:tab w:val="left" w:pos="7655"/>
        </w:tabs>
        <w:spacing w:after="0" w:line="240" w:lineRule="auto"/>
        <w:ind w:left="0" w:right="-527"/>
        <w:contextualSpacing/>
        <w:rPr>
          <w:sz w:val="28"/>
          <w:szCs w:val="28"/>
        </w:rPr>
      </w:pPr>
      <w:r>
        <w:t xml:space="preserve">   </w:t>
      </w:r>
      <w:r w:rsidR="00785C5C">
        <w:rPr>
          <w:sz w:val="28"/>
          <w:szCs w:val="28"/>
        </w:rPr>
        <w:t>1</w:t>
      </w:r>
      <w:r w:rsidR="00785C5C" w:rsidRPr="004B0E2F">
        <w:rPr>
          <w:sz w:val="28"/>
          <w:szCs w:val="28"/>
        </w:rPr>
        <w:t>.</w:t>
      </w:r>
      <w:r w:rsidR="00085D99">
        <w:rPr>
          <w:sz w:val="28"/>
          <w:szCs w:val="28"/>
        </w:rPr>
        <w:t>5.</w:t>
      </w:r>
      <w:r w:rsidR="00785C5C" w:rsidRPr="004B0E2F">
        <w:rPr>
          <w:sz w:val="28"/>
          <w:szCs w:val="28"/>
        </w:rPr>
        <w:t xml:space="preserve"> Приложение № </w:t>
      </w:r>
      <w:r w:rsidR="00785C5C">
        <w:rPr>
          <w:sz w:val="28"/>
          <w:szCs w:val="28"/>
        </w:rPr>
        <w:t xml:space="preserve">7 </w:t>
      </w:r>
      <w:r w:rsidR="00785C5C" w:rsidRPr="004B0E2F">
        <w:rPr>
          <w:sz w:val="28"/>
          <w:szCs w:val="28"/>
        </w:rPr>
        <w:t>к решению изложить в новой редакции:</w:t>
      </w:r>
    </w:p>
    <w:p w:rsidR="00785C5C" w:rsidRPr="004B0E2F" w:rsidRDefault="00785C5C" w:rsidP="00785C5C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  <w:rPr>
          <w:highlight w:val="yellow"/>
        </w:rPr>
      </w:pPr>
      <w:r w:rsidRPr="004B0E2F">
        <w:t xml:space="preserve">                                                                      </w:t>
      </w:r>
      <w:r w:rsidRPr="004B0E2F">
        <w:tab/>
        <w:t xml:space="preserve">     Приложение № </w:t>
      </w:r>
      <w:r>
        <w:t>7</w:t>
      </w:r>
    </w:p>
    <w:p w:rsidR="00785C5C" w:rsidRPr="004B3CA9" w:rsidRDefault="00785C5C" w:rsidP="00785C5C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785C5C" w:rsidRDefault="00785C5C" w:rsidP="00785C5C">
      <w:pPr>
        <w:tabs>
          <w:tab w:val="left" w:pos="5103"/>
        </w:tabs>
        <w:ind w:left="9639" w:right="-650"/>
      </w:pPr>
      <w:r w:rsidRPr="004B3CA9">
        <w:rPr>
          <w:szCs w:val="24"/>
        </w:rPr>
        <w:t xml:space="preserve"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</w:t>
      </w:r>
      <w:r w:rsidRPr="00785C5C">
        <w:rPr>
          <w:szCs w:val="24"/>
        </w:rPr>
        <w:t>годов»</w:t>
      </w:r>
      <w:r w:rsidRPr="00785C5C">
        <w:rPr>
          <w:b/>
          <w:szCs w:val="24"/>
        </w:rPr>
        <w:t xml:space="preserve"> </w:t>
      </w:r>
      <w:r w:rsidRPr="00785C5C">
        <w:rPr>
          <w:szCs w:val="24"/>
        </w:rPr>
        <w:t>от 25 декабря 2019 г. № 45-7/</w:t>
      </w:r>
      <w:r w:rsidRPr="00785C5C">
        <w:t>7</w:t>
      </w:r>
    </w:p>
    <w:p w:rsidR="00785C5C" w:rsidRPr="00785C5C" w:rsidRDefault="00785C5C" w:rsidP="00785C5C">
      <w:pPr>
        <w:tabs>
          <w:tab w:val="left" w:pos="5103"/>
        </w:tabs>
        <w:ind w:left="9639" w:right="-650"/>
      </w:pPr>
    </w:p>
    <w:p w:rsidR="00785C5C" w:rsidRPr="00705AF3" w:rsidRDefault="00785C5C" w:rsidP="00785C5C">
      <w:pPr>
        <w:autoSpaceDE w:val="0"/>
        <w:autoSpaceDN w:val="0"/>
        <w:adjustRightInd w:val="0"/>
        <w:jc w:val="center"/>
        <w:rPr>
          <w:color w:val="FF0000"/>
          <w:szCs w:val="24"/>
        </w:rPr>
      </w:pPr>
      <w:r w:rsidRPr="00705AF3">
        <w:rPr>
          <w:szCs w:val="24"/>
        </w:rPr>
        <w:t>Доходы бюджета Посельского  сельсовета Кузнецкого района Пензенской области, закреплённые за главными а</w:t>
      </w:r>
      <w:r w:rsidR="00705AF3">
        <w:rPr>
          <w:szCs w:val="24"/>
        </w:rPr>
        <w:t xml:space="preserve">дминистраторами доходов бюджета </w:t>
      </w:r>
      <w:r w:rsidRPr="00705AF3">
        <w:rPr>
          <w:szCs w:val="24"/>
        </w:rPr>
        <w:t>Посельского сельсовета Кузнецкого района Пензенской области</w:t>
      </w:r>
    </w:p>
    <w:p w:rsidR="00785C5C" w:rsidRPr="00BA23D6" w:rsidRDefault="00785C5C" w:rsidP="00785C5C">
      <w:pPr>
        <w:rPr>
          <w:sz w:val="20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835"/>
        <w:gridCol w:w="10773"/>
      </w:tblGrid>
      <w:tr w:rsidR="000C3B50" w:rsidRPr="00BA23D6" w:rsidTr="000C3B50">
        <w:trPr>
          <w:trHeight w:val="285"/>
        </w:trPr>
        <w:tc>
          <w:tcPr>
            <w:tcW w:w="1418" w:type="dxa"/>
            <w:vMerge w:val="restart"/>
            <w:shd w:val="clear" w:color="auto" w:fill="auto"/>
            <w:noWrap/>
            <w:vAlign w:val="center"/>
          </w:tcPr>
          <w:p w:rsidR="000C3B50" w:rsidRDefault="000C3B50" w:rsidP="000C3B50">
            <w:pPr>
              <w:jc w:val="center"/>
            </w:pPr>
            <w:r w:rsidRPr="00F34355">
              <w:t>Код глав</w:t>
            </w:r>
            <w:r>
              <w:t>-</w:t>
            </w:r>
          </w:p>
          <w:p w:rsidR="000C3B50" w:rsidRPr="00F34355" w:rsidRDefault="000C3B50" w:rsidP="000C3B50">
            <w:pPr>
              <w:jc w:val="center"/>
              <w:rPr>
                <w:szCs w:val="24"/>
              </w:rPr>
            </w:pPr>
            <w:proofErr w:type="spellStart"/>
            <w:r w:rsidRPr="00F34355">
              <w:t>ного</w:t>
            </w:r>
            <w:proofErr w:type="spellEnd"/>
            <w:r w:rsidRPr="00F34355">
              <w:t xml:space="preserve"> </w:t>
            </w:r>
            <w:proofErr w:type="spellStart"/>
            <w:proofErr w:type="gramStart"/>
            <w:r w:rsidRPr="00F34355">
              <w:t>администр</w:t>
            </w:r>
            <w:r>
              <w:t>-</w:t>
            </w:r>
            <w:r w:rsidRPr="00F34355">
              <w:t>атора</w:t>
            </w:r>
            <w:proofErr w:type="spellEnd"/>
            <w:proofErr w:type="gramEnd"/>
            <w:r w:rsidRPr="00F34355">
              <w:t xml:space="preserve"> доходов бюджета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0C3B50" w:rsidRPr="00F34355" w:rsidRDefault="000C3B50" w:rsidP="000C3B50">
            <w:pPr>
              <w:jc w:val="center"/>
              <w:rPr>
                <w:szCs w:val="24"/>
              </w:rPr>
            </w:pPr>
            <w:proofErr w:type="gramStart"/>
            <w:r w:rsidRPr="00F34355"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  <w:proofErr w:type="gramEnd"/>
          </w:p>
        </w:tc>
        <w:tc>
          <w:tcPr>
            <w:tcW w:w="10773" w:type="dxa"/>
            <w:vMerge w:val="restart"/>
            <w:shd w:val="clear" w:color="auto" w:fill="auto"/>
            <w:noWrap/>
            <w:vAlign w:val="center"/>
          </w:tcPr>
          <w:p w:rsidR="000C3B50" w:rsidRPr="00F34355" w:rsidRDefault="000C3B50" w:rsidP="000C3B50">
            <w:pPr>
              <w:jc w:val="center"/>
              <w:rPr>
                <w:szCs w:val="24"/>
              </w:rPr>
            </w:pPr>
            <w:r w:rsidRPr="00F34355">
              <w:t>Наименование кода поступлений в бюджет, группы, подгруппы, статьи, подстатьи, элемента, группы подвида, аналитической группы подвида доход</w:t>
            </w:r>
          </w:p>
        </w:tc>
      </w:tr>
      <w:tr w:rsidR="000C3B50" w:rsidRPr="00BA23D6" w:rsidTr="000C3B50">
        <w:trPr>
          <w:trHeight w:val="285"/>
        </w:trPr>
        <w:tc>
          <w:tcPr>
            <w:tcW w:w="1418" w:type="dxa"/>
            <w:vMerge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</w:p>
        </w:tc>
        <w:tc>
          <w:tcPr>
            <w:tcW w:w="10773" w:type="dxa"/>
            <w:vMerge/>
            <w:vAlign w:val="center"/>
          </w:tcPr>
          <w:p w:rsidR="000C3B50" w:rsidRPr="00BA23D6" w:rsidRDefault="000C3B50" w:rsidP="000C3B50">
            <w:pPr>
              <w:rPr>
                <w:sz w:val="20"/>
              </w:rPr>
            </w:pPr>
          </w:p>
        </w:tc>
      </w:tr>
      <w:tr w:rsidR="000C3B50" w:rsidRPr="00BA23D6" w:rsidTr="000C3B50">
        <w:trPr>
          <w:trHeight w:val="285"/>
        </w:trPr>
        <w:tc>
          <w:tcPr>
            <w:tcW w:w="1418" w:type="dxa"/>
            <w:vMerge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</w:p>
        </w:tc>
        <w:tc>
          <w:tcPr>
            <w:tcW w:w="10773" w:type="dxa"/>
            <w:vMerge/>
            <w:vAlign w:val="center"/>
          </w:tcPr>
          <w:p w:rsidR="000C3B50" w:rsidRPr="00BA23D6" w:rsidRDefault="000C3B50" w:rsidP="000C3B50">
            <w:pPr>
              <w:rPr>
                <w:sz w:val="20"/>
              </w:rPr>
            </w:pP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2</w:t>
            </w:r>
          </w:p>
        </w:tc>
        <w:tc>
          <w:tcPr>
            <w:tcW w:w="10773" w:type="dxa"/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3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rPr>
                <w:sz w:val="20"/>
              </w:rPr>
            </w:pPr>
            <w:r w:rsidRPr="00BA23D6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Посельского </w:t>
            </w:r>
            <w:r w:rsidRPr="00956B97">
              <w:rPr>
                <w:sz w:val="20"/>
              </w:rPr>
              <w:t xml:space="preserve"> сельсовета</w:t>
            </w:r>
            <w:r w:rsidRPr="00BA23D6">
              <w:rPr>
                <w:sz w:val="20"/>
              </w:rPr>
              <w:t xml:space="preserve"> Кузнецкого района Пензенской области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1 08 04020 01 0000 1</w:t>
            </w:r>
            <w:r w:rsidRPr="00BA23D6">
              <w:rPr>
                <w:sz w:val="20"/>
                <w:lang w:val="en-US"/>
              </w:rPr>
              <w:t>1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1 08 07175 01 0000 1</w:t>
            </w:r>
            <w:r w:rsidRPr="00BA23D6">
              <w:rPr>
                <w:sz w:val="20"/>
                <w:lang w:val="en-US"/>
              </w:rPr>
              <w:t>1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1 11 05025 10 0000 120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gramStart"/>
            <w:r w:rsidRPr="00BA23D6">
              <w:rPr>
                <w:sz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1 11 05035 10 0000 120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  <w:lang w:val="en-US"/>
              </w:rPr>
            </w:pPr>
            <w:r w:rsidRPr="00BA23D6">
              <w:rPr>
                <w:sz w:val="20"/>
                <w:lang w:val="en-US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1 11 05075 10 0000 120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C3B50" w:rsidRPr="00BA23D6" w:rsidTr="000C3B50">
        <w:trPr>
          <w:trHeight w:val="1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1 11 05314 10 0000 120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sz w:val="20"/>
              </w:rPr>
            </w:pPr>
            <w:r w:rsidRPr="00BA23D6">
              <w:rPr>
                <w:color w:val="000000"/>
                <w:sz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0C3B50" w:rsidRPr="00BA23D6" w:rsidTr="000C3B50">
        <w:trPr>
          <w:trHeight w:val="1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1 11 05325 10 0000 120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1 11 09045 10 0000 120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  <w:lang w:val="en-US"/>
              </w:rPr>
            </w:pPr>
            <w:r w:rsidRPr="00BA23D6">
              <w:rPr>
                <w:sz w:val="20"/>
                <w:lang w:val="en-US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1 13 01995 10 0000 130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  <w:lang w:val="en-US"/>
              </w:rPr>
            </w:pPr>
            <w:r w:rsidRPr="00BA23D6">
              <w:rPr>
                <w:sz w:val="20"/>
                <w:lang w:val="en-US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1 13 02065 10 0000 130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0C3B50" w:rsidRPr="00BA23D6" w:rsidTr="000C3B50">
        <w:trPr>
          <w:trHeight w:val="2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1 13 02995 10 0000 130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доходы от компенсации затрат бюджетов сельских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1 14 01050 10 0000 410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1 14 02052 10 0000 410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1 14 02053 10 0000 410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1 14 02052 10 0000 440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C3B50" w:rsidRPr="00BA23D6" w:rsidTr="000C3B50">
        <w:trPr>
          <w:trHeight w:val="2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1 14 02053 10 0000 440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1 14 02058 10 0000 410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0C3B50" w:rsidRPr="00BA23D6" w:rsidTr="000C3B50">
        <w:trPr>
          <w:trHeight w:val="70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1 14 06025 10 0000 430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0C3B50" w:rsidRPr="00BA23D6" w:rsidTr="000C3B50">
        <w:trPr>
          <w:trHeight w:val="6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1 14 06045 10 0000 430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0C3B50" w:rsidRPr="00BA23D6" w:rsidTr="000C3B50">
        <w:trPr>
          <w:trHeight w:val="2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1 14 06325 10 0000 430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234DAC" w:rsidRDefault="000C3B50" w:rsidP="000C3B50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1 16 07010 10 0000 140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gramStart"/>
            <w:r w:rsidRPr="00234DAC">
              <w:rPr>
                <w:sz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234DAC" w:rsidRDefault="000C3B50" w:rsidP="000C3B50">
            <w:pPr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1 16 07090 10 0000 140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234DAC" w:rsidRDefault="000C3B50" w:rsidP="000C3B50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1 16 10061 10 0000 140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234DAC" w:rsidRDefault="000C3B50" w:rsidP="000C3B50">
            <w:pPr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1 16 10081 10 0000 140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234DAC" w:rsidRDefault="000C3B50" w:rsidP="000C3B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1 16 10123 01 0000 140</w:t>
            </w:r>
          </w:p>
          <w:p w:rsidR="000C3B50" w:rsidRPr="00234DAC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234DAC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года*</w:t>
            </w:r>
          </w:p>
        </w:tc>
      </w:tr>
      <w:tr w:rsidR="000C3B50" w:rsidRPr="00BA23D6" w:rsidTr="000C3B50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1 17 01050 10 0000 180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Невыясненные поступления, зачисляемые в бюджеты сельских поселений</w:t>
            </w:r>
          </w:p>
        </w:tc>
      </w:tr>
      <w:tr w:rsidR="000C3B50" w:rsidRPr="00BA23D6" w:rsidTr="000C3B50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1 17 05050 10 0000 180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неналоговые доходы бюджетов сельских поселений</w:t>
            </w:r>
          </w:p>
        </w:tc>
      </w:tr>
      <w:tr w:rsidR="000C3B50" w:rsidRPr="00DD0C64" w:rsidTr="000C3B50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77698F" w:rsidRDefault="000C3B50" w:rsidP="000C3B50">
            <w:pPr>
              <w:jc w:val="center"/>
              <w:rPr>
                <w:sz w:val="20"/>
              </w:rPr>
            </w:pPr>
          </w:p>
          <w:p w:rsidR="000C3B50" w:rsidRPr="0077698F" w:rsidRDefault="000C3B50" w:rsidP="000C3B50">
            <w:pPr>
              <w:jc w:val="center"/>
              <w:rPr>
                <w:sz w:val="20"/>
              </w:rPr>
            </w:pPr>
            <w:r w:rsidRPr="0077698F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77698F" w:rsidRDefault="000C3B50" w:rsidP="000C3B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</w:rPr>
            </w:pPr>
          </w:p>
          <w:p w:rsidR="000C3B50" w:rsidRPr="0077698F" w:rsidRDefault="000C3B50" w:rsidP="000C3B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</w:rPr>
            </w:pPr>
            <w:r w:rsidRPr="0077698F">
              <w:rPr>
                <w:rFonts w:eastAsia="Calibri"/>
                <w:sz w:val="20"/>
              </w:rPr>
              <w:t>2 02 19999 10 0000 150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77698F" w:rsidRDefault="000C3B50" w:rsidP="000C3B5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</w:rPr>
            </w:pPr>
          </w:p>
          <w:p w:rsidR="000C3B50" w:rsidRPr="0077698F" w:rsidRDefault="000C3B50" w:rsidP="000C3B5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</w:rPr>
            </w:pPr>
            <w:r w:rsidRPr="0077698F">
              <w:rPr>
                <w:rFonts w:eastAsia="Calibri"/>
                <w:sz w:val="20"/>
              </w:rPr>
              <w:t>Прочие дотации бюджетам сельских поселений*</w:t>
            </w:r>
          </w:p>
        </w:tc>
      </w:tr>
      <w:tr w:rsidR="000C3B50" w:rsidRPr="00BA23D6" w:rsidTr="000C3B50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2 02 25299 10 0000 150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сельских поселений на обустройство и восстановление воинских захоронений, находящихся в государственной собственности*</w:t>
            </w:r>
          </w:p>
        </w:tc>
      </w:tr>
      <w:tr w:rsidR="000C3B50" w:rsidRPr="00151AFB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151AFB" w:rsidRDefault="000C3B50" w:rsidP="000C3B50">
            <w:pPr>
              <w:jc w:val="center"/>
              <w:rPr>
                <w:sz w:val="20"/>
              </w:rPr>
            </w:pPr>
            <w:r w:rsidRPr="00151AFB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151AFB" w:rsidRDefault="000C3B50" w:rsidP="000C3B50">
            <w:pPr>
              <w:widowControl w:val="0"/>
              <w:spacing w:before="40"/>
              <w:jc w:val="center"/>
              <w:rPr>
                <w:snapToGrid w:val="0"/>
                <w:sz w:val="20"/>
              </w:rPr>
            </w:pPr>
            <w:r w:rsidRPr="00151AFB">
              <w:rPr>
                <w:sz w:val="20"/>
              </w:rPr>
              <w:t>2 02 25467 10 0000 15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151AFB" w:rsidRDefault="000C3B50" w:rsidP="000C3B50">
            <w:pPr>
              <w:widowControl w:val="0"/>
              <w:spacing w:before="40"/>
              <w:jc w:val="both"/>
              <w:rPr>
                <w:snapToGrid w:val="0"/>
                <w:sz w:val="20"/>
              </w:rPr>
            </w:pPr>
            <w:r w:rsidRPr="00151AFB">
              <w:rPr>
                <w:sz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151AFB" w:rsidRDefault="000C3B50" w:rsidP="000C3B50">
            <w:pPr>
              <w:jc w:val="center"/>
              <w:rPr>
                <w:sz w:val="20"/>
              </w:rPr>
            </w:pPr>
            <w:r w:rsidRPr="00151AFB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151AFB" w:rsidRDefault="000C3B50" w:rsidP="000C3B50">
            <w:pPr>
              <w:jc w:val="center"/>
              <w:rPr>
                <w:sz w:val="20"/>
              </w:rPr>
            </w:pPr>
            <w:r w:rsidRPr="00151AFB">
              <w:rPr>
                <w:sz w:val="20"/>
              </w:rPr>
              <w:t>2 02 25555 10 0000 15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151AFB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сельских поселений на реализацию программ формирования современной городской среды *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E550C" w:rsidRDefault="000C3B50" w:rsidP="000C3B50">
            <w:pPr>
              <w:ind w:left="142"/>
              <w:jc w:val="center"/>
              <w:rPr>
                <w:sz w:val="20"/>
              </w:rPr>
            </w:pPr>
            <w:r w:rsidRPr="00BE550C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E550C" w:rsidRDefault="000C3B50" w:rsidP="000C3B50">
            <w:pPr>
              <w:jc w:val="center"/>
              <w:rPr>
                <w:rFonts w:eastAsia="Calibri"/>
                <w:sz w:val="20"/>
              </w:rPr>
            </w:pPr>
            <w:r w:rsidRPr="00BE550C">
              <w:rPr>
                <w:rFonts w:eastAsia="Calibri"/>
                <w:sz w:val="20"/>
              </w:rPr>
              <w:t>2 02 25576 10 0000 150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E550C" w:rsidRDefault="000C3B50" w:rsidP="000C3B5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</w:rPr>
            </w:pPr>
            <w:r w:rsidRPr="00BE550C">
              <w:rPr>
                <w:rFonts w:eastAsia="Calibri"/>
                <w:sz w:val="20"/>
              </w:rPr>
              <w:t>Субсидии бюджетам сельских поселений на обеспечение комплексного развития сельских территорий*</w:t>
            </w:r>
          </w:p>
        </w:tc>
      </w:tr>
      <w:tr w:rsidR="000C3B50" w:rsidRPr="00BA23D6" w:rsidTr="000C3B50">
        <w:trPr>
          <w:trHeight w:val="3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2 02 29999 10 0000 15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Прочие субсидии бюджетам сельских поселений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2 02 30024 10 0000 15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A66AC7" w:rsidRDefault="000C3B50" w:rsidP="000C3B50">
            <w:pPr>
              <w:jc w:val="center"/>
              <w:rPr>
                <w:sz w:val="20"/>
              </w:rPr>
            </w:pPr>
            <w:r w:rsidRPr="00A66AC7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2 02 35118 10 0000 15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2 02 35930 10 0000 15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833051" w:rsidRDefault="000C3B50" w:rsidP="000C3B50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Субвенции бюджетам сельских поселений на государственную регистрацию актов гражданского состояния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3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3C5922" w:rsidRDefault="000C3B50" w:rsidP="000C3B50">
            <w:pPr>
              <w:jc w:val="center"/>
              <w:rPr>
                <w:sz w:val="20"/>
              </w:rPr>
            </w:pPr>
            <w:r w:rsidRPr="003C5922">
              <w:rPr>
                <w:sz w:val="20"/>
              </w:rPr>
              <w:t>2 02 40014 10 0000 15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3C5922" w:rsidRDefault="000C3B50" w:rsidP="000C3B50">
            <w:pPr>
              <w:jc w:val="both"/>
              <w:rPr>
                <w:sz w:val="20"/>
              </w:rPr>
            </w:pPr>
            <w:r w:rsidRPr="003C5922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3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C3B50" w:rsidRPr="00B84923" w:rsidRDefault="000C3B50" w:rsidP="000C3B5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84923">
              <w:rPr>
                <w:sz w:val="20"/>
              </w:rPr>
              <w:t>2 02 45550 10 0000 150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84923" w:rsidRDefault="000C3B50" w:rsidP="000C3B5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84923">
              <w:rPr>
                <w:sz w:val="20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B84923">
              <w:rPr>
                <w:sz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3C5922" w:rsidRDefault="000C3B50" w:rsidP="000C3B50">
            <w:pPr>
              <w:jc w:val="center"/>
              <w:rPr>
                <w:sz w:val="20"/>
              </w:rPr>
            </w:pPr>
            <w:r w:rsidRPr="003C5922">
              <w:rPr>
                <w:sz w:val="20"/>
              </w:rPr>
              <w:t>2 02 49999 10 0000 15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3C5922" w:rsidRDefault="000C3B50" w:rsidP="000C3B50">
            <w:pPr>
              <w:jc w:val="both"/>
              <w:rPr>
                <w:sz w:val="20"/>
              </w:rPr>
            </w:pPr>
            <w:r w:rsidRPr="003C5922">
              <w:rPr>
                <w:sz w:val="20"/>
              </w:rPr>
              <w:t>Прочие межбюджетные трансферты, передаваемые бюджетам сельских поселений</w:t>
            </w:r>
            <w:r>
              <w:rPr>
                <w:sz w:val="20"/>
              </w:rPr>
              <w:t>*</w:t>
            </w:r>
          </w:p>
        </w:tc>
      </w:tr>
      <w:tr w:rsidR="000C3B50" w:rsidRPr="00BA23D6" w:rsidTr="000C3B50">
        <w:trPr>
          <w:trHeight w:val="1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2 07 05030 10 0000 1</w:t>
            </w:r>
            <w:r>
              <w:rPr>
                <w:color w:val="000000"/>
                <w:sz w:val="20"/>
              </w:rPr>
              <w:t>5</w:t>
            </w:r>
            <w:r w:rsidRPr="00BA23D6">
              <w:rPr>
                <w:color w:val="000000"/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Прочие безвозмездные поступления в бюджеты сельских поселений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2 18 05010 10 0000 15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2 18 05030 10 0000 15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0" w:rsidRPr="00BA23D6" w:rsidRDefault="000C3B50" w:rsidP="000C3B50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0C3B50" w:rsidRPr="00BA23D6" w:rsidTr="000C3B50">
        <w:trPr>
          <w:trHeight w:val="5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BA23D6" w:rsidRDefault="000C3B50" w:rsidP="000C3B50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A25DE6" w:rsidRDefault="000C3B50" w:rsidP="000C3B50">
            <w:pPr>
              <w:jc w:val="center"/>
              <w:rPr>
                <w:color w:val="000000"/>
                <w:sz w:val="20"/>
              </w:rPr>
            </w:pPr>
            <w:r w:rsidRPr="00A25DE6">
              <w:rPr>
                <w:sz w:val="20"/>
              </w:rPr>
              <w:t>2 19 60010 10 0000 15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50" w:rsidRPr="00A25DE6" w:rsidRDefault="000C3B50" w:rsidP="000C3B50">
            <w:pPr>
              <w:jc w:val="both"/>
              <w:rPr>
                <w:color w:val="000000"/>
                <w:sz w:val="20"/>
              </w:rPr>
            </w:pPr>
            <w:r w:rsidRPr="00A25DE6">
              <w:rPr>
                <w:sz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>
              <w:rPr>
                <w:sz w:val="20"/>
              </w:rPr>
              <w:t>*</w:t>
            </w:r>
          </w:p>
        </w:tc>
      </w:tr>
    </w:tbl>
    <w:p w:rsidR="000C3B50" w:rsidRPr="00BA23D6" w:rsidRDefault="000C3B50" w:rsidP="000C3B50">
      <w:pPr>
        <w:pBdr>
          <w:bottom w:val="single" w:sz="12" w:space="1" w:color="auto"/>
        </w:pBdr>
        <w:rPr>
          <w:sz w:val="20"/>
          <w:highlight w:val="yellow"/>
        </w:rPr>
      </w:pPr>
    </w:p>
    <w:p w:rsidR="000C3B50" w:rsidRPr="00BA23D6" w:rsidRDefault="000C3B50" w:rsidP="000C3B50">
      <w:pPr>
        <w:rPr>
          <w:sz w:val="20"/>
        </w:rPr>
      </w:pPr>
      <w:r w:rsidRPr="00BA23D6">
        <w:rPr>
          <w:sz w:val="20"/>
        </w:rPr>
        <w:t xml:space="preserve"> *     Администрирование поступлений по всем подвидам дохода осуществляется главным администратором, указанным в </w:t>
      </w:r>
      <w:proofErr w:type="spellStart"/>
      <w:r w:rsidRPr="00BA23D6">
        <w:rPr>
          <w:sz w:val="20"/>
        </w:rPr>
        <w:t>группировочном</w:t>
      </w:r>
      <w:proofErr w:type="spellEnd"/>
      <w:r w:rsidRPr="00BA23D6">
        <w:rPr>
          <w:sz w:val="20"/>
        </w:rPr>
        <w:t xml:space="preserve"> коде классификации».</w:t>
      </w:r>
    </w:p>
    <w:p w:rsidR="00785C5C" w:rsidRDefault="00785C5C" w:rsidP="00785C5C">
      <w:pPr>
        <w:jc w:val="both"/>
        <w:rPr>
          <w:sz w:val="20"/>
        </w:rPr>
      </w:pPr>
    </w:p>
    <w:p w:rsidR="00785C5C" w:rsidRDefault="00785C5C" w:rsidP="00785C5C">
      <w:pPr>
        <w:jc w:val="both"/>
        <w:rPr>
          <w:sz w:val="20"/>
        </w:rPr>
      </w:pPr>
    </w:p>
    <w:p w:rsidR="00785C5C" w:rsidRDefault="00785C5C" w:rsidP="00785C5C">
      <w:pPr>
        <w:tabs>
          <w:tab w:val="left" w:pos="5103"/>
        </w:tabs>
        <w:ind w:left="9639" w:right="-650"/>
      </w:pPr>
    </w:p>
    <w:p w:rsidR="00007F49" w:rsidRDefault="00007F49" w:rsidP="00785C5C">
      <w:pPr>
        <w:tabs>
          <w:tab w:val="left" w:pos="5103"/>
        </w:tabs>
        <w:ind w:left="9639" w:right="-650"/>
      </w:pPr>
      <w:r>
        <w:t xml:space="preserve">                                                            </w:t>
      </w:r>
    </w:p>
    <w:p w:rsidR="00FD2090" w:rsidRPr="004B0E2F" w:rsidRDefault="007A36C8" w:rsidP="00321195">
      <w:pPr>
        <w:pStyle w:val="8"/>
        <w:keepNext/>
        <w:tabs>
          <w:tab w:val="left" w:pos="7655"/>
        </w:tabs>
        <w:spacing w:after="0" w:line="240" w:lineRule="auto"/>
        <w:ind w:left="0" w:right="-527"/>
        <w:contextualSpacing/>
        <w:rPr>
          <w:sz w:val="28"/>
          <w:szCs w:val="28"/>
        </w:rPr>
      </w:pPr>
      <w:r w:rsidRPr="004B0E2F">
        <w:t xml:space="preserve">     </w:t>
      </w:r>
      <w:r w:rsidR="00BE589F">
        <w:rPr>
          <w:sz w:val="28"/>
          <w:szCs w:val="28"/>
        </w:rPr>
        <w:t>1</w:t>
      </w:r>
      <w:r w:rsidR="00FD2090" w:rsidRPr="004B0E2F">
        <w:rPr>
          <w:sz w:val="28"/>
          <w:szCs w:val="28"/>
        </w:rPr>
        <w:t>.</w:t>
      </w:r>
      <w:r w:rsidR="00085D99">
        <w:rPr>
          <w:sz w:val="28"/>
          <w:szCs w:val="28"/>
        </w:rPr>
        <w:t>6.</w:t>
      </w:r>
      <w:r w:rsidR="00FD2090" w:rsidRPr="004B0E2F">
        <w:rPr>
          <w:sz w:val="28"/>
          <w:szCs w:val="28"/>
        </w:rPr>
        <w:t xml:space="preserve"> Приложение № 9 к решению изложить в новой редакции:</w:t>
      </w:r>
    </w:p>
    <w:p w:rsidR="00B663FC" w:rsidRPr="004B0E2F" w:rsidRDefault="00FD2090" w:rsidP="007C4C01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  <w:rPr>
          <w:highlight w:val="yellow"/>
        </w:rPr>
      </w:pPr>
      <w:r w:rsidRPr="004B0E2F">
        <w:t xml:space="preserve">                                                                      </w:t>
      </w:r>
      <w:r w:rsidR="007C4C01" w:rsidRPr="004B0E2F">
        <w:tab/>
        <w:t xml:space="preserve">     </w:t>
      </w:r>
      <w:r w:rsidR="00B663FC" w:rsidRPr="004B0E2F">
        <w:t xml:space="preserve">Приложение № </w:t>
      </w:r>
      <w:r w:rsidR="004843D1" w:rsidRPr="004B0E2F">
        <w:t>9</w:t>
      </w:r>
    </w:p>
    <w:p w:rsidR="0007212D" w:rsidRPr="004B3CA9" w:rsidRDefault="0007212D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07212D" w:rsidRPr="004B3CA9" w:rsidRDefault="0007212D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 xml:space="preserve">Посельского сельсовета Кузнецкого района Пензенской области «О бюджете Посельского сельсовета Кузнецкого района Пензенской области </w:t>
      </w:r>
      <w:r w:rsidRPr="004B3CA9">
        <w:rPr>
          <w:szCs w:val="24"/>
        </w:rPr>
        <w:lastRenderedPageBreak/>
        <w:t>на 2020 год и на плановый период 2021 и 2022 годов»</w:t>
      </w:r>
      <w:r w:rsidRPr="004B3CA9">
        <w:rPr>
          <w:b/>
          <w:szCs w:val="24"/>
        </w:rPr>
        <w:t xml:space="preserve"> </w:t>
      </w:r>
    </w:p>
    <w:p w:rsidR="0007212D" w:rsidRDefault="0007212D" w:rsidP="0007212D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4B3CA9">
        <w:rPr>
          <w:rFonts w:ascii="Times New Roman" w:hAnsi="Times New Roman"/>
          <w:b w:val="0"/>
          <w:sz w:val="24"/>
          <w:szCs w:val="24"/>
        </w:rPr>
        <w:t>от 25 декабря 2019 г. № 45-7/7</w:t>
      </w:r>
    </w:p>
    <w:p w:rsidR="00142C80" w:rsidRPr="00142C80" w:rsidRDefault="00142C80" w:rsidP="00142C80"/>
    <w:p w:rsidR="00B663FC" w:rsidRPr="004B0E2F" w:rsidRDefault="00B663FC" w:rsidP="00B663FC">
      <w:pPr>
        <w:pStyle w:val="20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  <w:r w:rsidRPr="004B0E2F">
        <w:rPr>
          <w:sz w:val="28"/>
          <w:szCs w:val="28"/>
        </w:rPr>
        <w:t xml:space="preserve">Распределение бюджетных ассигнований </w:t>
      </w:r>
      <w:r w:rsidR="00172976" w:rsidRPr="004B0E2F">
        <w:rPr>
          <w:sz w:val="28"/>
          <w:szCs w:val="28"/>
        </w:rPr>
        <w:t>на 20</w:t>
      </w:r>
      <w:r w:rsidR="0007212D">
        <w:rPr>
          <w:sz w:val="28"/>
          <w:szCs w:val="28"/>
        </w:rPr>
        <w:t>20</w:t>
      </w:r>
      <w:r w:rsidR="00172976" w:rsidRPr="004B0E2F">
        <w:rPr>
          <w:sz w:val="28"/>
          <w:szCs w:val="28"/>
        </w:rPr>
        <w:t xml:space="preserve"> год и на плановый период 20</w:t>
      </w:r>
      <w:r w:rsidR="007C4C01" w:rsidRPr="004B0E2F">
        <w:rPr>
          <w:sz w:val="28"/>
          <w:szCs w:val="28"/>
        </w:rPr>
        <w:t>2</w:t>
      </w:r>
      <w:r w:rsidR="0007212D">
        <w:rPr>
          <w:sz w:val="28"/>
          <w:szCs w:val="28"/>
        </w:rPr>
        <w:t>1</w:t>
      </w:r>
      <w:r w:rsidR="00172976" w:rsidRPr="004B0E2F">
        <w:rPr>
          <w:sz w:val="28"/>
          <w:szCs w:val="28"/>
        </w:rPr>
        <w:t xml:space="preserve"> и 202</w:t>
      </w:r>
      <w:r w:rsidR="0007212D">
        <w:rPr>
          <w:sz w:val="28"/>
          <w:szCs w:val="28"/>
        </w:rPr>
        <w:t>2</w:t>
      </w:r>
      <w:r w:rsidR="00172976" w:rsidRPr="004B0E2F">
        <w:rPr>
          <w:sz w:val="28"/>
          <w:szCs w:val="28"/>
        </w:rPr>
        <w:t xml:space="preserve"> годов по разделам, подразделам, целевым статьям (муниципальным программам </w:t>
      </w:r>
      <w:r w:rsidR="00891BE7" w:rsidRPr="004B0E2F">
        <w:rPr>
          <w:bCs/>
          <w:sz w:val="28"/>
          <w:szCs w:val="28"/>
        </w:rPr>
        <w:t>Посельского</w:t>
      </w:r>
      <w:r w:rsidR="00172976" w:rsidRPr="004B0E2F">
        <w:rPr>
          <w:bCs/>
          <w:sz w:val="28"/>
          <w:szCs w:val="28"/>
        </w:rPr>
        <w:t xml:space="preserve"> сельсовета </w:t>
      </w:r>
      <w:r w:rsidR="00172976" w:rsidRPr="004B0E2F">
        <w:rPr>
          <w:sz w:val="28"/>
          <w:szCs w:val="28"/>
        </w:rPr>
        <w:t xml:space="preserve">Кузнецкого района </w:t>
      </w:r>
      <w:r w:rsidR="00172976" w:rsidRPr="004B0E2F">
        <w:rPr>
          <w:bCs/>
          <w:sz w:val="28"/>
          <w:szCs w:val="28"/>
        </w:rPr>
        <w:t xml:space="preserve">Пензенской области </w:t>
      </w:r>
      <w:r w:rsidR="00172976" w:rsidRPr="004B0E2F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="00172976" w:rsidRPr="004B0E2F">
        <w:rPr>
          <w:sz w:val="28"/>
          <w:szCs w:val="28"/>
        </w:rPr>
        <w:t>видов расходов классификации расходов бюджета</w:t>
      </w:r>
      <w:proofErr w:type="gramEnd"/>
      <w:r w:rsidR="00172976" w:rsidRPr="004B0E2F">
        <w:rPr>
          <w:sz w:val="28"/>
          <w:szCs w:val="28"/>
        </w:rPr>
        <w:t xml:space="preserve"> </w:t>
      </w:r>
      <w:r w:rsidR="00891BE7" w:rsidRPr="004B0E2F">
        <w:rPr>
          <w:bCs/>
          <w:sz w:val="28"/>
          <w:szCs w:val="28"/>
        </w:rPr>
        <w:t>Посельского</w:t>
      </w:r>
      <w:r w:rsidR="00172976" w:rsidRPr="004B0E2F">
        <w:rPr>
          <w:bCs/>
          <w:sz w:val="28"/>
          <w:szCs w:val="28"/>
        </w:rPr>
        <w:t xml:space="preserve"> сельсовета </w:t>
      </w:r>
      <w:r w:rsidR="00172976" w:rsidRPr="004B0E2F">
        <w:rPr>
          <w:sz w:val="28"/>
          <w:szCs w:val="28"/>
        </w:rPr>
        <w:t>Кузнецкого района Пензенской области.</w:t>
      </w:r>
    </w:p>
    <w:p w:rsidR="00DC1C2F" w:rsidRDefault="00B663FC" w:rsidP="00B663FC">
      <w:pPr>
        <w:ind w:right="-173"/>
        <w:jc w:val="right"/>
        <w:rPr>
          <w:szCs w:val="24"/>
        </w:rPr>
      </w:pPr>
      <w:r w:rsidRPr="004B0E2F">
        <w:rPr>
          <w:szCs w:val="24"/>
        </w:rPr>
        <w:t>(тыс. руб.)</w:t>
      </w:r>
    </w:p>
    <w:p w:rsidR="003C2BC1" w:rsidRDefault="003C2BC1" w:rsidP="00B663FC">
      <w:pPr>
        <w:ind w:right="-173"/>
        <w:jc w:val="right"/>
        <w:rPr>
          <w:szCs w:val="24"/>
        </w:rPr>
      </w:pPr>
    </w:p>
    <w:tbl>
      <w:tblPr>
        <w:tblW w:w="14394" w:type="dxa"/>
        <w:tblInd w:w="113" w:type="dxa"/>
        <w:tblLook w:val="04A0" w:firstRow="1" w:lastRow="0" w:firstColumn="1" w:lastColumn="0" w:noHBand="0" w:noVBand="1"/>
      </w:tblPr>
      <w:tblGrid>
        <w:gridCol w:w="5196"/>
        <w:gridCol w:w="778"/>
        <w:gridCol w:w="1109"/>
        <w:gridCol w:w="499"/>
        <w:gridCol w:w="406"/>
        <w:gridCol w:w="510"/>
        <w:gridCol w:w="1269"/>
        <w:gridCol w:w="875"/>
        <w:gridCol w:w="1321"/>
        <w:gridCol w:w="1207"/>
        <w:gridCol w:w="1224"/>
      </w:tblGrid>
      <w:tr w:rsidR="00D315CA" w:rsidRPr="004B3CA9" w:rsidTr="00D315CA">
        <w:trPr>
          <w:cantSplit/>
          <w:trHeight w:val="1515"/>
          <w:tblHeader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jc w:val="center"/>
            </w:pPr>
            <w:r w:rsidRPr="004B3CA9">
              <w:t>Наименование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315CA" w:rsidRPr="004B3CA9" w:rsidRDefault="00D315CA" w:rsidP="00D315CA">
            <w:r w:rsidRPr="004B3CA9">
              <w:t>Раздел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315CA" w:rsidRPr="004B3CA9" w:rsidRDefault="00D315CA" w:rsidP="00D315CA">
            <w:r w:rsidRPr="004B3CA9">
              <w:t>Подраздел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15CA" w:rsidRPr="004B3CA9" w:rsidRDefault="00D315CA" w:rsidP="00D315CA">
            <w:r w:rsidRPr="004B3CA9">
              <w:t>Целевая статья расходов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15CA" w:rsidRPr="004B3CA9" w:rsidRDefault="00D315CA" w:rsidP="00D315CA">
            <w:r w:rsidRPr="004B3CA9">
              <w:t>Вид расходов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jc w:val="center"/>
            </w:pPr>
            <w:r w:rsidRPr="004B3CA9">
              <w:t>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jc w:val="center"/>
            </w:pPr>
            <w:r w:rsidRPr="004B3CA9">
              <w:t>2021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jc w:val="center"/>
            </w:pPr>
            <w:r w:rsidRPr="004B3CA9">
              <w:t>2022 год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C0E37">
              <w:rPr>
                <w:b/>
                <w:bCs/>
                <w:szCs w:val="24"/>
              </w:rPr>
              <w:t>2 4</w:t>
            </w:r>
            <w:r w:rsidRPr="002C0E37">
              <w:rPr>
                <w:b/>
                <w:bCs/>
                <w:szCs w:val="24"/>
                <w:lang w:val="en-US"/>
              </w:rPr>
              <w:t>3</w:t>
            </w:r>
            <w:r w:rsidRPr="002C0E37">
              <w:rPr>
                <w:b/>
                <w:bCs/>
                <w:szCs w:val="24"/>
              </w:rPr>
              <w:t>7,</w:t>
            </w:r>
            <w:r w:rsidRPr="002C0E37">
              <w:rPr>
                <w:b/>
                <w:bCs/>
                <w:szCs w:val="24"/>
                <w:lang w:val="en-US"/>
              </w:rPr>
              <w:t>656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2 862,095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2 889,482</w:t>
            </w:r>
          </w:p>
        </w:tc>
      </w:tr>
      <w:tr w:rsidR="00D315CA" w:rsidRPr="004B3CA9" w:rsidTr="00D315CA">
        <w:trPr>
          <w:trHeight w:val="146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C0E37">
              <w:rPr>
                <w:b/>
                <w:bCs/>
                <w:szCs w:val="24"/>
              </w:rPr>
              <w:t>2 4</w:t>
            </w:r>
            <w:r w:rsidRPr="002C0E37">
              <w:rPr>
                <w:b/>
                <w:bCs/>
                <w:szCs w:val="24"/>
                <w:lang w:val="en-US"/>
              </w:rPr>
              <w:t>3</w:t>
            </w:r>
            <w:r w:rsidRPr="002C0E37">
              <w:rPr>
                <w:b/>
                <w:bCs/>
                <w:szCs w:val="24"/>
              </w:rPr>
              <w:t>7,</w:t>
            </w:r>
            <w:r w:rsidRPr="002C0E37">
              <w:rPr>
                <w:b/>
                <w:bCs/>
                <w:szCs w:val="24"/>
                <w:lang w:val="en-US"/>
              </w:rPr>
              <w:t>656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2 869,482</w:t>
            </w:r>
          </w:p>
        </w:tc>
      </w:tr>
      <w:tr w:rsidR="00D315CA" w:rsidRPr="004B3CA9" w:rsidTr="00D315CA">
        <w:trPr>
          <w:trHeight w:val="126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2 411.956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2 869,482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F174C4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814,</w:t>
            </w:r>
            <w:r>
              <w:rPr>
                <w:szCs w:val="24"/>
                <w:lang w:val="en-US"/>
              </w:rPr>
              <w:t>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D315CA" w:rsidRPr="004B3CA9" w:rsidTr="00D315CA">
        <w:trPr>
          <w:trHeight w:val="16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814,307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814,307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D315CA" w:rsidRPr="004B3CA9" w:rsidTr="00D315CA">
        <w:trPr>
          <w:trHeight w:val="75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F174C4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1 1</w:t>
            </w:r>
            <w:r>
              <w:rPr>
                <w:szCs w:val="24"/>
                <w:lang w:val="en-US"/>
              </w:rPr>
              <w:t>23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561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315CA" w:rsidRPr="004B3CA9" w:rsidTr="00D315CA">
        <w:trPr>
          <w:trHeight w:val="17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F174C4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 </w:t>
            </w:r>
            <w:r>
              <w:rPr>
                <w:szCs w:val="24"/>
                <w:lang w:val="en-US"/>
              </w:rPr>
              <w:t>123,561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315CA" w:rsidRPr="004B3CA9" w:rsidTr="00D315CA">
        <w:trPr>
          <w:trHeight w:val="80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F174C4" w:rsidRDefault="00D315CA" w:rsidP="00D315CA">
            <w:pPr>
              <w:jc w:val="right"/>
              <w:rPr>
                <w:szCs w:val="24"/>
              </w:rPr>
            </w:pPr>
            <w:r w:rsidRPr="00F174C4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 xml:space="preserve"> </w:t>
            </w:r>
            <w:r w:rsidRPr="00F174C4">
              <w:rPr>
                <w:szCs w:val="24"/>
              </w:rPr>
              <w:t>123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5</w:t>
            </w:r>
            <w:r w:rsidRPr="00F174C4">
              <w:rPr>
                <w:szCs w:val="24"/>
              </w:rPr>
              <w:t>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410,529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530,849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</w:rPr>
            </w:pPr>
          </w:p>
          <w:p w:rsidR="00D315CA" w:rsidRPr="002C0E37" w:rsidRDefault="00D315CA" w:rsidP="00D315CA">
            <w:pPr>
              <w:jc w:val="right"/>
              <w:rPr>
                <w:szCs w:val="24"/>
              </w:rPr>
            </w:pPr>
          </w:p>
          <w:p w:rsidR="00D315CA" w:rsidRPr="002C0E37" w:rsidRDefault="00D315CA" w:rsidP="00D315CA">
            <w:pPr>
              <w:jc w:val="right"/>
              <w:rPr>
                <w:szCs w:val="24"/>
              </w:rPr>
            </w:pPr>
          </w:p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379,805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379,805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F174C4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30.724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F174C4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30.724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8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Закупка товаров, работ и услуг для </w:t>
            </w:r>
            <w:r w:rsidRPr="004B3CA9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</w:t>
            </w: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</w:t>
            </w: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2C0E37" w:rsidRDefault="00D315CA" w:rsidP="00D315CA">
            <w:pPr>
              <w:rPr>
                <w:bCs/>
                <w:strike/>
                <w:szCs w:val="24"/>
              </w:rPr>
            </w:pPr>
            <w:r w:rsidRPr="002C0E37">
              <w:rPr>
                <w:bCs/>
                <w:szCs w:val="24"/>
              </w:rPr>
              <w:t xml:space="preserve">Поощрение за содействие достижению показателей </w:t>
            </w:r>
            <w:proofErr w:type="gramStart"/>
            <w:r w:rsidRPr="002C0E37">
              <w:rPr>
                <w:bCs/>
                <w:szCs w:val="24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2C0E37">
              <w:rPr>
                <w:bCs/>
                <w:szCs w:val="24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5549</w:t>
            </w:r>
            <w:r>
              <w:rPr>
                <w:szCs w:val="24"/>
                <w:lang w:val="en-US"/>
              </w:rPr>
              <w:t>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5549F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F174C4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5549F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 «Защита населения и территорий от чрезвычайных ситуаций и обеспечение первичных мер пожарной безопасности в Посельском сельсовете Кузнецкого района Пензенской области на 2015-2022 годы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21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21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315CA" w:rsidRPr="004B3CA9" w:rsidTr="00D315CA">
        <w:trPr>
          <w:trHeight w:val="22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277,692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</w:tr>
      <w:tr w:rsidR="00D315CA" w:rsidRPr="004B3CA9" w:rsidTr="00D315CA">
        <w:trPr>
          <w:trHeight w:val="73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мероприятия по обеспечению первичных мер пожарной безопасности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315CA" w:rsidRPr="004B3CA9" w:rsidTr="00D315CA">
        <w:trPr>
          <w:trHeight w:val="13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315CA" w:rsidRPr="004B3CA9" w:rsidTr="00D315CA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315CA" w:rsidRPr="004B3CA9" w:rsidTr="00D315CA">
        <w:trPr>
          <w:trHeight w:val="5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4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920,8</w:t>
            </w:r>
            <w:r>
              <w:rPr>
                <w:b/>
                <w:bCs/>
                <w:szCs w:val="24"/>
                <w:lang w:val="en-US"/>
              </w:rPr>
              <w:t>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1 176,000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1240,182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761,385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1060,182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     761,385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761,385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405,676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305,634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305,634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2C0E37" w:rsidRDefault="00D315CA" w:rsidP="00D315CA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</w:rPr>
              <w:t>30</w:t>
            </w:r>
            <w:r w:rsidRPr="002C0E37">
              <w:rPr>
                <w:szCs w:val="24"/>
                <w:lang w:val="en-US"/>
              </w:rPr>
              <w:t>5</w:t>
            </w:r>
            <w:r w:rsidRPr="002C0E37">
              <w:rPr>
                <w:szCs w:val="24"/>
              </w:rPr>
              <w:t>,63</w:t>
            </w:r>
            <w:r w:rsidRPr="002C0E37">
              <w:rPr>
                <w:szCs w:val="24"/>
                <w:lang w:val="en-US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355,709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624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243,609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243,609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524,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243,609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4B3CA9">
              <w:rPr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4B3CA9">
              <w:rPr>
                <w:szCs w:val="24"/>
              </w:rPr>
              <w:t xml:space="preserve"> в сфере градостроительства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4221,350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680,754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753,000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Взносы  в фонд капитального ремонта за муниципальные квартиры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2018,613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420,000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250,563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E02564" w:rsidRDefault="00D315CA" w:rsidP="00D315CA">
            <w:pPr>
              <w:jc w:val="righ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1768,05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57F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1768,05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57F9" w:rsidRDefault="00D315CA" w:rsidP="00D315CA">
            <w:pPr>
              <w:jc w:val="right"/>
              <w:rPr>
                <w:szCs w:val="24"/>
              </w:rPr>
            </w:pPr>
            <w:r w:rsidRPr="004B57F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803,877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803,877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803,877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15CA" w:rsidRPr="004B3CA9" w:rsidRDefault="00D315CA" w:rsidP="00D315CA">
            <w:pPr>
              <w:rPr>
                <w:szCs w:val="24"/>
              </w:rPr>
            </w:pPr>
            <w:r w:rsidRPr="005536A5">
              <w:rPr>
                <w:szCs w:val="24"/>
              </w:rPr>
              <w:t xml:space="preserve">Расходы на капитальный ремонт и ремонт сетей и сооружений водоснабжения в населенных пунктах Пензенской области (на условиях </w:t>
            </w:r>
            <w:proofErr w:type="spellStart"/>
            <w:r w:rsidRPr="005536A5">
              <w:rPr>
                <w:szCs w:val="24"/>
              </w:rPr>
              <w:t>софинансирования</w:t>
            </w:r>
            <w:proofErr w:type="spellEnd"/>
            <w:r w:rsidRPr="005536A5">
              <w:rPr>
                <w:szCs w:val="24"/>
              </w:rPr>
              <w:t>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5536A5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E02564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5536A5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E02564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315CA" w:rsidRPr="005536A5" w:rsidRDefault="00D315CA" w:rsidP="00D315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E02564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15CA" w:rsidRPr="005536A5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E399C" w:rsidRDefault="00D315CA" w:rsidP="00D315C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2 199,910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330,000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401,544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315CA" w:rsidRPr="004B3CA9" w:rsidTr="00D315CA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401,544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401,544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по организации благоустройства и озеленения территории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153,764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153,764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153,764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44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</w:t>
            </w:r>
            <w:r>
              <w:rPr>
                <w:szCs w:val="24"/>
              </w:rPr>
              <w:t>на обустройство детской игровой площадки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59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660A3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42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Default="00D315CA" w:rsidP="00D315CA">
            <w:pPr>
              <w:rPr>
                <w:szCs w:val="24"/>
              </w:rPr>
            </w:pPr>
          </w:p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  <w:r w:rsidRPr="004B3CA9">
              <w:rPr>
                <w:szCs w:val="24"/>
              </w:rPr>
              <w:lastRenderedPageBreak/>
              <w:t>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0E4BC6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Default="00D315CA" w:rsidP="00D315CA">
            <w:pPr>
              <w:rPr>
                <w:szCs w:val="24"/>
              </w:rPr>
            </w:pPr>
          </w:p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3660A3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0E4BC6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D315CA" w:rsidRPr="004B3CA9" w:rsidRDefault="00D315CA" w:rsidP="00D315CA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r w:rsidRPr="004B3CA9"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  <w:rPr>
                <w:lang w:val="en-US"/>
              </w:rPr>
            </w:pPr>
          </w:p>
          <w:p w:rsidR="00D315CA" w:rsidRPr="00AF2AA7" w:rsidRDefault="00D315CA" w:rsidP="00D315CA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  <w:rPr>
                <w:lang w:val="en-US"/>
              </w:rPr>
            </w:pPr>
          </w:p>
          <w:p w:rsidR="00D315CA" w:rsidRPr="004B3CA9" w:rsidRDefault="00D315CA" w:rsidP="00D315CA">
            <w:pPr>
              <w:jc w:val="right"/>
              <w:rPr>
                <w:lang w:val="en-US"/>
              </w:rPr>
            </w:pPr>
          </w:p>
          <w:p w:rsidR="00D315CA" w:rsidRPr="004B3CA9" w:rsidRDefault="00D315CA" w:rsidP="00D315CA">
            <w:pPr>
              <w:jc w:val="right"/>
              <w:rPr>
                <w:lang w:val="en-US"/>
              </w:rPr>
            </w:pPr>
          </w:p>
          <w:p w:rsidR="00D315CA" w:rsidRPr="004B3CA9" w:rsidRDefault="00D315CA" w:rsidP="00D315CA">
            <w:pPr>
              <w:jc w:val="right"/>
              <w:rPr>
                <w:lang w:val="en-US"/>
              </w:rPr>
            </w:pPr>
          </w:p>
          <w:p w:rsidR="00D315CA" w:rsidRPr="004B3CA9" w:rsidRDefault="00D315CA" w:rsidP="00D315CA">
            <w:pPr>
              <w:jc w:val="right"/>
            </w:pPr>
            <w:r w:rsidRPr="004B3CA9">
              <w:rPr>
                <w:lang w:val="en-US"/>
              </w:rPr>
              <w:t>0</w:t>
            </w:r>
            <w:r w:rsidRPr="004B3CA9">
              <w:t>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  <w:r w:rsidRPr="004B3CA9">
              <w:t>0,000</w:t>
            </w:r>
          </w:p>
        </w:tc>
      </w:tr>
      <w:tr w:rsidR="00D315CA" w:rsidRPr="004B3CA9" w:rsidTr="00D315CA">
        <w:trPr>
          <w:trHeight w:val="89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D315CA" w:rsidRPr="004B3CA9" w:rsidRDefault="00D315CA" w:rsidP="00D315CA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r w:rsidRPr="004B3CA9"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  <w:rPr>
                <w:lang w:val="en-US"/>
              </w:rPr>
            </w:pPr>
          </w:p>
          <w:p w:rsidR="00D315CA" w:rsidRDefault="00D315CA" w:rsidP="00D315CA">
            <w:pPr>
              <w:jc w:val="right"/>
              <w:rPr>
                <w:lang w:val="en-US"/>
              </w:rPr>
            </w:pPr>
          </w:p>
          <w:p w:rsidR="00D315CA" w:rsidRPr="008A73F5" w:rsidRDefault="00D315CA" w:rsidP="00D315CA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Default="00D315CA" w:rsidP="00D315CA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D315CA" w:rsidRPr="004B3CA9" w:rsidRDefault="00D315CA" w:rsidP="00D315CA">
            <w:pPr>
              <w:tabs>
                <w:tab w:val="center" w:pos="495"/>
                <w:tab w:val="right" w:pos="991"/>
              </w:tabs>
            </w:pPr>
            <w:r>
              <w:t xml:space="preserve">      </w:t>
            </w: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Default="00D315CA" w:rsidP="00D315CA">
            <w:pPr>
              <w:tabs>
                <w:tab w:val="center" w:pos="504"/>
                <w:tab w:val="right" w:pos="1008"/>
              </w:tabs>
            </w:pPr>
            <w:r>
              <w:tab/>
            </w:r>
          </w:p>
          <w:p w:rsidR="00D315CA" w:rsidRPr="004B3CA9" w:rsidRDefault="00D315CA" w:rsidP="00D315CA">
            <w:pPr>
              <w:tabs>
                <w:tab w:val="center" w:pos="504"/>
                <w:tab w:val="right" w:pos="1008"/>
              </w:tabs>
            </w:pPr>
            <w:r>
              <w:t xml:space="preserve">       </w:t>
            </w:r>
            <w:r>
              <w:tab/>
            </w:r>
            <w:r w:rsidRPr="004B3CA9">
              <w:t>0,000</w:t>
            </w:r>
          </w:p>
        </w:tc>
      </w:tr>
      <w:tr w:rsidR="00D315CA" w:rsidRPr="004B3CA9" w:rsidTr="00D315CA">
        <w:trPr>
          <w:trHeight w:val="78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r w:rsidRPr="004B3CA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D315CA" w:rsidRPr="004B3CA9" w:rsidRDefault="00D315CA" w:rsidP="00D315CA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/>
          <w:p w:rsidR="00D315CA" w:rsidRPr="004B3CA9" w:rsidRDefault="00D315CA" w:rsidP="00D315CA">
            <w:pPr>
              <w:rPr>
                <w:lang w:val="en-US"/>
              </w:rPr>
            </w:pPr>
            <w:r w:rsidRPr="004B3CA9">
              <w:rPr>
                <w:lang w:val="en-US"/>
              </w:rPr>
              <w:t>200</w:t>
            </w:r>
          </w:p>
          <w:p w:rsidR="00D315CA" w:rsidRPr="004B3CA9" w:rsidRDefault="00D315CA" w:rsidP="00D315CA"/>
          <w:p w:rsidR="00D315CA" w:rsidRPr="004B3CA9" w:rsidRDefault="00D315CA" w:rsidP="00D315CA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Default="00D315CA" w:rsidP="00D315CA">
            <w:pPr>
              <w:jc w:val="right"/>
              <w:rPr>
                <w:lang w:val="en-US"/>
              </w:rPr>
            </w:pPr>
          </w:p>
          <w:p w:rsidR="00D315CA" w:rsidRPr="008A73F5" w:rsidRDefault="00D315CA" w:rsidP="00D315CA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Default="00D315CA" w:rsidP="00D315CA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D315CA" w:rsidRPr="004B3CA9" w:rsidRDefault="00D315CA" w:rsidP="00D315CA">
            <w:pPr>
              <w:tabs>
                <w:tab w:val="center" w:pos="495"/>
                <w:tab w:val="right" w:pos="991"/>
              </w:tabs>
            </w:pP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CA" w:rsidRPr="004B3CA9" w:rsidRDefault="00D315CA" w:rsidP="00D315CA">
            <w:pPr>
              <w:jc w:val="right"/>
            </w:pPr>
          </w:p>
          <w:p w:rsidR="00D315CA" w:rsidRDefault="00D315CA" w:rsidP="00D315CA">
            <w:pPr>
              <w:jc w:val="right"/>
            </w:pPr>
          </w:p>
          <w:p w:rsidR="00D315CA" w:rsidRPr="004B3CA9" w:rsidRDefault="00D315CA" w:rsidP="00D315CA">
            <w:pPr>
              <w:jc w:val="right"/>
            </w:pPr>
            <w:r w:rsidRPr="004B3CA9"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D315CA">
              <w:rPr>
                <w:b/>
                <w:bCs/>
                <w:szCs w:val="24"/>
                <w:lang w:val="en-US"/>
              </w:rPr>
              <w:t>3 630.684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D315CA">
              <w:rPr>
                <w:b/>
                <w:bCs/>
                <w:szCs w:val="24"/>
                <w:lang w:val="en-US"/>
              </w:rPr>
              <w:t>3 597,328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D315CA">
              <w:rPr>
                <w:szCs w:val="24"/>
                <w:lang w:val="en-US"/>
              </w:rPr>
              <w:t>3597,328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69,279</w:t>
            </w:r>
          </w:p>
        </w:tc>
      </w:tr>
      <w:tr w:rsidR="00D315CA" w:rsidRPr="003E146E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  <w:r>
              <w:rPr>
                <w:szCs w:val="24"/>
              </w:rPr>
              <w:t xml:space="preserve"> 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E146E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315CA" w:rsidRPr="003E146E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E146E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315CA" w:rsidRPr="003E146E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E146E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</w:rPr>
            </w:pPr>
            <w:r w:rsidRPr="00D315CA">
              <w:rPr>
                <w:szCs w:val="24"/>
              </w:rPr>
              <w:t>486,902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D315CA">
              <w:rPr>
                <w:szCs w:val="24"/>
                <w:lang w:val="en-US"/>
              </w:rPr>
              <w:t>486,902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D315CA">
              <w:rPr>
                <w:szCs w:val="24"/>
                <w:lang w:val="en-US"/>
              </w:rPr>
              <w:t>486,902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</w:rPr>
            </w:pPr>
            <w:r w:rsidRPr="00D315CA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2 373,419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E146E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2 373,419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E146E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2 373,419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3E146E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0E4BC6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Default="00D315CA" w:rsidP="00D315CA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Default="00D315CA" w:rsidP="00D315CA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315CA" w:rsidRPr="004B3CA9" w:rsidTr="00D315CA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15CA" w:rsidRDefault="00D315CA" w:rsidP="00D315CA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lastRenderedPageBreak/>
              <w:t>Социальная политика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</w:rPr>
              <w:t>38,</w:t>
            </w:r>
            <w:r>
              <w:rPr>
                <w:b/>
                <w:bCs/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D315CA" w:rsidRPr="004B3CA9" w:rsidTr="00D315CA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</w:rPr>
              <w:t>38,</w:t>
            </w:r>
            <w:r>
              <w:rPr>
                <w:b/>
                <w:bCs/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D315CA" w:rsidRPr="004B3CA9" w:rsidTr="00D315CA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315CA" w:rsidRPr="004B3CA9" w:rsidTr="00D315CA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310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315CA" w:rsidRPr="004B3CA9" w:rsidTr="00D315CA">
        <w:trPr>
          <w:trHeight w:val="60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15CA" w:rsidRPr="004B3CA9" w:rsidRDefault="00D315CA" w:rsidP="00D315CA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CA" w:rsidRPr="004B3CA9" w:rsidRDefault="00D315CA" w:rsidP="00D315C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D315CA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11 748,096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6 138,788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CA" w:rsidRPr="004B3CA9" w:rsidRDefault="00D315CA" w:rsidP="00D315CA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6 192,843</w:t>
            </w:r>
          </w:p>
        </w:tc>
      </w:tr>
    </w:tbl>
    <w:p w:rsidR="003C2BC1" w:rsidRDefault="003C2BC1" w:rsidP="00B663FC">
      <w:pPr>
        <w:ind w:right="-173"/>
        <w:jc w:val="right"/>
        <w:rPr>
          <w:szCs w:val="24"/>
        </w:rPr>
      </w:pPr>
    </w:p>
    <w:p w:rsidR="000E4BC6" w:rsidRDefault="000E4BC6" w:rsidP="00B663FC">
      <w:pPr>
        <w:ind w:right="-173"/>
        <w:jc w:val="right"/>
        <w:rPr>
          <w:szCs w:val="24"/>
        </w:rPr>
      </w:pPr>
    </w:p>
    <w:p w:rsidR="00321195" w:rsidRPr="004B0E2F" w:rsidRDefault="00321195" w:rsidP="00321195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</w:t>
      </w:r>
      <w:r w:rsidR="00085D99">
        <w:rPr>
          <w:sz w:val="28"/>
          <w:szCs w:val="28"/>
        </w:rPr>
        <w:t>7</w:t>
      </w:r>
      <w:r w:rsidRPr="004B0E2F">
        <w:rPr>
          <w:sz w:val="28"/>
          <w:szCs w:val="28"/>
        </w:rPr>
        <w:t>. Приложение № 10 к решению изложить в новой редакции:</w:t>
      </w:r>
    </w:p>
    <w:p w:rsidR="00B663FC" w:rsidRPr="004B0E2F" w:rsidRDefault="00EB5DD5" w:rsidP="00273953">
      <w:pPr>
        <w:pStyle w:val="8"/>
        <w:keepNext/>
        <w:spacing w:after="0" w:line="240" w:lineRule="auto"/>
        <w:ind w:left="9639" w:right="-527"/>
        <w:contextualSpacing/>
      </w:pPr>
      <w:r w:rsidRPr="004B0E2F">
        <w:t xml:space="preserve">Приложение № </w:t>
      </w:r>
      <w:r w:rsidR="004843D1" w:rsidRPr="004B0E2F">
        <w:t>10</w:t>
      </w:r>
    </w:p>
    <w:p w:rsidR="0007212D" w:rsidRPr="004B3CA9" w:rsidRDefault="0007212D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07212D" w:rsidRPr="004B3CA9" w:rsidRDefault="0007212D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 xml:space="preserve">Посельского сельсовета Кузнецкого района Пензенской области «О бюджете Посельского сельсовета Кузнецкого района Пензенской области </w:t>
      </w:r>
      <w:r w:rsidRPr="004B3CA9">
        <w:rPr>
          <w:szCs w:val="24"/>
        </w:rPr>
        <w:lastRenderedPageBreak/>
        <w:t>на 2020 год и на плановый период 2021 и 2022 годов»</w:t>
      </w:r>
      <w:r w:rsidRPr="004B3CA9">
        <w:rPr>
          <w:b/>
          <w:szCs w:val="24"/>
        </w:rPr>
        <w:t xml:space="preserve"> </w:t>
      </w:r>
    </w:p>
    <w:p w:rsidR="0007212D" w:rsidRPr="004B3CA9" w:rsidRDefault="0007212D" w:rsidP="0007212D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4B3CA9">
        <w:rPr>
          <w:rFonts w:ascii="Times New Roman" w:hAnsi="Times New Roman"/>
          <w:b w:val="0"/>
          <w:sz w:val="24"/>
          <w:szCs w:val="24"/>
        </w:rPr>
        <w:t>от 25 декабря 2019 г. № 45-7/7</w:t>
      </w:r>
    </w:p>
    <w:p w:rsidR="00B663FC" w:rsidRPr="004B0E2F" w:rsidRDefault="00B663FC" w:rsidP="00B663FC">
      <w:pPr>
        <w:jc w:val="center"/>
        <w:rPr>
          <w:sz w:val="28"/>
          <w:szCs w:val="28"/>
        </w:rPr>
      </w:pPr>
    </w:p>
    <w:p w:rsidR="002A397A" w:rsidRPr="004B0E2F" w:rsidRDefault="00B663FC" w:rsidP="002A397A">
      <w:pPr>
        <w:jc w:val="center"/>
        <w:rPr>
          <w:szCs w:val="24"/>
        </w:rPr>
      </w:pPr>
      <w:r w:rsidRPr="004B0E2F">
        <w:rPr>
          <w:sz w:val="28"/>
          <w:szCs w:val="28"/>
        </w:rPr>
        <w:t xml:space="preserve">Ведомственная </w:t>
      </w:r>
      <w:r w:rsidR="002A397A" w:rsidRPr="004B0E2F">
        <w:rPr>
          <w:sz w:val="28"/>
          <w:szCs w:val="28"/>
        </w:rPr>
        <w:t xml:space="preserve">структура расходов бюджета </w:t>
      </w:r>
      <w:r w:rsidR="00891BE7" w:rsidRPr="004B0E2F">
        <w:rPr>
          <w:bCs/>
          <w:sz w:val="28"/>
          <w:szCs w:val="28"/>
        </w:rPr>
        <w:t>Посельского</w:t>
      </w:r>
      <w:r w:rsidR="002A397A" w:rsidRPr="004B0E2F">
        <w:rPr>
          <w:bCs/>
          <w:sz w:val="28"/>
          <w:szCs w:val="28"/>
        </w:rPr>
        <w:t xml:space="preserve"> сельсовета </w:t>
      </w:r>
      <w:r w:rsidR="002A397A" w:rsidRPr="004B0E2F">
        <w:rPr>
          <w:sz w:val="28"/>
          <w:szCs w:val="28"/>
        </w:rPr>
        <w:t>Кузнецкого р</w:t>
      </w:r>
      <w:r w:rsidR="007C4C01" w:rsidRPr="004B0E2F">
        <w:rPr>
          <w:sz w:val="28"/>
          <w:szCs w:val="28"/>
        </w:rPr>
        <w:t>айона Пензенской области на 20</w:t>
      </w:r>
      <w:r w:rsidR="00BE589F">
        <w:rPr>
          <w:sz w:val="28"/>
          <w:szCs w:val="28"/>
        </w:rPr>
        <w:t>20</w:t>
      </w:r>
      <w:r w:rsidR="002A397A" w:rsidRPr="004B0E2F">
        <w:rPr>
          <w:sz w:val="28"/>
          <w:szCs w:val="28"/>
        </w:rPr>
        <w:t>год и на плановый период 20</w:t>
      </w:r>
      <w:r w:rsidR="007C4C01" w:rsidRPr="004B0E2F">
        <w:rPr>
          <w:sz w:val="28"/>
          <w:szCs w:val="28"/>
        </w:rPr>
        <w:t>2</w:t>
      </w:r>
      <w:r w:rsidR="00BE589F">
        <w:rPr>
          <w:sz w:val="28"/>
          <w:szCs w:val="28"/>
        </w:rPr>
        <w:t>1</w:t>
      </w:r>
      <w:r w:rsidR="002A397A" w:rsidRPr="004B0E2F">
        <w:rPr>
          <w:sz w:val="28"/>
          <w:szCs w:val="28"/>
        </w:rPr>
        <w:t xml:space="preserve"> и 202</w:t>
      </w:r>
      <w:r w:rsidR="00BE589F">
        <w:rPr>
          <w:sz w:val="28"/>
          <w:szCs w:val="28"/>
        </w:rPr>
        <w:t>2</w:t>
      </w:r>
      <w:r w:rsidR="002A397A" w:rsidRPr="004B0E2F">
        <w:rPr>
          <w:sz w:val="28"/>
          <w:szCs w:val="28"/>
        </w:rPr>
        <w:t> годов</w:t>
      </w:r>
    </w:p>
    <w:p w:rsidR="00DC1C2F" w:rsidRDefault="00B663FC" w:rsidP="002A397A">
      <w:pPr>
        <w:jc w:val="right"/>
        <w:rPr>
          <w:szCs w:val="24"/>
        </w:rPr>
      </w:pPr>
      <w:r w:rsidRPr="004B0E2F">
        <w:rPr>
          <w:szCs w:val="24"/>
        </w:rPr>
        <w:t>(тыс. руб.)</w:t>
      </w:r>
    </w:p>
    <w:p w:rsidR="00BE589F" w:rsidRDefault="00BE589F" w:rsidP="002A397A">
      <w:pPr>
        <w:jc w:val="right"/>
        <w:rPr>
          <w:szCs w:val="24"/>
        </w:rPr>
      </w:pPr>
    </w:p>
    <w:tbl>
      <w:tblPr>
        <w:tblW w:w="14970" w:type="dxa"/>
        <w:tblInd w:w="113" w:type="dxa"/>
        <w:tblLook w:val="04A0" w:firstRow="1" w:lastRow="0" w:firstColumn="1" w:lastColumn="0" w:noHBand="0" w:noVBand="1"/>
      </w:tblPr>
      <w:tblGrid>
        <w:gridCol w:w="5196"/>
        <w:gridCol w:w="576"/>
        <w:gridCol w:w="778"/>
        <w:gridCol w:w="1109"/>
        <w:gridCol w:w="499"/>
        <w:gridCol w:w="406"/>
        <w:gridCol w:w="510"/>
        <w:gridCol w:w="1269"/>
        <w:gridCol w:w="875"/>
        <w:gridCol w:w="1321"/>
        <w:gridCol w:w="1207"/>
        <w:gridCol w:w="1224"/>
      </w:tblGrid>
      <w:tr w:rsidR="00BE589F" w:rsidRPr="004B3CA9" w:rsidTr="00AF05D8">
        <w:trPr>
          <w:cantSplit/>
          <w:trHeight w:val="1515"/>
          <w:tblHeader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jc w:val="center"/>
            </w:pPr>
            <w:r w:rsidRPr="004B3CA9">
              <w:t>Наименование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E589F" w:rsidRPr="004B3CA9" w:rsidRDefault="00BE589F" w:rsidP="00BE589F">
            <w:r w:rsidRPr="004B3CA9">
              <w:t>Главный распорядитель средств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E589F" w:rsidRPr="004B3CA9" w:rsidRDefault="00BE589F" w:rsidP="00BE589F">
            <w:r w:rsidRPr="004B3CA9">
              <w:t>Раздел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E589F" w:rsidRPr="004B3CA9" w:rsidRDefault="00BE589F" w:rsidP="00BE589F">
            <w:r w:rsidRPr="004B3CA9">
              <w:t>Подраздел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589F" w:rsidRPr="004B3CA9" w:rsidRDefault="00BE589F" w:rsidP="00BE589F">
            <w:r w:rsidRPr="004B3CA9">
              <w:t>Целевая статья расходов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E589F" w:rsidRPr="004B3CA9" w:rsidRDefault="00BE589F" w:rsidP="00BE589F">
            <w:r w:rsidRPr="004B3CA9">
              <w:t>Вид расходов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jc w:val="center"/>
            </w:pPr>
            <w:r w:rsidRPr="004B3CA9">
              <w:t>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jc w:val="center"/>
            </w:pPr>
            <w:r w:rsidRPr="004B3CA9">
              <w:t>2021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jc w:val="center"/>
            </w:pPr>
            <w:r w:rsidRPr="004B3CA9">
              <w:t>2022 год</w:t>
            </w:r>
          </w:p>
        </w:tc>
      </w:tr>
      <w:tr w:rsidR="00BE589F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F31A8B" w:rsidP="00F31A8B">
            <w:pPr>
              <w:jc w:val="center"/>
              <w:rPr>
                <w:b/>
                <w:bCs/>
                <w:szCs w:val="24"/>
              </w:rPr>
            </w:pPr>
            <w:r w:rsidRPr="00F31A8B">
              <w:rPr>
                <w:b/>
                <w:bCs/>
                <w:szCs w:val="24"/>
              </w:rPr>
              <w:t>Администрация Посельского сельсовета Кузнецкого  района Пензенской област</w:t>
            </w:r>
            <w:r w:rsidR="00705AF3">
              <w:rPr>
                <w:b/>
                <w:bCs/>
                <w:szCs w:val="24"/>
              </w:rPr>
              <w:t>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2C0E37" w:rsidP="005609F6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C0E37">
              <w:rPr>
                <w:b/>
                <w:bCs/>
                <w:szCs w:val="24"/>
                <w:lang w:val="en-US"/>
              </w:rPr>
              <w:t>11</w:t>
            </w:r>
            <w:r>
              <w:rPr>
                <w:b/>
                <w:bCs/>
                <w:szCs w:val="24"/>
                <w:lang w:val="en-US"/>
              </w:rPr>
              <w:t xml:space="preserve"> </w:t>
            </w:r>
            <w:r w:rsidRPr="002C0E37">
              <w:rPr>
                <w:b/>
                <w:bCs/>
                <w:szCs w:val="24"/>
                <w:lang w:val="en-US"/>
              </w:rPr>
              <w:t>748,096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BE589F" w:rsidP="00BE589F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C0E37">
              <w:rPr>
                <w:b/>
                <w:bCs/>
                <w:szCs w:val="24"/>
                <w:lang w:val="en-US"/>
              </w:rPr>
              <w:t>5 993,788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5 900,843</w:t>
            </w:r>
          </w:p>
        </w:tc>
      </w:tr>
      <w:tr w:rsidR="00BE589F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BE589F" w:rsidP="002C0E37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C0E37">
              <w:rPr>
                <w:b/>
                <w:bCs/>
                <w:szCs w:val="24"/>
              </w:rPr>
              <w:t>2</w:t>
            </w:r>
            <w:r w:rsidR="00241588" w:rsidRPr="002C0E37">
              <w:rPr>
                <w:b/>
                <w:bCs/>
                <w:szCs w:val="24"/>
              </w:rPr>
              <w:t> 4</w:t>
            </w:r>
            <w:r w:rsidR="002C0E37" w:rsidRPr="002C0E37">
              <w:rPr>
                <w:b/>
                <w:bCs/>
                <w:szCs w:val="24"/>
                <w:lang w:val="en-US"/>
              </w:rPr>
              <w:t>3</w:t>
            </w:r>
            <w:r w:rsidR="00241588" w:rsidRPr="002C0E37">
              <w:rPr>
                <w:b/>
                <w:bCs/>
                <w:szCs w:val="24"/>
              </w:rPr>
              <w:t>7</w:t>
            </w:r>
            <w:r w:rsidR="00531796" w:rsidRPr="002C0E37">
              <w:rPr>
                <w:b/>
                <w:bCs/>
                <w:szCs w:val="24"/>
              </w:rPr>
              <w:t>,</w:t>
            </w:r>
            <w:r w:rsidR="002C0E37" w:rsidRPr="002C0E37">
              <w:rPr>
                <w:b/>
                <w:bCs/>
                <w:szCs w:val="24"/>
                <w:lang w:val="en-US"/>
              </w:rPr>
              <w:t>656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2 862,095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2 889,482</w:t>
            </w:r>
          </w:p>
        </w:tc>
      </w:tr>
      <w:tr w:rsidR="00BE589F" w:rsidRPr="004B3CA9" w:rsidTr="00AF05D8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531796" w:rsidP="002C0E37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C0E37">
              <w:rPr>
                <w:b/>
                <w:bCs/>
                <w:szCs w:val="24"/>
              </w:rPr>
              <w:t>2</w:t>
            </w:r>
            <w:r w:rsidR="009145C2" w:rsidRPr="002C0E37">
              <w:rPr>
                <w:b/>
                <w:bCs/>
                <w:szCs w:val="24"/>
              </w:rPr>
              <w:t xml:space="preserve"> </w:t>
            </w:r>
            <w:r w:rsidR="00012BF3" w:rsidRPr="002C0E37">
              <w:rPr>
                <w:b/>
                <w:bCs/>
                <w:szCs w:val="24"/>
              </w:rPr>
              <w:t>4</w:t>
            </w:r>
            <w:r w:rsidR="002C0E37" w:rsidRPr="002C0E37">
              <w:rPr>
                <w:b/>
                <w:bCs/>
                <w:szCs w:val="24"/>
                <w:lang w:val="en-US"/>
              </w:rPr>
              <w:t>3</w:t>
            </w:r>
            <w:r w:rsidR="00012BF3" w:rsidRPr="002C0E37">
              <w:rPr>
                <w:b/>
                <w:bCs/>
                <w:szCs w:val="24"/>
              </w:rPr>
              <w:t>7</w:t>
            </w:r>
            <w:r w:rsidRPr="002C0E37">
              <w:rPr>
                <w:b/>
                <w:bCs/>
                <w:szCs w:val="24"/>
              </w:rPr>
              <w:t>,</w:t>
            </w:r>
            <w:r w:rsidR="002C0E37" w:rsidRPr="002C0E37">
              <w:rPr>
                <w:b/>
                <w:bCs/>
                <w:szCs w:val="24"/>
                <w:lang w:val="en-US"/>
              </w:rPr>
              <w:t>656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2 869,482</w:t>
            </w:r>
          </w:p>
        </w:tc>
      </w:tr>
      <w:tr w:rsidR="00BE589F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2C0E37" w:rsidP="002C0E37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2 411.956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2 869,482</w:t>
            </w:r>
          </w:p>
        </w:tc>
      </w:tr>
      <w:tr w:rsidR="00BE589F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F174C4" w:rsidRDefault="00F174C4" w:rsidP="00160B4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814,</w:t>
            </w:r>
            <w:r>
              <w:rPr>
                <w:szCs w:val="24"/>
                <w:lang w:val="en-US"/>
              </w:rPr>
              <w:t>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BE589F" w:rsidRPr="004B3CA9" w:rsidTr="00AF05D8">
        <w:trPr>
          <w:trHeight w:val="16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F174C4" w:rsidP="00160B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814,307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BE589F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F174C4" w:rsidP="00F174C4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814,307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BE589F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F174C4" w:rsidRDefault="00012BF3" w:rsidP="00F174C4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1 1</w:t>
            </w:r>
            <w:r w:rsidR="00F174C4">
              <w:rPr>
                <w:szCs w:val="24"/>
                <w:lang w:val="en-US"/>
              </w:rPr>
              <w:t>23</w:t>
            </w:r>
            <w:r>
              <w:rPr>
                <w:szCs w:val="24"/>
              </w:rPr>
              <w:t>,</w:t>
            </w:r>
            <w:r w:rsidR="00F174C4">
              <w:rPr>
                <w:szCs w:val="24"/>
                <w:lang w:val="en-US"/>
              </w:rPr>
              <w:t>561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BE589F" w:rsidRPr="004B3CA9" w:rsidTr="00AF05D8">
        <w:trPr>
          <w:trHeight w:val="17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F174C4" w:rsidRDefault="00BE589F" w:rsidP="00F174C4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1</w:t>
            </w:r>
            <w:r w:rsidR="00F174C4">
              <w:rPr>
                <w:szCs w:val="24"/>
              </w:rPr>
              <w:t> </w:t>
            </w:r>
            <w:r w:rsidR="00F174C4">
              <w:rPr>
                <w:szCs w:val="24"/>
                <w:lang w:val="en-US"/>
              </w:rPr>
              <w:t>123,561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BE589F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F174C4" w:rsidRDefault="00F174C4" w:rsidP="00F174C4">
            <w:pPr>
              <w:jc w:val="right"/>
              <w:rPr>
                <w:szCs w:val="24"/>
              </w:rPr>
            </w:pPr>
            <w:r w:rsidRPr="00F174C4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 xml:space="preserve"> </w:t>
            </w:r>
            <w:r w:rsidRPr="00F174C4">
              <w:rPr>
                <w:szCs w:val="24"/>
              </w:rPr>
              <w:t>123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5</w:t>
            </w:r>
            <w:r w:rsidRPr="00F174C4">
              <w:rPr>
                <w:szCs w:val="24"/>
              </w:rPr>
              <w:t>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BE589F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2C0E37" w:rsidP="004E399C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410,529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530,849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BE589F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C2" w:rsidRPr="002C0E37" w:rsidRDefault="009145C2" w:rsidP="005609F6">
            <w:pPr>
              <w:jc w:val="right"/>
              <w:rPr>
                <w:szCs w:val="24"/>
              </w:rPr>
            </w:pPr>
          </w:p>
          <w:p w:rsidR="009145C2" w:rsidRPr="002C0E37" w:rsidRDefault="009145C2" w:rsidP="005609F6">
            <w:pPr>
              <w:jc w:val="right"/>
              <w:rPr>
                <w:szCs w:val="24"/>
              </w:rPr>
            </w:pPr>
          </w:p>
          <w:p w:rsidR="009145C2" w:rsidRPr="002C0E37" w:rsidRDefault="009145C2" w:rsidP="005609F6">
            <w:pPr>
              <w:jc w:val="right"/>
              <w:rPr>
                <w:szCs w:val="24"/>
              </w:rPr>
            </w:pPr>
          </w:p>
          <w:p w:rsidR="009145C2" w:rsidRPr="002C0E37" w:rsidRDefault="002C0E37" w:rsidP="009145C2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379,805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BE589F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2C0E37" w:rsidRDefault="002C0E37" w:rsidP="00BE589F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379,805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BE589F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F174C4" w:rsidRDefault="00F174C4" w:rsidP="00BE589F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30.724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BE589F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F174C4" w:rsidRDefault="00F174C4" w:rsidP="00BE589F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30.724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BE589F" w:rsidRPr="004B3CA9" w:rsidTr="00AF05D8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8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E589F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89F" w:rsidRPr="004B3CA9" w:rsidRDefault="00BE589F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89F" w:rsidRPr="004B3CA9" w:rsidRDefault="00BE589F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1F81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F174C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,</w:t>
            </w:r>
            <w:r w:rsidR="00F174C4">
              <w:rPr>
                <w:szCs w:val="24"/>
                <w:lang w:val="en-US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1F81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Закупка товаров, работ и услуг для </w:t>
            </w:r>
            <w:r w:rsidRPr="004B3CA9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F174C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F174C4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1F81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F174C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F174C4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1F81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1F81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1F81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F81" w:rsidRPr="004B3CA9" w:rsidRDefault="009F1F81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F81" w:rsidRPr="004B3CA9" w:rsidRDefault="009F1F81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F174C4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4C4" w:rsidRPr="002C0E37" w:rsidRDefault="00F174C4" w:rsidP="00F174C4">
            <w:pPr>
              <w:rPr>
                <w:bCs/>
                <w:strike/>
                <w:szCs w:val="24"/>
              </w:rPr>
            </w:pPr>
            <w:r w:rsidRPr="002C0E37">
              <w:rPr>
                <w:bCs/>
                <w:szCs w:val="24"/>
              </w:rPr>
              <w:t xml:space="preserve">Поощрение за содействие достижению показателей </w:t>
            </w:r>
            <w:proofErr w:type="gramStart"/>
            <w:r w:rsidRPr="002C0E37">
              <w:rPr>
                <w:bCs/>
                <w:szCs w:val="24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2C0E37">
              <w:rPr>
                <w:bCs/>
                <w:szCs w:val="24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5549</w:t>
            </w:r>
            <w:r>
              <w:rPr>
                <w:szCs w:val="24"/>
                <w:lang w:val="en-US"/>
              </w:rPr>
              <w:t>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F174C4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4C4" w:rsidRPr="004B3CA9" w:rsidRDefault="00F174C4" w:rsidP="00F174C4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5549F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F174C4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4C4" w:rsidRPr="004B3CA9" w:rsidRDefault="00F174C4" w:rsidP="00F174C4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4C4" w:rsidRPr="004B3CA9" w:rsidRDefault="00F174C4" w:rsidP="00F174C4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4C4" w:rsidRPr="00F174C4" w:rsidRDefault="00F174C4" w:rsidP="00F174C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5549F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4C4" w:rsidRPr="004B3CA9" w:rsidRDefault="00F174C4" w:rsidP="00F174C4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 «Защита населения и территорий от чрезвычайных ситуаций и обеспечение первичных мер пожарной безопасности в Посельском сельсовете Кузнецкого района Пензенской области на 2015-2022 годы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21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21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B154BD" w:rsidRPr="004B3CA9" w:rsidTr="00AF05D8">
        <w:trPr>
          <w:trHeight w:val="22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D36F4B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277,692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D36F4B" w:rsidP="00012BF3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</w:tr>
      <w:tr w:rsidR="00B154BD" w:rsidRPr="004B3CA9" w:rsidTr="00AF05D8">
        <w:trPr>
          <w:trHeight w:val="73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D36F4B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мероприятия по обеспечению первичных мер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D36F4B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D36F4B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D36F4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 w:rsidR="00D36F4B">
              <w:rPr>
                <w:szCs w:val="24"/>
              </w:rPr>
              <w:t>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D36F4B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B154BD" w:rsidRPr="004B3CA9" w:rsidTr="00AF05D8">
        <w:trPr>
          <w:trHeight w:val="13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 w:rsidR="00865B0F"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B154BD" w:rsidRPr="004B3CA9" w:rsidTr="00AF05D8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 w:rsidR="00865B0F"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B154BD" w:rsidRPr="004B3CA9" w:rsidTr="00AF05D8">
        <w:trPr>
          <w:trHeight w:val="5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 w:rsidR="00865B0F"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 w:rsidR="00865B0F"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4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2C0E37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92</w:t>
            </w:r>
            <w:r w:rsidR="00012BF3">
              <w:rPr>
                <w:b/>
                <w:bCs/>
                <w:szCs w:val="24"/>
              </w:rPr>
              <w:t>0,8</w:t>
            </w:r>
            <w:r>
              <w:rPr>
                <w:b/>
                <w:bCs/>
                <w:szCs w:val="24"/>
                <w:lang w:val="en-US"/>
              </w:rPr>
              <w:t>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1 176,000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1240,182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B154BD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761,385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1060,182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2C0E37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     761,385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761,385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B154BD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405,676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2C0E37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305,634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2C0E37" w:rsidP="002C0E37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  <w:lang w:val="en-US"/>
              </w:rPr>
              <w:t>305,634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2C0E37" w:rsidRDefault="00865B0F" w:rsidP="002C0E37">
            <w:pPr>
              <w:jc w:val="right"/>
              <w:rPr>
                <w:szCs w:val="24"/>
                <w:lang w:val="en-US"/>
              </w:rPr>
            </w:pPr>
            <w:r w:rsidRPr="002C0E37">
              <w:rPr>
                <w:szCs w:val="24"/>
              </w:rPr>
              <w:t>30</w:t>
            </w:r>
            <w:r w:rsidR="002C0E37" w:rsidRPr="002C0E37">
              <w:rPr>
                <w:szCs w:val="24"/>
                <w:lang w:val="en-US"/>
              </w:rPr>
              <w:t>5</w:t>
            </w:r>
            <w:r w:rsidRPr="002C0E37">
              <w:rPr>
                <w:szCs w:val="24"/>
              </w:rPr>
              <w:t>,63</w:t>
            </w:r>
            <w:r w:rsidR="002C0E37" w:rsidRPr="002C0E37">
              <w:rPr>
                <w:szCs w:val="24"/>
                <w:lang w:val="en-US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012BF3" w:rsidP="00865B0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</w:t>
            </w:r>
            <w:r w:rsidR="00865B0F">
              <w:rPr>
                <w:szCs w:val="24"/>
              </w:rPr>
              <w:t>042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012BF3" w:rsidP="00865B0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</w:t>
            </w:r>
            <w:r w:rsidR="002C0E37">
              <w:rPr>
                <w:szCs w:val="24"/>
              </w:rPr>
              <w:t>0</w:t>
            </w:r>
            <w:r w:rsidR="00865B0F">
              <w:rPr>
                <w:szCs w:val="24"/>
              </w:rPr>
              <w:t>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355,709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624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243,609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243,609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524,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243,609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200CD4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4B3CA9">
              <w:rPr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4B3CA9">
              <w:rPr>
                <w:szCs w:val="24"/>
              </w:rPr>
              <w:t xml:space="preserve"> в сфере градостроительства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4221,350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680,754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753,000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Взносы  в фонд капитального ремонта за муниципальные квартиры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865B0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2018,613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420,000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250,563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E02564" w:rsidRDefault="00865B0F" w:rsidP="00B154BD">
            <w:pPr>
              <w:jc w:val="righ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1768,05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57F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1768,05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57F9" w:rsidRDefault="00B154BD" w:rsidP="00B154BD">
            <w:pPr>
              <w:jc w:val="right"/>
              <w:rPr>
                <w:szCs w:val="24"/>
              </w:rPr>
            </w:pPr>
            <w:r w:rsidRPr="004B57F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803,877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803,877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803,877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5536A5">
              <w:rPr>
                <w:szCs w:val="24"/>
              </w:rPr>
              <w:t xml:space="preserve">Расходы на капитальный ремонт и ремонт сетей и сооружений водоснабжения в населенных пунктах Пензенской области (на условиях </w:t>
            </w:r>
            <w:proofErr w:type="spellStart"/>
            <w:r w:rsidRPr="005536A5">
              <w:rPr>
                <w:szCs w:val="24"/>
              </w:rPr>
              <w:t>софинансирования</w:t>
            </w:r>
            <w:proofErr w:type="spellEnd"/>
            <w:r w:rsidRPr="005536A5">
              <w:rPr>
                <w:szCs w:val="24"/>
              </w:rPr>
              <w:t>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0C7BE9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5536A5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E02564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0C7BE9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5536A5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E02564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0C7BE9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5536A5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E02564" w:rsidRDefault="00200CD4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E399C" w:rsidRDefault="00865B0F" w:rsidP="00865B0F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2 199,910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330,000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401,544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B154BD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401,544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401,544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по организации благоустройства и озеленения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153,764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865B0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153,764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865B0F" w:rsidP="00865B0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153,764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44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</w:t>
            </w:r>
            <w:r>
              <w:rPr>
                <w:szCs w:val="24"/>
              </w:rPr>
              <w:t>на обустройство детской игровой площадки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59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660A3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42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Default="00B154BD" w:rsidP="00B154BD">
            <w:pPr>
              <w:rPr>
                <w:szCs w:val="24"/>
              </w:rPr>
            </w:pPr>
          </w:p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  <w:r w:rsidRPr="004B3CA9">
              <w:rPr>
                <w:szCs w:val="24"/>
              </w:rPr>
              <w:lastRenderedPageBreak/>
              <w:t>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0E4BC6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Default="00B154BD" w:rsidP="00B154BD">
            <w:pPr>
              <w:rPr>
                <w:szCs w:val="24"/>
              </w:rPr>
            </w:pPr>
          </w:p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3660A3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0E4BC6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901</w:t>
            </w:r>
          </w:p>
          <w:p w:rsidR="00B154BD" w:rsidRPr="004B3CA9" w:rsidRDefault="00B154BD" w:rsidP="00B154BD"/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B154BD" w:rsidRPr="004B3CA9" w:rsidRDefault="00B154BD" w:rsidP="00B154BD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r w:rsidRPr="004B3CA9"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  <w:rPr>
                <w:lang w:val="en-US"/>
              </w:rPr>
            </w:pPr>
          </w:p>
          <w:p w:rsidR="00B154BD" w:rsidRPr="00AF2AA7" w:rsidRDefault="00200CD4" w:rsidP="00B154BD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  <w:rPr>
                <w:lang w:val="en-US"/>
              </w:rPr>
            </w:pPr>
          </w:p>
          <w:p w:rsidR="00B154BD" w:rsidRPr="004B3CA9" w:rsidRDefault="00B154BD" w:rsidP="00B154BD">
            <w:pPr>
              <w:jc w:val="right"/>
              <w:rPr>
                <w:lang w:val="en-US"/>
              </w:rPr>
            </w:pPr>
          </w:p>
          <w:p w:rsidR="00B154BD" w:rsidRPr="004B3CA9" w:rsidRDefault="00B154BD" w:rsidP="00B154BD">
            <w:pPr>
              <w:jc w:val="right"/>
              <w:rPr>
                <w:lang w:val="en-US"/>
              </w:rPr>
            </w:pPr>
          </w:p>
          <w:p w:rsidR="00B154BD" w:rsidRPr="004B3CA9" w:rsidRDefault="00B154BD" w:rsidP="00B154BD">
            <w:pPr>
              <w:jc w:val="right"/>
              <w:rPr>
                <w:lang w:val="en-US"/>
              </w:rPr>
            </w:pPr>
          </w:p>
          <w:p w:rsidR="00B154BD" w:rsidRPr="004B3CA9" w:rsidRDefault="00B154BD" w:rsidP="00B154BD">
            <w:pPr>
              <w:jc w:val="right"/>
            </w:pPr>
            <w:r w:rsidRPr="004B3CA9">
              <w:rPr>
                <w:lang w:val="en-US"/>
              </w:rPr>
              <w:t>0</w:t>
            </w:r>
            <w:r w:rsidRPr="004B3CA9">
              <w:t>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  <w:r w:rsidRPr="004B3CA9">
              <w:t>0,000</w:t>
            </w:r>
          </w:p>
        </w:tc>
      </w:tr>
      <w:tr w:rsidR="00B154BD" w:rsidRPr="004B3CA9" w:rsidTr="00AF05D8">
        <w:trPr>
          <w:trHeight w:val="89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r w:rsidRPr="004B3CA9"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B154BD" w:rsidRPr="004B3CA9" w:rsidRDefault="00B154BD" w:rsidP="00B154BD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r w:rsidRPr="004B3CA9"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  <w:rPr>
                <w:lang w:val="en-US"/>
              </w:rPr>
            </w:pPr>
          </w:p>
          <w:p w:rsidR="00B154BD" w:rsidRDefault="00B154BD" w:rsidP="00B154BD">
            <w:pPr>
              <w:jc w:val="right"/>
              <w:rPr>
                <w:lang w:val="en-US"/>
              </w:rPr>
            </w:pPr>
          </w:p>
          <w:p w:rsidR="00B154BD" w:rsidRPr="008A73F5" w:rsidRDefault="00200CD4" w:rsidP="00B154BD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Default="00B154BD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B154BD" w:rsidRPr="004B3CA9" w:rsidRDefault="00B154BD" w:rsidP="00B154BD">
            <w:pPr>
              <w:tabs>
                <w:tab w:val="center" w:pos="495"/>
                <w:tab w:val="right" w:pos="991"/>
              </w:tabs>
            </w:pPr>
            <w:r>
              <w:t xml:space="preserve">      </w:t>
            </w: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Default="00B154BD" w:rsidP="00B154BD">
            <w:pPr>
              <w:tabs>
                <w:tab w:val="center" w:pos="504"/>
                <w:tab w:val="right" w:pos="1008"/>
              </w:tabs>
            </w:pPr>
            <w:r>
              <w:tab/>
            </w:r>
          </w:p>
          <w:p w:rsidR="00B154BD" w:rsidRPr="004B3CA9" w:rsidRDefault="00B154BD" w:rsidP="00B154BD">
            <w:pPr>
              <w:tabs>
                <w:tab w:val="center" w:pos="504"/>
                <w:tab w:val="right" w:pos="1008"/>
              </w:tabs>
            </w:pPr>
            <w:r>
              <w:t xml:space="preserve">       </w:t>
            </w:r>
            <w:r>
              <w:tab/>
            </w:r>
            <w:r w:rsidRPr="004B3CA9">
              <w:t>0,000</w:t>
            </w:r>
          </w:p>
        </w:tc>
      </w:tr>
      <w:tr w:rsidR="00B154BD" w:rsidRPr="004B3CA9" w:rsidTr="00AF05D8">
        <w:trPr>
          <w:trHeight w:val="78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r w:rsidRPr="004B3CA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r w:rsidRPr="004B3CA9"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B154BD" w:rsidRPr="004B3CA9" w:rsidRDefault="00B154BD" w:rsidP="00B154BD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/>
          <w:p w:rsidR="00B154BD" w:rsidRPr="004B3CA9" w:rsidRDefault="00B154BD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200</w:t>
            </w:r>
          </w:p>
          <w:p w:rsidR="00B154BD" w:rsidRPr="004B3CA9" w:rsidRDefault="00B154BD" w:rsidP="00B154BD"/>
          <w:p w:rsidR="00B154BD" w:rsidRPr="004B3CA9" w:rsidRDefault="00B154BD" w:rsidP="00B154BD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Default="00B154BD" w:rsidP="00B154BD">
            <w:pPr>
              <w:jc w:val="right"/>
              <w:rPr>
                <w:lang w:val="en-US"/>
              </w:rPr>
            </w:pPr>
          </w:p>
          <w:p w:rsidR="00B154BD" w:rsidRPr="008A73F5" w:rsidRDefault="00200CD4" w:rsidP="00B154BD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Default="00B154BD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B154BD" w:rsidRPr="004B3CA9" w:rsidRDefault="00B154BD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54BD" w:rsidRPr="004B3CA9" w:rsidRDefault="00B154BD" w:rsidP="00B154BD">
            <w:pPr>
              <w:jc w:val="right"/>
            </w:pPr>
          </w:p>
          <w:p w:rsidR="00B154BD" w:rsidRDefault="00B154BD" w:rsidP="00B154BD">
            <w:pPr>
              <w:jc w:val="right"/>
            </w:pPr>
          </w:p>
          <w:p w:rsidR="00B154BD" w:rsidRPr="004B3CA9" w:rsidRDefault="00B154BD" w:rsidP="00B154BD">
            <w:pPr>
              <w:jc w:val="right"/>
            </w:pPr>
            <w:r w:rsidRPr="004B3CA9">
              <w:t>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200CD4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D315CA">
              <w:rPr>
                <w:b/>
                <w:bCs/>
                <w:szCs w:val="24"/>
                <w:lang w:val="en-US"/>
              </w:rPr>
              <w:t>3 630.684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D315CA">
              <w:rPr>
                <w:b/>
                <w:bCs/>
                <w:szCs w:val="24"/>
                <w:lang w:val="en-US"/>
              </w:rPr>
              <w:t>3 597,328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200CD4">
            <w:pPr>
              <w:jc w:val="right"/>
              <w:rPr>
                <w:szCs w:val="24"/>
                <w:lang w:val="en-US"/>
              </w:rPr>
            </w:pPr>
            <w:r w:rsidRPr="00D315CA">
              <w:rPr>
                <w:szCs w:val="24"/>
                <w:lang w:val="en-US"/>
              </w:rPr>
              <w:t>3597,328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69,279</w:t>
            </w:r>
          </w:p>
        </w:tc>
      </w:tr>
      <w:tr w:rsidR="00B154BD" w:rsidRPr="003E146E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  <w:r>
              <w:rPr>
                <w:szCs w:val="24"/>
              </w:rPr>
              <w:t xml:space="preserve"> 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E146E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B154BD" w:rsidRPr="003E146E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E146E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B154BD" w:rsidRPr="003E146E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E146E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</w:rPr>
            </w:pPr>
            <w:r w:rsidRPr="00D315CA">
              <w:rPr>
                <w:szCs w:val="24"/>
              </w:rPr>
              <w:t>486,902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 w:rsidRPr="00D315CA">
              <w:rPr>
                <w:szCs w:val="24"/>
                <w:lang w:val="en-US"/>
              </w:rPr>
              <w:t>486,902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 w:rsidRPr="00D315CA">
              <w:rPr>
                <w:szCs w:val="24"/>
                <w:lang w:val="en-US"/>
              </w:rPr>
              <w:t>486,902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B154BD">
            <w:pPr>
              <w:jc w:val="right"/>
              <w:rPr>
                <w:szCs w:val="24"/>
              </w:rPr>
            </w:pPr>
            <w:r w:rsidRPr="00D315CA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0C3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C3B50">
              <w:rPr>
                <w:szCs w:val="24"/>
              </w:rPr>
              <w:t> 373,419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E146E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0C3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C3B50">
              <w:rPr>
                <w:szCs w:val="24"/>
              </w:rPr>
              <w:t> 373,419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E146E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0C3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C3B50">
              <w:rPr>
                <w:szCs w:val="24"/>
              </w:rPr>
              <w:t> 373,419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3E146E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0E4BC6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Default="00B154BD" w:rsidP="00B154BD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Default="00B154BD" w:rsidP="00B154BD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B154BD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Default="00B154BD" w:rsidP="00B154BD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lastRenderedPageBreak/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</w:rPr>
              <w:t>38,</w:t>
            </w:r>
            <w:r w:rsidR="00D315CA">
              <w:rPr>
                <w:b/>
                <w:bCs/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B154BD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D315CA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</w:rPr>
              <w:t>38,</w:t>
            </w:r>
            <w:r w:rsidR="00D315CA">
              <w:rPr>
                <w:b/>
                <w:bCs/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B154BD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 w:rsidR="00D315CA"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 w:rsidR="00D315CA"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 w:rsidR="00D315CA"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B154BD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310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B154BD" w:rsidP="00D315CA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 w:rsidR="00D315CA">
              <w:rPr>
                <w:szCs w:val="24"/>
                <w:lang w:val="en-US"/>
              </w:rPr>
              <w:t>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B154BD" w:rsidRPr="004B3CA9" w:rsidTr="00AF05D8">
        <w:trPr>
          <w:trHeight w:val="60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BD" w:rsidRPr="004B3CA9" w:rsidRDefault="00B154BD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D315CA" w:rsidRDefault="00D315CA" w:rsidP="00200CD4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11 748,096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6 138,788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6 192,843</w:t>
            </w:r>
          </w:p>
        </w:tc>
      </w:tr>
    </w:tbl>
    <w:p w:rsidR="00BE589F" w:rsidRDefault="00BE589F" w:rsidP="002A397A">
      <w:pPr>
        <w:jc w:val="right"/>
        <w:rPr>
          <w:szCs w:val="24"/>
        </w:rPr>
      </w:pPr>
    </w:p>
    <w:p w:rsidR="000824E4" w:rsidRDefault="000824E4" w:rsidP="002A397A">
      <w:pPr>
        <w:jc w:val="right"/>
        <w:rPr>
          <w:szCs w:val="24"/>
        </w:rPr>
      </w:pPr>
    </w:p>
    <w:p w:rsidR="002678FF" w:rsidRPr="004B0E2F" w:rsidRDefault="002678FF" w:rsidP="002678FF">
      <w:pPr>
        <w:autoSpaceDE w:val="0"/>
        <w:autoSpaceDN w:val="0"/>
        <w:adjustRightInd w:val="0"/>
        <w:ind w:firstLine="567"/>
        <w:contextualSpacing/>
        <w:jc w:val="both"/>
        <w:outlineLvl w:val="6"/>
        <w:rPr>
          <w:sz w:val="28"/>
          <w:szCs w:val="28"/>
          <w:lang w:eastAsia="x-none"/>
        </w:rPr>
      </w:pPr>
      <w:r w:rsidRPr="004B0E2F">
        <w:rPr>
          <w:sz w:val="28"/>
          <w:szCs w:val="28"/>
          <w:lang w:eastAsia="x-none"/>
        </w:rPr>
        <w:t>1.</w:t>
      </w:r>
      <w:r w:rsidR="00085D99">
        <w:rPr>
          <w:sz w:val="28"/>
          <w:szCs w:val="28"/>
          <w:lang w:eastAsia="x-none"/>
        </w:rPr>
        <w:t>8</w:t>
      </w:r>
      <w:r w:rsidRPr="004B0E2F">
        <w:rPr>
          <w:sz w:val="28"/>
          <w:szCs w:val="28"/>
          <w:lang w:eastAsia="x-none"/>
        </w:rPr>
        <w:t xml:space="preserve">. </w:t>
      </w:r>
      <w:r w:rsidRPr="004B0E2F">
        <w:rPr>
          <w:sz w:val="28"/>
          <w:szCs w:val="28"/>
          <w:lang w:val="x-none" w:eastAsia="x-none"/>
        </w:rPr>
        <w:t xml:space="preserve">Приложение № </w:t>
      </w:r>
      <w:r w:rsidRPr="004B0E2F">
        <w:rPr>
          <w:sz w:val="28"/>
          <w:szCs w:val="28"/>
          <w:lang w:eastAsia="x-none"/>
        </w:rPr>
        <w:t>11</w:t>
      </w:r>
      <w:r w:rsidRPr="004B0E2F">
        <w:rPr>
          <w:sz w:val="28"/>
          <w:szCs w:val="28"/>
          <w:lang w:val="x-none" w:eastAsia="x-none"/>
        </w:rPr>
        <w:t xml:space="preserve"> к решению изложить в новой редакции:</w:t>
      </w:r>
    </w:p>
    <w:p w:rsidR="000824E4" w:rsidRPr="004B0E2F" w:rsidRDefault="000824E4" w:rsidP="002A397A">
      <w:pPr>
        <w:jc w:val="right"/>
        <w:rPr>
          <w:szCs w:val="24"/>
        </w:rPr>
      </w:pPr>
    </w:p>
    <w:p w:rsidR="00B663FC" w:rsidRPr="004B0E2F" w:rsidRDefault="00EB5DD5" w:rsidP="007C4C01">
      <w:pPr>
        <w:pStyle w:val="8"/>
        <w:keepNext/>
        <w:spacing w:after="0" w:line="240" w:lineRule="auto"/>
        <w:ind w:left="9639" w:right="-527"/>
        <w:contextualSpacing/>
      </w:pPr>
      <w:r w:rsidRPr="004B0E2F">
        <w:t>Приложение № 1</w:t>
      </w:r>
      <w:r w:rsidR="004843D1" w:rsidRPr="004B0E2F">
        <w:t>1</w:t>
      </w:r>
    </w:p>
    <w:p w:rsidR="0007212D" w:rsidRPr="004B3CA9" w:rsidRDefault="0007212D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07212D" w:rsidRPr="004B3CA9" w:rsidRDefault="0007212D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 xml:space="preserve">Посельского сельсовета Кузнецкого района Пензенской области «О бюджете Посельского </w:t>
      </w:r>
      <w:r w:rsidRPr="004B3CA9">
        <w:rPr>
          <w:szCs w:val="24"/>
        </w:rPr>
        <w:lastRenderedPageBreak/>
        <w:t>сельсовета Кузнецкого района Пензенской области на 2020 год и на плановый период 2021 и 2022 годов»</w:t>
      </w:r>
      <w:r w:rsidRPr="004B3CA9">
        <w:rPr>
          <w:b/>
          <w:szCs w:val="24"/>
        </w:rPr>
        <w:t xml:space="preserve"> </w:t>
      </w:r>
    </w:p>
    <w:p w:rsidR="0007212D" w:rsidRPr="004B3CA9" w:rsidRDefault="0007212D" w:rsidP="0007212D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4B3CA9">
        <w:rPr>
          <w:rFonts w:ascii="Times New Roman" w:hAnsi="Times New Roman"/>
          <w:b w:val="0"/>
          <w:sz w:val="24"/>
          <w:szCs w:val="24"/>
        </w:rPr>
        <w:t>от 25 декабря 2019 г. № 45-7/7</w:t>
      </w:r>
    </w:p>
    <w:p w:rsidR="00B663FC" w:rsidRPr="004B0E2F" w:rsidRDefault="00B663FC" w:rsidP="00B663FC">
      <w:pPr>
        <w:rPr>
          <w:highlight w:val="yellow"/>
        </w:rPr>
      </w:pPr>
    </w:p>
    <w:p w:rsidR="00437AA1" w:rsidRPr="004B0E2F" w:rsidRDefault="00B663FC" w:rsidP="00437AA1">
      <w:pPr>
        <w:jc w:val="center"/>
        <w:rPr>
          <w:sz w:val="28"/>
          <w:szCs w:val="28"/>
        </w:rPr>
      </w:pPr>
      <w:r w:rsidRPr="004B0E2F">
        <w:rPr>
          <w:sz w:val="28"/>
          <w:szCs w:val="28"/>
        </w:rPr>
        <w:t xml:space="preserve">Распределение </w:t>
      </w:r>
      <w:r w:rsidR="00437AA1" w:rsidRPr="004B0E2F">
        <w:rPr>
          <w:sz w:val="28"/>
          <w:szCs w:val="28"/>
        </w:rPr>
        <w:t xml:space="preserve">бюджетных ассигнований по целевым статьям (муниципальным программам </w:t>
      </w:r>
      <w:r w:rsidR="00891BE7" w:rsidRPr="004B0E2F">
        <w:rPr>
          <w:bCs/>
          <w:sz w:val="28"/>
          <w:szCs w:val="28"/>
        </w:rPr>
        <w:t>Посельского</w:t>
      </w:r>
      <w:r w:rsidR="00437AA1" w:rsidRPr="004B0E2F">
        <w:rPr>
          <w:bCs/>
          <w:sz w:val="28"/>
          <w:szCs w:val="28"/>
        </w:rPr>
        <w:t xml:space="preserve"> сельсовета </w:t>
      </w:r>
      <w:r w:rsidR="00437AA1" w:rsidRPr="004B0E2F">
        <w:rPr>
          <w:sz w:val="28"/>
          <w:szCs w:val="28"/>
        </w:rPr>
        <w:t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</w:t>
      </w:r>
      <w:r w:rsidR="0007212D">
        <w:rPr>
          <w:sz w:val="28"/>
          <w:szCs w:val="28"/>
        </w:rPr>
        <w:t>20</w:t>
      </w:r>
      <w:r w:rsidR="00437AA1" w:rsidRPr="004B0E2F">
        <w:rPr>
          <w:sz w:val="28"/>
          <w:szCs w:val="28"/>
        </w:rPr>
        <w:t xml:space="preserve"> год и на плановый период 20</w:t>
      </w:r>
      <w:r w:rsidR="007C4C01" w:rsidRPr="004B0E2F">
        <w:rPr>
          <w:sz w:val="28"/>
          <w:szCs w:val="28"/>
        </w:rPr>
        <w:t>2</w:t>
      </w:r>
      <w:r w:rsidR="0007212D">
        <w:rPr>
          <w:sz w:val="28"/>
          <w:szCs w:val="28"/>
        </w:rPr>
        <w:t>1</w:t>
      </w:r>
      <w:r w:rsidR="00437AA1" w:rsidRPr="004B0E2F">
        <w:rPr>
          <w:sz w:val="28"/>
          <w:szCs w:val="28"/>
        </w:rPr>
        <w:t xml:space="preserve"> и 202</w:t>
      </w:r>
      <w:r w:rsidR="00AF05D8">
        <w:rPr>
          <w:sz w:val="28"/>
          <w:szCs w:val="28"/>
        </w:rPr>
        <w:t>2</w:t>
      </w:r>
      <w:r w:rsidR="00437AA1" w:rsidRPr="004B0E2F">
        <w:rPr>
          <w:sz w:val="28"/>
          <w:szCs w:val="28"/>
        </w:rPr>
        <w:t xml:space="preserve"> годов</w:t>
      </w:r>
    </w:p>
    <w:p w:rsidR="0007212D" w:rsidRDefault="007F00FF" w:rsidP="007F00FF">
      <w:pPr>
        <w:jc w:val="center"/>
      </w:pPr>
      <w:r w:rsidRPr="004B0E2F">
        <w:t xml:space="preserve">                                                                       </w:t>
      </w:r>
    </w:p>
    <w:p w:rsidR="0007212D" w:rsidRPr="004B0E2F" w:rsidRDefault="007F00FF" w:rsidP="007F00FF">
      <w:pPr>
        <w:jc w:val="center"/>
      </w:pPr>
      <w:r w:rsidRPr="004B0E2F">
        <w:t xml:space="preserve">  </w:t>
      </w:r>
      <w:r w:rsidR="0007212D" w:rsidRPr="004B0E2F">
        <w:t xml:space="preserve">                                                                                                                                           (тыс. руб.)</w:t>
      </w:r>
    </w:p>
    <w:tbl>
      <w:tblPr>
        <w:tblW w:w="12328" w:type="dxa"/>
        <w:tblInd w:w="11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523"/>
        <w:gridCol w:w="506"/>
        <w:gridCol w:w="506"/>
        <w:gridCol w:w="786"/>
        <w:gridCol w:w="336"/>
        <w:gridCol w:w="148"/>
        <w:gridCol w:w="535"/>
        <w:gridCol w:w="970"/>
        <w:gridCol w:w="886"/>
        <w:gridCol w:w="1613"/>
        <w:gridCol w:w="1243"/>
        <w:gridCol w:w="1276"/>
      </w:tblGrid>
      <w:tr w:rsidR="00DD54A6" w:rsidRPr="004B3CA9" w:rsidTr="00093C9F">
        <w:trPr>
          <w:cantSplit/>
          <w:trHeight w:val="1515"/>
          <w:tblHeader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r w:rsidRPr="004B3CA9">
              <w:t>Наименование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07212D" w:rsidRPr="004B3CA9" w:rsidRDefault="0007212D" w:rsidP="0007212D">
            <w:r w:rsidRPr="004B3CA9">
              <w:t>Раздел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07212D" w:rsidRPr="004B3CA9" w:rsidRDefault="0007212D" w:rsidP="0007212D">
            <w:r w:rsidRPr="004B3CA9">
              <w:t>Подраздел</w:t>
            </w:r>
          </w:p>
        </w:tc>
        <w:tc>
          <w:tcPr>
            <w:tcW w:w="2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r w:rsidRPr="004B3CA9">
              <w:t>Целевая статья расходов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bottom"/>
            <w:hideMark/>
          </w:tcPr>
          <w:p w:rsidR="0007212D" w:rsidRPr="004B3CA9" w:rsidRDefault="0007212D" w:rsidP="0007212D">
            <w:pPr>
              <w:jc w:val="center"/>
            </w:pPr>
            <w:r w:rsidRPr="004B3CA9">
              <w:t>Вид расходов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r w:rsidRPr="004B3CA9">
              <w:t>2020 год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r w:rsidRPr="004B3CA9"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r w:rsidRPr="004B3CA9">
              <w:t>2022 год</w:t>
            </w:r>
          </w:p>
        </w:tc>
      </w:tr>
      <w:tr w:rsidR="00093C9F" w:rsidRPr="004B3CA9" w:rsidTr="00093C9F">
        <w:trPr>
          <w:trHeight w:val="157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</w:t>
            </w:r>
            <w:r w:rsidRPr="004B3CA9">
              <w:rPr>
                <w:bCs/>
                <w:szCs w:val="24"/>
              </w:rPr>
              <w:t>Профилактика правонарушений, терроризма и экстремизма, межнациональных (межэтнических) конфликтов в Посельском сельсовете Кузнецкого района Пензенской области на 2015-2022 годы</w:t>
            </w:r>
            <w:r w:rsidRPr="004B3CA9">
              <w:rPr>
                <w:szCs w:val="24"/>
              </w:rPr>
              <w:t>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D315CA" w:rsidRDefault="00D315CA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093C9F" w:rsidRPr="004B3CA9" w:rsidTr="00093C9F">
        <w:trPr>
          <w:trHeight w:val="78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DD6B14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07212D" w:rsidRPr="004B3CA9">
              <w:rPr>
                <w:szCs w:val="24"/>
              </w:rPr>
              <w:t>,</w:t>
            </w:r>
            <w:r w:rsidR="00D315CA">
              <w:rPr>
                <w:szCs w:val="24"/>
                <w:lang w:val="en-US"/>
              </w:rPr>
              <w:t>0</w:t>
            </w:r>
            <w:r w:rsidR="0007212D"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093C9F" w:rsidRPr="004B3CA9" w:rsidTr="00093C9F">
        <w:trPr>
          <w:trHeight w:val="57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Закупка товаров, работ и услуг для государственных </w:t>
            </w:r>
            <w:r w:rsidRPr="004B3CA9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DD6B14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07212D" w:rsidRPr="004B3CA9">
              <w:rPr>
                <w:szCs w:val="24"/>
              </w:rPr>
              <w:t>,</w:t>
            </w:r>
            <w:r w:rsidR="00D315CA">
              <w:rPr>
                <w:szCs w:val="24"/>
                <w:lang w:val="en-US"/>
              </w:rPr>
              <w:t>0</w:t>
            </w:r>
            <w:r w:rsidR="0007212D"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093C9F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DD6B14" w:rsidP="00D315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07212D" w:rsidRPr="004B3CA9">
              <w:rPr>
                <w:szCs w:val="24"/>
              </w:rPr>
              <w:t>,</w:t>
            </w:r>
            <w:r w:rsidR="00D315CA">
              <w:rPr>
                <w:szCs w:val="24"/>
                <w:lang w:val="en-US"/>
              </w:rPr>
              <w:t>0</w:t>
            </w:r>
            <w:r w:rsidR="0007212D"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093C9F" w:rsidRPr="004B3CA9" w:rsidTr="00093C9F">
        <w:trPr>
          <w:trHeight w:val="157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4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="00142C80"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</w:t>
            </w:r>
            <w:r w:rsidR="00142C80" w:rsidRPr="007E3551">
              <w:rPr>
                <w:szCs w:val="24"/>
              </w:rPr>
              <w:lastRenderedPageBreak/>
              <w:t xml:space="preserve">границах населенных пунктов Посельского сельсовета Кузнецкого района Пензенской области на </w:t>
            </w:r>
            <w:r w:rsidR="00142C80" w:rsidRPr="007E3551">
              <w:rPr>
                <w:spacing w:val="-2"/>
                <w:szCs w:val="24"/>
              </w:rPr>
              <w:t xml:space="preserve"> 2015-2022 годы</w:t>
            </w:r>
            <w:r w:rsidR="00142C80">
              <w:rPr>
                <w:spacing w:val="-2"/>
                <w:szCs w:val="24"/>
              </w:rPr>
              <w:t>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7212D" w:rsidRPr="004B3CA9" w:rsidRDefault="0007212D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D315CA" w:rsidRDefault="00380FC1" w:rsidP="00D315C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2</w:t>
            </w:r>
            <w:r w:rsidR="00D315CA">
              <w:rPr>
                <w:szCs w:val="24"/>
                <w:lang w:val="en-US"/>
              </w:rPr>
              <w:t>4</w:t>
            </w:r>
            <w:r>
              <w:rPr>
                <w:szCs w:val="24"/>
              </w:rPr>
              <w:t>4,</w:t>
            </w:r>
            <w:r w:rsidR="00D315CA">
              <w:rPr>
                <w:szCs w:val="24"/>
                <w:lang w:val="en-US"/>
              </w:rPr>
              <w:t>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7212D" w:rsidRPr="004B3CA9" w:rsidRDefault="0007212D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D315CA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244,392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AF05D8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мероприятия по обеспечению первичных мер </w:t>
            </w:r>
            <w:r w:rsidRPr="004B3CA9">
              <w:rPr>
                <w:szCs w:val="24"/>
              </w:rPr>
              <w:lastRenderedPageBreak/>
              <w:t>пожарной безопасности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244,392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244,392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244,392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AF05D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3630.684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</w:t>
            </w: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4,040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AF05D8" w:rsidRDefault="00B154BD" w:rsidP="00AF05D8">
            <w:pPr>
              <w:rPr>
                <w:szCs w:val="24"/>
              </w:rPr>
            </w:pPr>
            <w:r w:rsidRPr="00AF05D8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(прочие расходы)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DD54A6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DD54A6" w:rsidRDefault="00B154BD" w:rsidP="00B154BD">
            <w:pPr>
              <w:rPr>
                <w:szCs w:val="24"/>
              </w:rPr>
            </w:pPr>
            <w:r w:rsidRPr="00DD54A6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DD54A6" w:rsidRDefault="00B154BD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DD54A6" w:rsidRDefault="00B154BD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DD54A6" w:rsidRDefault="00B154BD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DD54A6" w:rsidRDefault="00B154BD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DD54A6" w:rsidRDefault="00B154BD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DD54A6" w:rsidRDefault="00B154BD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D54A6" w:rsidRDefault="00B154BD" w:rsidP="00B154BD">
            <w:pPr>
              <w:rPr>
                <w:szCs w:val="24"/>
              </w:rPr>
            </w:pPr>
            <w:r w:rsidRPr="00DD54A6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D54A6" w:rsidRDefault="00B154BD" w:rsidP="00D315CA">
            <w:pPr>
              <w:jc w:val="right"/>
              <w:rPr>
                <w:szCs w:val="24"/>
              </w:rPr>
            </w:pPr>
            <w:r w:rsidRPr="00DD54A6">
              <w:rPr>
                <w:szCs w:val="24"/>
              </w:rPr>
              <w:t xml:space="preserve">             </w:t>
            </w:r>
            <w:r w:rsidR="00AF05D8" w:rsidRPr="00DD54A6">
              <w:rPr>
                <w:szCs w:val="24"/>
              </w:rPr>
              <w:t xml:space="preserve">  </w:t>
            </w:r>
            <w:r w:rsidRPr="00DD54A6">
              <w:rPr>
                <w:szCs w:val="24"/>
              </w:rPr>
              <w:t>288,557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D54A6" w:rsidRDefault="00B154BD" w:rsidP="00B154BD">
            <w:pPr>
              <w:jc w:val="right"/>
              <w:rPr>
                <w:szCs w:val="24"/>
              </w:rPr>
            </w:pPr>
            <w:r w:rsidRPr="00DD54A6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D54A6" w:rsidRDefault="00B154BD" w:rsidP="00B154BD">
            <w:pPr>
              <w:jc w:val="right"/>
              <w:rPr>
                <w:szCs w:val="24"/>
              </w:rPr>
            </w:pPr>
            <w:r w:rsidRPr="00DD54A6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</w:t>
            </w: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</w:t>
            </w: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486.902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486,902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486,902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</w:t>
            </w:r>
            <w:r w:rsidRPr="004B3CA9">
              <w:rPr>
                <w:szCs w:val="24"/>
              </w:rPr>
              <w:lastRenderedPageBreak/>
              <w:t xml:space="preserve">подведомственных учреждений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EE3960" w:rsidRDefault="00B154BD" w:rsidP="00B154BD">
            <w:pPr>
              <w:jc w:val="center"/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315CA" w:rsidRDefault="00D315CA" w:rsidP="00DD54A6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2373,419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2373,419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proofErr w:type="gramStart"/>
            <w:r>
              <w:rPr>
                <w:szCs w:val="24"/>
              </w:rPr>
              <w:t>1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315CA" w:rsidRDefault="00D315CA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2373,419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EE3960">
              <w:rPr>
                <w:szCs w:val="24"/>
              </w:rPr>
              <w:t xml:space="preserve">Расходы на мероприятия по сохранению и обустройству природных ландшафтов, историко-культурных </w:t>
            </w:r>
            <w:r w:rsidRPr="00EE3960">
              <w:rPr>
                <w:szCs w:val="24"/>
              </w:rPr>
              <w:lastRenderedPageBreak/>
              <w:t>памятников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Default="00B154BD" w:rsidP="00B154BD"/>
          <w:p w:rsidR="00B154BD" w:rsidRDefault="00B154BD" w:rsidP="00B154BD"/>
          <w:p w:rsidR="00B154BD" w:rsidRDefault="00B154BD" w:rsidP="00B154BD"/>
          <w:p w:rsidR="008F5C81" w:rsidRDefault="008F5C81" w:rsidP="00B154BD"/>
          <w:p w:rsidR="00B154BD" w:rsidRDefault="00B154BD" w:rsidP="00B154BD">
            <w:r w:rsidRPr="00EE3960">
              <w:lastRenderedPageBreak/>
              <w:t>21480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Default="00B154BD" w:rsidP="00B154BD"/>
          <w:p w:rsidR="00B154BD" w:rsidRDefault="00B154BD" w:rsidP="00B154BD"/>
          <w:p w:rsidR="00B154BD" w:rsidRDefault="00B154BD" w:rsidP="00B154BD">
            <w:r w:rsidRPr="0070684D">
              <w:t>21480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4A6" w:rsidRDefault="00DD54A6" w:rsidP="00B154BD"/>
          <w:p w:rsidR="00DD54A6" w:rsidRDefault="00DD54A6" w:rsidP="00B154BD"/>
          <w:p w:rsidR="00D315CA" w:rsidRDefault="00D315CA" w:rsidP="00B154BD"/>
          <w:p w:rsidR="00B154BD" w:rsidRDefault="00B154BD" w:rsidP="00B154BD">
            <w:r w:rsidRPr="0070684D">
              <w:t>21480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295,339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143,000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143,000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D54A6" w:rsidRDefault="00DD54A6" w:rsidP="00B154BD">
            <w:pPr>
              <w:jc w:val="right"/>
              <w:rPr>
                <w:szCs w:val="24"/>
              </w:rPr>
            </w:pPr>
          </w:p>
          <w:p w:rsidR="00DD54A6" w:rsidRPr="004B3CA9" w:rsidRDefault="00DD54A6" w:rsidP="00DD54A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DD54A6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DD54A6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8F5C81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2,826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8F5C81" w:rsidP="008F5C81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2,826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DD54A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  </w:t>
            </w:r>
            <w:r w:rsidR="00DD54A6">
              <w:rPr>
                <w:szCs w:val="24"/>
              </w:rPr>
              <w:t xml:space="preserve">   </w:t>
            </w:r>
            <w:r>
              <w:rPr>
                <w:szCs w:val="24"/>
              </w:rPr>
              <w:t>221,363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C0A5A" w:rsidRDefault="00093C9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2929,200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DC0A5A" w:rsidRDefault="00B154BD" w:rsidP="00B154BD">
            <w:pPr>
              <w:jc w:val="right"/>
              <w:rPr>
                <w:szCs w:val="24"/>
              </w:rPr>
            </w:pPr>
            <w:r w:rsidRPr="00DC0A5A">
              <w:rPr>
                <w:szCs w:val="24"/>
              </w:rPr>
              <w:t>1 563,754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0C7BE9" w:rsidRDefault="00B154BD" w:rsidP="00B154B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1700,182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Подпрограмма «Благоустройство населенных пунктов Посельского сельсовета Кузнецкого района </w:t>
            </w:r>
            <w:r w:rsidRPr="004B3CA9">
              <w:rPr>
                <w:szCs w:val="24"/>
              </w:rPr>
              <w:lastRenderedPageBreak/>
              <w:t>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761,385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0C7BE9" w:rsidRDefault="00B154BD" w:rsidP="00B154B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996,000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093C9F" w:rsidRPr="004B3CA9" w:rsidTr="00093C9F">
        <w:trPr>
          <w:trHeight w:val="904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Default="00B154BD" w:rsidP="00B154BD">
            <w:pPr>
              <w:rPr>
                <w:szCs w:val="24"/>
              </w:rPr>
            </w:pPr>
          </w:p>
          <w:p w:rsidR="00B154BD" w:rsidRDefault="00B154BD" w:rsidP="00B154BD">
            <w:pPr>
              <w:rPr>
                <w:szCs w:val="24"/>
              </w:rPr>
            </w:pPr>
          </w:p>
          <w:p w:rsidR="00B154BD" w:rsidRPr="004B3CA9" w:rsidRDefault="008F5C81" w:rsidP="008F5C81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         </w:t>
            </w:r>
            <w:r w:rsidRPr="008F5C81">
              <w:rPr>
                <w:szCs w:val="24"/>
              </w:rPr>
              <w:t>405.</w:t>
            </w:r>
            <w:r>
              <w:rPr>
                <w:szCs w:val="24"/>
                <w:lang w:val="en-US"/>
              </w:rPr>
              <w:t>676</w:t>
            </w:r>
            <w:r w:rsidR="00B154BD">
              <w:rPr>
                <w:szCs w:val="24"/>
              </w:rPr>
              <w:t xml:space="preserve">         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</w:rPr>
            </w:pPr>
            <w:r w:rsidRPr="008F5C81">
              <w:rPr>
                <w:szCs w:val="24"/>
              </w:rPr>
              <w:t>305,634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305,634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305,634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DD54A6" w:rsidP="008F5C8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100</w:t>
            </w:r>
            <w:r w:rsidR="00B154BD" w:rsidRPr="004B3CA9">
              <w:rPr>
                <w:szCs w:val="24"/>
              </w:rPr>
              <w:t>,</w:t>
            </w:r>
            <w:r w:rsidR="008F5C81">
              <w:rPr>
                <w:szCs w:val="24"/>
                <w:lang w:val="en-US"/>
              </w:rPr>
              <w:t>042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DD54A6" w:rsidP="008F5C8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100,</w:t>
            </w:r>
            <w:r w:rsidR="008F5C81">
              <w:rPr>
                <w:szCs w:val="24"/>
                <w:lang w:val="en-US"/>
              </w:rPr>
              <w:t>042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4B3CA9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DD54A6" w:rsidP="008F5C8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100,</w:t>
            </w:r>
            <w:r w:rsidR="008F5C81">
              <w:rPr>
                <w:szCs w:val="24"/>
                <w:lang w:val="en-US"/>
              </w:rPr>
              <w:t>042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Основное мероприятие "Повышение безопасности дорожного движения"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8F5C81" w:rsidP="008F5C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355,709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624,182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243.609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243,609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524,182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243,609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524,182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112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Подпрограмма «Строительство, </w:t>
            </w:r>
            <w:r w:rsidRPr="004B3CA9">
              <w:rPr>
                <w:szCs w:val="24"/>
              </w:rPr>
              <w:lastRenderedPageBreak/>
              <w:t>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093C9F" w:rsidP="008F5C8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17</w:t>
            </w:r>
            <w:r w:rsidR="008F5C81">
              <w:rPr>
                <w:szCs w:val="24"/>
                <w:lang w:val="en-US"/>
              </w:rPr>
              <w:t>68</w:t>
            </w:r>
            <w:r>
              <w:rPr>
                <w:szCs w:val="24"/>
              </w:rPr>
              <w:t>,0</w:t>
            </w:r>
            <w:r w:rsidR="008F5C81">
              <w:rPr>
                <w:szCs w:val="24"/>
                <w:lang w:val="en-US"/>
              </w:rPr>
              <w:t>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8F5C81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  803,877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8F5C81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  803,877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8F5C8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     803,877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5536A5">
              <w:rPr>
                <w:szCs w:val="24"/>
              </w:rPr>
              <w:t xml:space="preserve">Расходы на капитальный ремонт и ремонт сетей и сооружений водоснабжения в населенных пунктах Пензенской области (на условиях </w:t>
            </w:r>
            <w:proofErr w:type="spellStart"/>
            <w:r w:rsidRPr="005536A5">
              <w:rPr>
                <w:szCs w:val="24"/>
              </w:rPr>
              <w:t>софинансирования</w:t>
            </w:r>
            <w:proofErr w:type="spellEnd"/>
            <w:r w:rsidRPr="005536A5">
              <w:rPr>
                <w:szCs w:val="24"/>
              </w:rPr>
              <w:t>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5536A5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D6B14" w:rsidRDefault="00093C9F" w:rsidP="008F5C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Закупка товаров, работ и услуг для государственных </w:t>
            </w:r>
            <w:r w:rsidRPr="004B3CA9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5536A5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DD6B14" w:rsidRDefault="00093C9F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5536A5" w:rsidRDefault="00B154BD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8F5C81" w:rsidRDefault="00093C9F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5536A5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8630EE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401.544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342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401.544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342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сбора </w:t>
            </w:r>
            <w:r w:rsidRPr="004B3CA9">
              <w:rPr>
                <w:szCs w:val="24"/>
              </w:rPr>
              <w:lastRenderedPageBreak/>
              <w:t>и вывоза бытовых отходов и мусора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8F5C81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 153,764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093C9F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153,764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F5C81" w:rsidRDefault="008F5C81" w:rsidP="00093C9F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153,764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</w:t>
            </w:r>
            <w:r>
              <w:rPr>
                <w:szCs w:val="24"/>
              </w:rPr>
              <w:t>обустройству детской площадки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093C9F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Иные закупки товаров, работ и </w:t>
            </w:r>
            <w:r w:rsidRPr="004B3CA9">
              <w:rPr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157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8630EE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2821,834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3235,195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3271,</w:t>
            </w: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82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126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386498" w:rsidRDefault="008630EE" w:rsidP="00B154BD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814.307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22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B3CA9">
              <w:rPr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42A8" w:rsidRDefault="00CE42A8" w:rsidP="00B154BD">
            <w:pPr>
              <w:jc w:val="right"/>
              <w:rPr>
                <w:szCs w:val="24"/>
                <w:lang w:val="en-US"/>
              </w:rPr>
            </w:pPr>
          </w:p>
          <w:p w:rsidR="00B154BD" w:rsidRPr="00386498" w:rsidRDefault="008630EE" w:rsidP="00B154BD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814,307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386498" w:rsidRDefault="008630EE" w:rsidP="00B154BD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814,307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B154BD" w:rsidP="008630EE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 xml:space="preserve">1 </w:t>
            </w:r>
            <w:r w:rsidR="00CE42A8">
              <w:rPr>
                <w:szCs w:val="24"/>
              </w:rPr>
              <w:t>1</w:t>
            </w:r>
            <w:r w:rsidR="008630EE">
              <w:rPr>
                <w:szCs w:val="24"/>
                <w:lang w:val="en-US"/>
              </w:rPr>
              <w:t>23</w:t>
            </w:r>
            <w:r w:rsidRPr="004B3CA9">
              <w:rPr>
                <w:szCs w:val="24"/>
              </w:rPr>
              <w:t>,</w:t>
            </w:r>
            <w:r w:rsidR="008630EE">
              <w:rPr>
                <w:szCs w:val="24"/>
                <w:lang w:val="en-US"/>
              </w:rPr>
              <w:t>561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22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093C9F" w:rsidP="008630EE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  <w:r w:rsidR="008630EE">
              <w:rPr>
                <w:szCs w:val="24"/>
                <w:lang w:val="en-US"/>
              </w:rPr>
              <w:t>23</w:t>
            </w:r>
            <w:r>
              <w:rPr>
                <w:szCs w:val="24"/>
              </w:rPr>
              <w:t>,</w:t>
            </w:r>
            <w:r w:rsidR="008630EE">
              <w:rPr>
                <w:szCs w:val="24"/>
                <w:lang w:val="en-US"/>
              </w:rPr>
              <w:t>561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093C9F" w:rsidP="008630EE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  <w:r w:rsidR="008630EE">
              <w:rPr>
                <w:szCs w:val="24"/>
                <w:lang w:val="en-US"/>
              </w:rPr>
              <w:t>23</w:t>
            </w:r>
            <w:r>
              <w:rPr>
                <w:szCs w:val="24"/>
              </w:rPr>
              <w:t>,</w:t>
            </w:r>
            <w:r w:rsidR="008630EE">
              <w:rPr>
                <w:szCs w:val="24"/>
                <w:lang w:val="en-US"/>
              </w:rPr>
              <w:t>561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8630EE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410,529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530,849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8630EE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410,529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483,849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4968A0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410,529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483,849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30,724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8630EE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30,724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189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189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8630E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,</w:t>
            </w:r>
            <w:r w:rsidR="008630EE">
              <w:rPr>
                <w:szCs w:val="24"/>
                <w:lang w:val="en-US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8630E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630EE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8630E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630EE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21,7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22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221,700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157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4B3CA9">
              <w:rPr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4B3CA9">
              <w:rPr>
                <w:szCs w:val="24"/>
              </w:rPr>
              <w:t xml:space="preserve"> в сфере градостроительства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8630EE" w:rsidRDefault="00B154BD" w:rsidP="008630EE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 w:rsidR="008630EE">
              <w:rPr>
                <w:szCs w:val="24"/>
                <w:lang w:val="en-US"/>
              </w:rPr>
              <w:t>178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8630EE" w:rsidRDefault="00B154BD" w:rsidP="008630EE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38,</w:t>
            </w:r>
            <w:r w:rsidR="008630EE">
              <w:rPr>
                <w:szCs w:val="24"/>
                <w:lang w:val="en-US"/>
              </w:rPr>
              <w:t>178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</w:t>
            </w:r>
            <w:r>
              <w:rPr>
                <w:szCs w:val="24"/>
              </w:rPr>
              <w:t xml:space="preserve"> Пензенской области на 2018-2022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1591,027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</w:t>
            </w:r>
            <w:proofErr w:type="gramStart"/>
            <w:r w:rsidRPr="004B3CA9">
              <w:rPr>
                <w:szCs w:val="24"/>
              </w:rPr>
              <w:t>ы</w:t>
            </w:r>
            <w:r>
              <w:rPr>
                <w:szCs w:val="24"/>
              </w:rPr>
              <w:t>(</w:t>
            </w:r>
            <w:proofErr w:type="gramEnd"/>
            <w:r>
              <w:rPr>
                <w:szCs w:val="24"/>
              </w:rPr>
              <w:t>прочие расходы)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F4372F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581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F4372F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F4372F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154BD" w:rsidRPr="00F4372F" w:rsidRDefault="00B154BD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1492,827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9F1F81" w:rsidRDefault="004968A0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207,339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L5765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9F1F81" w:rsidRDefault="00B154BD" w:rsidP="004968A0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      </w:t>
            </w:r>
            <w:r>
              <w:rPr>
                <w:szCs w:val="24"/>
              </w:rPr>
              <w:t xml:space="preserve">       </w:t>
            </w:r>
            <w:r>
              <w:rPr>
                <w:szCs w:val="24"/>
                <w:lang w:val="en-US"/>
              </w:rPr>
              <w:t xml:space="preserve">  </w:t>
            </w:r>
            <w:r w:rsidR="004968A0">
              <w:rPr>
                <w:szCs w:val="24"/>
              </w:rPr>
              <w:t xml:space="preserve">             207,339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449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L5765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9F1F81" w:rsidRDefault="004968A0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207,339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093C9F" w:rsidRPr="004B3CA9" w:rsidTr="00093C9F">
        <w:tblPrEx>
          <w:shd w:val="clear" w:color="auto" w:fill="auto"/>
        </w:tblPrEx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54BD" w:rsidRPr="004B3CA9" w:rsidRDefault="00B154BD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4B3CA9" w:rsidRDefault="00B154BD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154BD" w:rsidRPr="009F1F81" w:rsidRDefault="004968A0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207,339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BD" w:rsidRPr="004B3CA9" w:rsidRDefault="00B154BD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</w:tbl>
    <w:p w:rsidR="004B0E2F" w:rsidRPr="004B0E2F" w:rsidRDefault="004B0E2F" w:rsidP="00BA3DDC">
      <w:pPr>
        <w:jc w:val="right"/>
        <w:rPr>
          <w:highlight w:val="yellow"/>
        </w:rPr>
        <w:sectPr w:rsidR="004B0E2F" w:rsidRPr="004B0E2F" w:rsidSect="00006D8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321195" w:rsidRPr="004B0E2F" w:rsidRDefault="00321195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 w:eastAsia="x-none"/>
        </w:rPr>
      </w:pPr>
      <w:r w:rsidRPr="004B0E2F">
        <w:rPr>
          <w:sz w:val="28"/>
          <w:szCs w:val="28"/>
          <w:lang w:val="x-none" w:eastAsia="x-none"/>
        </w:rPr>
        <w:lastRenderedPageBreak/>
        <w:t xml:space="preserve">2. Настоящее решение вступает </w:t>
      </w:r>
      <w:r w:rsidRPr="004B0E2F">
        <w:rPr>
          <w:sz w:val="28"/>
          <w:szCs w:val="28"/>
          <w:lang w:eastAsia="x-none"/>
        </w:rPr>
        <w:t xml:space="preserve">в </w:t>
      </w:r>
      <w:r w:rsidRPr="004B0E2F">
        <w:rPr>
          <w:sz w:val="28"/>
          <w:szCs w:val="28"/>
          <w:lang w:val="x-none" w:eastAsia="x-none"/>
        </w:rPr>
        <w:t xml:space="preserve">силу </w:t>
      </w:r>
      <w:r w:rsidRPr="004B0E2F">
        <w:rPr>
          <w:sz w:val="28"/>
          <w:szCs w:val="28"/>
          <w:lang w:eastAsia="x-none"/>
        </w:rPr>
        <w:t>после его официального опубликования</w:t>
      </w:r>
      <w:r w:rsidRPr="004B0E2F">
        <w:rPr>
          <w:sz w:val="28"/>
          <w:szCs w:val="28"/>
          <w:lang w:val="x-none" w:eastAsia="x-none"/>
        </w:rPr>
        <w:t>.</w:t>
      </w:r>
    </w:p>
    <w:p w:rsidR="00321195" w:rsidRPr="004B0E2F" w:rsidRDefault="00321195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 w:eastAsia="x-none"/>
        </w:rPr>
      </w:pPr>
      <w:r w:rsidRPr="004B0E2F">
        <w:rPr>
          <w:sz w:val="28"/>
          <w:szCs w:val="28"/>
          <w:lang w:eastAsia="x-none"/>
        </w:rPr>
        <w:t>3</w:t>
      </w:r>
      <w:r w:rsidRPr="004B0E2F">
        <w:rPr>
          <w:sz w:val="28"/>
          <w:szCs w:val="28"/>
          <w:lang w:val="x-none" w:eastAsia="x-none"/>
        </w:rPr>
        <w:t xml:space="preserve">. </w:t>
      </w:r>
      <w:r w:rsidRPr="004B0E2F">
        <w:rPr>
          <w:sz w:val="28"/>
          <w:szCs w:val="28"/>
          <w:lang w:eastAsia="x-none"/>
        </w:rPr>
        <w:t>Настоящее</w:t>
      </w:r>
      <w:r w:rsidRPr="004B0E2F">
        <w:rPr>
          <w:sz w:val="28"/>
          <w:szCs w:val="28"/>
          <w:lang w:val="x-none" w:eastAsia="x-none"/>
        </w:rPr>
        <w:t xml:space="preserve"> решение </w:t>
      </w:r>
      <w:r w:rsidRPr="004B0E2F">
        <w:rPr>
          <w:sz w:val="28"/>
          <w:szCs w:val="28"/>
          <w:lang w:eastAsia="x-none"/>
        </w:rPr>
        <w:t>о</w:t>
      </w:r>
      <w:r w:rsidRPr="004B0E2F">
        <w:rPr>
          <w:sz w:val="28"/>
          <w:szCs w:val="28"/>
          <w:lang w:val="x-none" w:eastAsia="x-none"/>
        </w:rPr>
        <w:t>публиковать в информационном бюллетене Посельского сельсовета Кузнецкого района Пензенской области «</w:t>
      </w:r>
      <w:r w:rsidRPr="004B0E2F">
        <w:rPr>
          <w:sz w:val="28"/>
          <w:szCs w:val="28"/>
          <w:lang w:eastAsia="x-none"/>
        </w:rPr>
        <w:t>На Посельской волне</w:t>
      </w:r>
      <w:r w:rsidRPr="004B0E2F">
        <w:rPr>
          <w:sz w:val="28"/>
          <w:szCs w:val="28"/>
          <w:lang w:val="x-none" w:eastAsia="x-none"/>
        </w:rPr>
        <w:t>».</w:t>
      </w:r>
    </w:p>
    <w:p w:rsidR="00321195" w:rsidRPr="004B0E2F" w:rsidRDefault="00321195" w:rsidP="00321195">
      <w:pPr>
        <w:tabs>
          <w:tab w:val="left" w:pos="567"/>
        </w:tabs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 w:eastAsia="x-none"/>
        </w:rPr>
      </w:pPr>
      <w:r w:rsidRPr="004B0E2F">
        <w:rPr>
          <w:sz w:val="28"/>
          <w:szCs w:val="28"/>
          <w:lang w:eastAsia="x-none"/>
        </w:rPr>
        <w:t>4.</w:t>
      </w:r>
      <w:r w:rsidRPr="004B0E2F">
        <w:rPr>
          <w:sz w:val="28"/>
          <w:szCs w:val="28"/>
          <w:lang w:val="x-none" w:eastAsia="x-none"/>
        </w:rPr>
        <w:t xml:space="preserve">  Контроль за исполнением настоящего решения возложить на Главу Посельского сельсовета Кузнецкого района Пензенской области.</w:t>
      </w:r>
    </w:p>
    <w:p w:rsidR="00321195" w:rsidRPr="004B0E2F" w:rsidRDefault="00321195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 w:eastAsia="x-none"/>
        </w:rPr>
      </w:pPr>
    </w:p>
    <w:p w:rsidR="00321195" w:rsidRPr="004B0E2F" w:rsidRDefault="00321195" w:rsidP="00321195">
      <w:pPr>
        <w:autoSpaceDE w:val="0"/>
        <w:autoSpaceDN w:val="0"/>
        <w:adjustRightInd w:val="0"/>
        <w:spacing w:before="120"/>
        <w:contextualSpacing/>
        <w:jc w:val="both"/>
        <w:outlineLvl w:val="5"/>
        <w:rPr>
          <w:sz w:val="28"/>
          <w:szCs w:val="28"/>
          <w:lang w:eastAsia="x-none"/>
        </w:rPr>
      </w:pPr>
    </w:p>
    <w:p w:rsidR="00321195" w:rsidRPr="004B0E2F" w:rsidRDefault="004B0E2F" w:rsidP="00321195">
      <w:pPr>
        <w:autoSpaceDE w:val="0"/>
        <w:autoSpaceDN w:val="0"/>
        <w:adjustRightInd w:val="0"/>
        <w:spacing w:before="120"/>
        <w:contextualSpacing/>
        <w:outlineLvl w:val="5"/>
        <w:rPr>
          <w:b/>
          <w:sz w:val="28"/>
          <w:szCs w:val="28"/>
          <w:lang w:val="x-none" w:eastAsia="x-none"/>
        </w:rPr>
      </w:pPr>
      <w:proofErr w:type="spellStart"/>
      <w:r w:rsidRPr="004B0E2F">
        <w:rPr>
          <w:b/>
          <w:sz w:val="28"/>
          <w:szCs w:val="28"/>
          <w:lang w:eastAsia="x-none"/>
        </w:rPr>
        <w:t>П.п</w:t>
      </w:r>
      <w:proofErr w:type="spellEnd"/>
      <w:proofErr w:type="gramStart"/>
      <w:r w:rsidRPr="004B0E2F">
        <w:rPr>
          <w:b/>
          <w:sz w:val="28"/>
          <w:szCs w:val="28"/>
          <w:lang w:eastAsia="x-none"/>
        </w:rPr>
        <w:t>.</w:t>
      </w:r>
      <w:r w:rsidR="00321195" w:rsidRPr="004B0E2F">
        <w:rPr>
          <w:b/>
          <w:sz w:val="28"/>
          <w:szCs w:val="28"/>
          <w:lang w:val="x-none" w:eastAsia="x-none"/>
        </w:rPr>
        <w:t>Г</w:t>
      </w:r>
      <w:proofErr w:type="gramEnd"/>
      <w:r w:rsidR="00321195" w:rsidRPr="004B0E2F">
        <w:rPr>
          <w:b/>
          <w:sz w:val="28"/>
          <w:szCs w:val="28"/>
          <w:lang w:val="x-none" w:eastAsia="x-none"/>
        </w:rPr>
        <w:t xml:space="preserve">лава Посельского сельсовета </w:t>
      </w:r>
    </w:p>
    <w:p w:rsidR="00321195" w:rsidRPr="004B0E2F" w:rsidRDefault="00321195" w:rsidP="003B7D79">
      <w:pPr>
        <w:rPr>
          <w:sz w:val="28"/>
          <w:szCs w:val="28"/>
        </w:rPr>
      </w:pPr>
      <w:r w:rsidRPr="004B0E2F">
        <w:rPr>
          <w:b/>
          <w:sz w:val="28"/>
          <w:szCs w:val="28"/>
        </w:rPr>
        <w:t xml:space="preserve">Кузнецкого района Пензенской области                               </w:t>
      </w:r>
      <w:proofErr w:type="spellStart"/>
      <w:r w:rsidR="003B7D79">
        <w:rPr>
          <w:b/>
          <w:sz w:val="28"/>
          <w:szCs w:val="28"/>
        </w:rPr>
        <w:t>И.В.Янюшкина</w:t>
      </w:r>
      <w:proofErr w:type="spellEnd"/>
      <w:r w:rsidRPr="004B0E2F">
        <w:rPr>
          <w:sz w:val="28"/>
          <w:szCs w:val="28"/>
        </w:rPr>
        <w:t xml:space="preserve"> </w:t>
      </w:r>
      <w:bookmarkStart w:id="0" w:name="_GoBack"/>
      <w:bookmarkEnd w:id="0"/>
    </w:p>
    <w:sectPr w:rsidR="00321195" w:rsidRPr="004B0E2F" w:rsidSect="004B0E2F">
      <w:pgSz w:w="11906" w:h="16838"/>
      <w:pgMar w:top="1418" w:right="1418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CF4" w:rsidRDefault="005C4CF4" w:rsidP="00C615E9">
      <w:r>
        <w:separator/>
      </w:r>
    </w:p>
  </w:endnote>
  <w:endnote w:type="continuationSeparator" w:id="0">
    <w:p w:rsidR="005C4CF4" w:rsidRDefault="005C4CF4" w:rsidP="00C6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7963"/>
      <w:docPartObj>
        <w:docPartGallery w:val="Page Numbers (Bottom of Page)"/>
        <w:docPartUnique/>
      </w:docPartObj>
    </w:sdtPr>
    <w:sdtContent>
      <w:p w:rsidR="00705AF3" w:rsidRDefault="00705AF3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B94"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  <w:p w:rsidR="00705AF3" w:rsidRDefault="00705A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CF4" w:rsidRDefault="005C4CF4" w:rsidP="00C615E9">
      <w:r>
        <w:separator/>
      </w:r>
    </w:p>
  </w:footnote>
  <w:footnote w:type="continuationSeparator" w:id="0">
    <w:p w:rsidR="005C4CF4" w:rsidRDefault="005C4CF4" w:rsidP="00C61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F3" w:rsidRDefault="00705AF3">
    <w:pPr>
      <w:pStyle w:val="a8"/>
    </w:pPr>
  </w:p>
  <w:p w:rsidR="00705AF3" w:rsidRDefault="00705AF3">
    <w:pPr>
      <w:pStyle w:val="a8"/>
    </w:pPr>
  </w:p>
  <w:p w:rsidR="00705AF3" w:rsidRDefault="00705AF3">
    <w:pPr>
      <w:pStyle w:val="a8"/>
    </w:pPr>
  </w:p>
  <w:p w:rsidR="00705AF3" w:rsidRDefault="00705AF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CB1C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>
    <w:nsid w:val="3D6F1589"/>
    <w:multiLevelType w:val="hybridMultilevel"/>
    <w:tmpl w:val="2B7A4B80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7A2E86"/>
    <w:multiLevelType w:val="multilevel"/>
    <w:tmpl w:val="8CA641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  <w:rPr>
        <w:rFonts w:hint="default"/>
        <w:sz w:val="28"/>
        <w:szCs w:val="28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6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8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FE5258D"/>
    <w:multiLevelType w:val="multilevel"/>
    <w:tmpl w:val="29286BFA"/>
    <w:lvl w:ilvl="0">
      <w:start w:val="1"/>
      <w:numFmt w:val="none"/>
      <w:suff w:val="space"/>
      <w:lvlText w:val=""/>
      <w:lvlJc w:val="left"/>
      <w:pPr>
        <w:ind w:left="1725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2"/>
      <w:lvlText w:val=""/>
      <w:lvlJc w:val="left"/>
      <w:pPr>
        <w:tabs>
          <w:tab w:val="num" w:pos="1725"/>
        </w:tabs>
        <w:ind w:left="3710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</w:abstractNum>
  <w:abstractNum w:abstractNumId="10">
    <w:nsid w:val="61A24008"/>
    <w:multiLevelType w:val="hybridMultilevel"/>
    <w:tmpl w:val="8466DA6A"/>
    <w:lvl w:ilvl="0" w:tplc="19089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561"/>
    <w:multiLevelType w:val="hybridMultilevel"/>
    <w:tmpl w:val="27E61EB2"/>
    <w:lvl w:ilvl="0" w:tplc="9A4014C4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2">
    <w:nsid w:val="6EA62608"/>
    <w:multiLevelType w:val="hybridMultilevel"/>
    <w:tmpl w:val="F562401A"/>
    <w:lvl w:ilvl="0" w:tplc="D052534C">
      <w:start w:val="1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>
    <w:nsid w:val="71C32403"/>
    <w:multiLevelType w:val="hybridMultilevel"/>
    <w:tmpl w:val="AE9E5C0C"/>
    <w:lvl w:ilvl="0" w:tplc="E8EA0F98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4">
    <w:nsid w:val="75F512C9"/>
    <w:multiLevelType w:val="hybridMultilevel"/>
    <w:tmpl w:val="542C93FE"/>
    <w:lvl w:ilvl="0" w:tplc="FFFFFFFF">
      <w:start w:val="18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hint="default"/>
      </w:rPr>
    </w:lvl>
    <w:lvl w:ilvl="3">
      <w:start w:val="1480"/>
      <w:numFmt w:val="decimal"/>
      <w:lvlRestart w:val="2"/>
      <w:lvlText w:val="№ %4 - 54/3  ЗС"/>
      <w:lvlJc w:val="left"/>
      <w:pPr>
        <w:tabs>
          <w:tab w:val="num" w:pos="0"/>
        </w:tabs>
        <w:ind w:left="1985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6"/>
  </w:num>
  <w:num w:numId="10">
    <w:abstractNumId w:val="4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8"/>
  </w:num>
  <w:num w:numId="36">
    <w:abstractNumId w:val="6"/>
  </w:num>
  <w:num w:numId="37">
    <w:abstractNumId w:val="5"/>
  </w:num>
  <w:num w:numId="38">
    <w:abstractNumId w:val="5"/>
  </w:num>
  <w:num w:numId="39">
    <w:abstractNumId w:val="5"/>
  </w:num>
  <w:num w:numId="40">
    <w:abstractNumId w:val="2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1"/>
    </w:lvlOverride>
  </w:num>
  <w:num w:numId="42">
    <w:abstractNumId w:val="14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2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9"/>
    </w:lvlOverride>
  </w:num>
  <w:num w:numId="45">
    <w:abstractNumId w:val="12"/>
  </w:num>
  <w:num w:numId="4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8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CDD"/>
    <w:rsid w:val="00000601"/>
    <w:rsid w:val="00000845"/>
    <w:rsid w:val="00000AA2"/>
    <w:rsid w:val="0000140B"/>
    <w:rsid w:val="000017F9"/>
    <w:rsid w:val="00001E73"/>
    <w:rsid w:val="0000225E"/>
    <w:rsid w:val="0000283A"/>
    <w:rsid w:val="00002F06"/>
    <w:rsid w:val="00003AA1"/>
    <w:rsid w:val="00003D0E"/>
    <w:rsid w:val="00003E53"/>
    <w:rsid w:val="00003EF1"/>
    <w:rsid w:val="00004056"/>
    <w:rsid w:val="0000472C"/>
    <w:rsid w:val="00004787"/>
    <w:rsid w:val="000048F8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07F49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BF3"/>
    <w:rsid w:val="00012C55"/>
    <w:rsid w:val="00012D01"/>
    <w:rsid w:val="0001306D"/>
    <w:rsid w:val="000139E8"/>
    <w:rsid w:val="00013F7C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6D2F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2AD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12D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4E4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D99"/>
    <w:rsid w:val="00085F81"/>
    <w:rsid w:val="000869C8"/>
    <w:rsid w:val="00086D99"/>
    <w:rsid w:val="00086DF3"/>
    <w:rsid w:val="000870C2"/>
    <w:rsid w:val="00087262"/>
    <w:rsid w:val="000875C5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3C9F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975BB"/>
    <w:rsid w:val="000A0702"/>
    <w:rsid w:val="000A0BF3"/>
    <w:rsid w:val="000A0CD9"/>
    <w:rsid w:val="000A135C"/>
    <w:rsid w:val="000A13A6"/>
    <w:rsid w:val="000A218C"/>
    <w:rsid w:val="000A227D"/>
    <w:rsid w:val="000A25B0"/>
    <w:rsid w:val="000A264B"/>
    <w:rsid w:val="000A2B97"/>
    <w:rsid w:val="000A436A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59D"/>
    <w:rsid w:val="000B4687"/>
    <w:rsid w:val="000B49F4"/>
    <w:rsid w:val="000B4C47"/>
    <w:rsid w:val="000B4DD5"/>
    <w:rsid w:val="000B53BA"/>
    <w:rsid w:val="000B5656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50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7A"/>
    <w:rsid w:val="000C6B83"/>
    <w:rsid w:val="000C7054"/>
    <w:rsid w:val="000C7BE9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10"/>
    <w:rsid w:val="000D2588"/>
    <w:rsid w:val="000D2942"/>
    <w:rsid w:val="000D2A6D"/>
    <w:rsid w:val="000D345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19E4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00C"/>
    <w:rsid w:val="000E4205"/>
    <w:rsid w:val="000E45FE"/>
    <w:rsid w:val="000E4BC6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BCA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5E8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2C80"/>
    <w:rsid w:val="00143530"/>
    <w:rsid w:val="00143868"/>
    <w:rsid w:val="00143D91"/>
    <w:rsid w:val="00143E57"/>
    <w:rsid w:val="00144728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47C15"/>
    <w:rsid w:val="00150C40"/>
    <w:rsid w:val="0015178A"/>
    <w:rsid w:val="00151A3B"/>
    <w:rsid w:val="0015204E"/>
    <w:rsid w:val="001523D2"/>
    <w:rsid w:val="0015324B"/>
    <w:rsid w:val="00153751"/>
    <w:rsid w:val="00153A35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BF2"/>
    <w:rsid w:val="00156C04"/>
    <w:rsid w:val="00156D4C"/>
    <w:rsid w:val="00157319"/>
    <w:rsid w:val="0015771E"/>
    <w:rsid w:val="00157DC0"/>
    <w:rsid w:val="00157E62"/>
    <w:rsid w:val="00157E63"/>
    <w:rsid w:val="00160B42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4F9D"/>
    <w:rsid w:val="00175015"/>
    <w:rsid w:val="001750EE"/>
    <w:rsid w:val="00175678"/>
    <w:rsid w:val="001756CA"/>
    <w:rsid w:val="00175DC9"/>
    <w:rsid w:val="00176294"/>
    <w:rsid w:val="00176448"/>
    <w:rsid w:val="0017646F"/>
    <w:rsid w:val="0017664C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588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A7A23"/>
    <w:rsid w:val="001B014E"/>
    <w:rsid w:val="001B0AA3"/>
    <w:rsid w:val="001B151D"/>
    <w:rsid w:val="001B1878"/>
    <w:rsid w:val="001B1F44"/>
    <w:rsid w:val="001B2669"/>
    <w:rsid w:val="001B2CCC"/>
    <w:rsid w:val="001B2E03"/>
    <w:rsid w:val="001B3392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3C3"/>
    <w:rsid w:val="001C1C38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E70"/>
    <w:rsid w:val="001D3FE8"/>
    <w:rsid w:val="001D4184"/>
    <w:rsid w:val="001D428F"/>
    <w:rsid w:val="001D475D"/>
    <w:rsid w:val="001D54C9"/>
    <w:rsid w:val="001D580E"/>
    <w:rsid w:val="001D64BC"/>
    <w:rsid w:val="001D6A82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2FE1"/>
    <w:rsid w:val="001F3278"/>
    <w:rsid w:val="001F3465"/>
    <w:rsid w:val="001F3CFE"/>
    <w:rsid w:val="001F4A94"/>
    <w:rsid w:val="001F51FA"/>
    <w:rsid w:val="001F555E"/>
    <w:rsid w:val="001F5915"/>
    <w:rsid w:val="001F595C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0CD4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5B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588"/>
    <w:rsid w:val="00241746"/>
    <w:rsid w:val="002427DC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3CD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678FF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B57"/>
    <w:rsid w:val="00285C4C"/>
    <w:rsid w:val="00285F48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11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13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6E68"/>
    <w:rsid w:val="002B7196"/>
    <w:rsid w:val="002B7B92"/>
    <w:rsid w:val="002B7F28"/>
    <w:rsid w:val="002C0AC0"/>
    <w:rsid w:val="002C0CF3"/>
    <w:rsid w:val="002C0E37"/>
    <w:rsid w:val="002C0EAB"/>
    <w:rsid w:val="002C1330"/>
    <w:rsid w:val="002C134B"/>
    <w:rsid w:val="002C145F"/>
    <w:rsid w:val="002C14C7"/>
    <w:rsid w:val="002C193D"/>
    <w:rsid w:val="002C21D4"/>
    <w:rsid w:val="002C2908"/>
    <w:rsid w:val="002C2911"/>
    <w:rsid w:val="002C37D3"/>
    <w:rsid w:val="002C3960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835"/>
    <w:rsid w:val="002E79C2"/>
    <w:rsid w:val="002F00B7"/>
    <w:rsid w:val="002F065D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4543"/>
    <w:rsid w:val="00314581"/>
    <w:rsid w:val="00314988"/>
    <w:rsid w:val="00314B73"/>
    <w:rsid w:val="00314CDE"/>
    <w:rsid w:val="00315069"/>
    <w:rsid w:val="0031507D"/>
    <w:rsid w:val="00315253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19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0A3"/>
    <w:rsid w:val="003663CB"/>
    <w:rsid w:val="003666CE"/>
    <w:rsid w:val="00366B50"/>
    <w:rsid w:val="0036745D"/>
    <w:rsid w:val="00367AB1"/>
    <w:rsid w:val="00367C88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0FC1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3FBD"/>
    <w:rsid w:val="003840FA"/>
    <w:rsid w:val="00384577"/>
    <w:rsid w:val="00384C3D"/>
    <w:rsid w:val="0038501E"/>
    <w:rsid w:val="00386498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987"/>
    <w:rsid w:val="00395E1B"/>
    <w:rsid w:val="00396252"/>
    <w:rsid w:val="003968FF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08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B0057"/>
    <w:rsid w:val="003B0122"/>
    <w:rsid w:val="003B0D9A"/>
    <w:rsid w:val="003B10B9"/>
    <w:rsid w:val="003B13CA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B7D79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2BC1"/>
    <w:rsid w:val="003C31C2"/>
    <w:rsid w:val="003C325A"/>
    <w:rsid w:val="003C3B19"/>
    <w:rsid w:val="003C4CCB"/>
    <w:rsid w:val="003C4FD3"/>
    <w:rsid w:val="003C573B"/>
    <w:rsid w:val="003C63C2"/>
    <w:rsid w:val="003D0235"/>
    <w:rsid w:val="003D0539"/>
    <w:rsid w:val="003D0579"/>
    <w:rsid w:val="003D0583"/>
    <w:rsid w:val="003D071C"/>
    <w:rsid w:val="003D0F23"/>
    <w:rsid w:val="003D1002"/>
    <w:rsid w:val="003D161D"/>
    <w:rsid w:val="003D2347"/>
    <w:rsid w:val="003D2F20"/>
    <w:rsid w:val="003D342E"/>
    <w:rsid w:val="003D345F"/>
    <w:rsid w:val="003D358D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46E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5E90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40BE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04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99B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A34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1C6"/>
    <w:rsid w:val="004667AC"/>
    <w:rsid w:val="004669CE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539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77E"/>
    <w:rsid w:val="004817E0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8A0"/>
    <w:rsid w:val="0049697C"/>
    <w:rsid w:val="00496DE1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4F6A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0E2F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D85"/>
    <w:rsid w:val="004B4394"/>
    <w:rsid w:val="004B49C1"/>
    <w:rsid w:val="004B4E2C"/>
    <w:rsid w:val="004B53B7"/>
    <w:rsid w:val="004B56C5"/>
    <w:rsid w:val="004B57F9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6D1"/>
    <w:rsid w:val="004C7701"/>
    <w:rsid w:val="004C7825"/>
    <w:rsid w:val="004C79A4"/>
    <w:rsid w:val="004C7B15"/>
    <w:rsid w:val="004C7D8A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6F48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9F0"/>
    <w:rsid w:val="004E2F24"/>
    <w:rsid w:val="004E3415"/>
    <w:rsid w:val="004E37CC"/>
    <w:rsid w:val="004E399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98E"/>
    <w:rsid w:val="004E6AF4"/>
    <w:rsid w:val="004E6DA9"/>
    <w:rsid w:val="004E6DC0"/>
    <w:rsid w:val="004E7354"/>
    <w:rsid w:val="004E7F11"/>
    <w:rsid w:val="004F0F95"/>
    <w:rsid w:val="004F1182"/>
    <w:rsid w:val="004F14FD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560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18A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796"/>
    <w:rsid w:val="00531A01"/>
    <w:rsid w:val="00531CB7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6A5"/>
    <w:rsid w:val="00553705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9F6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87CA1"/>
    <w:rsid w:val="00587F82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42B"/>
    <w:rsid w:val="005A68A2"/>
    <w:rsid w:val="005A711E"/>
    <w:rsid w:val="005A72CC"/>
    <w:rsid w:val="005A73DB"/>
    <w:rsid w:val="005A7483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4CF4"/>
    <w:rsid w:val="005C5202"/>
    <w:rsid w:val="005C5475"/>
    <w:rsid w:val="005C5AF4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936"/>
    <w:rsid w:val="005F5B7B"/>
    <w:rsid w:val="005F5C34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6C1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0D5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5666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A0284"/>
    <w:rsid w:val="006A18C4"/>
    <w:rsid w:val="006A2146"/>
    <w:rsid w:val="006A25DD"/>
    <w:rsid w:val="006A2B56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590"/>
    <w:rsid w:val="006B265C"/>
    <w:rsid w:val="006B2A28"/>
    <w:rsid w:val="006B2AAB"/>
    <w:rsid w:val="006B2BCE"/>
    <w:rsid w:val="006B346F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0D0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74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992"/>
    <w:rsid w:val="006D4E34"/>
    <w:rsid w:val="006D522A"/>
    <w:rsid w:val="006D56BA"/>
    <w:rsid w:val="006D6075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263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1E9B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014"/>
    <w:rsid w:val="0070215A"/>
    <w:rsid w:val="00702241"/>
    <w:rsid w:val="00702319"/>
    <w:rsid w:val="007024B9"/>
    <w:rsid w:val="007025AD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AF3"/>
    <w:rsid w:val="00705E4D"/>
    <w:rsid w:val="00706642"/>
    <w:rsid w:val="00706737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602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A35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4E3E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5C5C"/>
    <w:rsid w:val="007864D3"/>
    <w:rsid w:val="00787068"/>
    <w:rsid w:val="00787AA9"/>
    <w:rsid w:val="00790CE7"/>
    <w:rsid w:val="007918FB"/>
    <w:rsid w:val="00791AB2"/>
    <w:rsid w:val="007925C5"/>
    <w:rsid w:val="00792CB9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619"/>
    <w:rsid w:val="007A077D"/>
    <w:rsid w:val="007A091B"/>
    <w:rsid w:val="007A0BD3"/>
    <w:rsid w:val="007A0C00"/>
    <w:rsid w:val="007A0D91"/>
    <w:rsid w:val="007A147F"/>
    <w:rsid w:val="007A16E5"/>
    <w:rsid w:val="007A170A"/>
    <w:rsid w:val="007A1967"/>
    <w:rsid w:val="007A1EB5"/>
    <w:rsid w:val="007A26A9"/>
    <w:rsid w:val="007A276C"/>
    <w:rsid w:val="007A28F2"/>
    <w:rsid w:val="007A36C8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44F"/>
    <w:rsid w:val="007C34A8"/>
    <w:rsid w:val="007C3BD4"/>
    <w:rsid w:val="007C4049"/>
    <w:rsid w:val="007C428F"/>
    <w:rsid w:val="007C47E2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841"/>
    <w:rsid w:val="007D6B65"/>
    <w:rsid w:val="007D73CB"/>
    <w:rsid w:val="007D77B1"/>
    <w:rsid w:val="007D7841"/>
    <w:rsid w:val="007D7A08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0FF"/>
    <w:rsid w:val="007F0F05"/>
    <w:rsid w:val="007F1072"/>
    <w:rsid w:val="007F19E8"/>
    <w:rsid w:val="007F1AED"/>
    <w:rsid w:val="007F2D48"/>
    <w:rsid w:val="007F352E"/>
    <w:rsid w:val="007F40BD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232"/>
    <w:rsid w:val="008325AC"/>
    <w:rsid w:val="008325DA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32A2"/>
    <w:rsid w:val="0084350D"/>
    <w:rsid w:val="00843604"/>
    <w:rsid w:val="0084362B"/>
    <w:rsid w:val="008436A9"/>
    <w:rsid w:val="00843BD9"/>
    <w:rsid w:val="0084408F"/>
    <w:rsid w:val="00844646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0EE"/>
    <w:rsid w:val="008632A4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0F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BC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BE7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005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6D0"/>
    <w:rsid w:val="008A687D"/>
    <w:rsid w:val="008A7253"/>
    <w:rsid w:val="008A73F5"/>
    <w:rsid w:val="008A7527"/>
    <w:rsid w:val="008A77B0"/>
    <w:rsid w:val="008A7D30"/>
    <w:rsid w:val="008B06BA"/>
    <w:rsid w:val="008B10E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9FF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167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C00"/>
    <w:rsid w:val="008E3E6B"/>
    <w:rsid w:val="008E4635"/>
    <w:rsid w:val="008E4EF3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506"/>
    <w:rsid w:val="008F3728"/>
    <w:rsid w:val="008F3C89"/>
    <w:rsid w:val="008F4151"/>
    <w:rsid w:val="008F4626"/>
    <w:rsid w:val="008F52CC"/>
    <w:rsid w:val="008F5C81"/>
    <w:rsid w:val="008F5F49"/>
    <w:rsid w:val="008F64EC"/>
    <w:rsid w:val="008F6586"/>
    <w:rsid w:val="008F6671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1DCE"/>
    <w:rsid w:val="00902A45"/>
    <w:rsid w:val="00902C50"/>
    <w:rsid w:val="00902D5A"/>
    <w:rsid w:val="00902F8B"/>
    <w:rsid w:val="0090351F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717D"/>
    <w:rsid w:val="00907E53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5C2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4EB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3C6"/>
    <w:rsid w:val="00934545"/>
    <w:rsid w:val="00934F83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C4"/>
    <w:rsid w:val="009378E5"/>
    <w:rsid w:val="00937B16"/>
    <w:rsid w:val="00940B41"/>
    <w:rsid w:val="00941547"/>
    <w:rsid w:val="009416A3"/>
    <w:rsid w:val="00941756"/>
    <w:rsid w:val="009417FA"/>
    <w:rsid w:val="009418AC"/>
    <w:rsid w:val="00941BA3"/>
    <w:rsid w:val="009425D2"/>
    <w:rsid w:val="00942F07"/>
    <w:rsid w:val="00943D60"/>
    <w:rsid w:val="0094443F"/>
    <w:rsid w:val="009447BF"/>
    <w:rsid w:val="00944AC6"/>
    <w:rsid w:val="00945C06"/>
    <w:rsid w:val="00945C8B"/>
    <w:rsid w:val="009461E9"/>
    <w:rsid w:val="00946609"/>
    <w:rsid w:val="0094665E"/>
    <w:rsid w:val="009468EB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96D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13B3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6D6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8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2D5"/>
    <w:rsid w:val="00A02366"/>
    <w:rsid w:val="00A024A3"/>
    <w:rsid w:val="00A028BF"/>
    <w:rsid w:val="00A02B70"/>
    <w:rsid w:val="00A02EFF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A2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911"/>
    <w:rsid w:val="00A21CE9"/>
    <w:rsid w:val="00A21D2F"/>
    <w:rsid w:val="00A21FD2"/>
    <w:rsid w:val="00A22367"/>
    <w:rsid w:val="00A228D0"/>
    <w:rsid w:val="00A22901"/>
    <w:rsid w:val="00A22A9C"/>
    <w:rsid w:val="00A22F25"/>
    <w:rsid w:val="00A23172"/>
    <w:rsid w:val="00A2346C"/>
    <w:rsid w:val="00A2436E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727A"/>
    <w:rsid w:val="00A2738D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6B5D"/>
    <w:rsid w:val="00A3758D"/>
    <w:rsid w:val="00A37812"/>
    <w:rsid w:val="00A40348"/>
    <w:rsid w:val="00A403BE"/>
    <w:rsid w:val="00A40502"/>
    <w:rsid w:val="00A41BD0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0B"/>
    <w:rsid w:val="00A53730"/>
    <w:rsid w:val="00A53B0F"/>
    <w:rsid w:val="00A53CC9"/>
    <w:rsid w:val="00A53F90"/>
    <w:rsid w:val="00A540B5"/>
    <w:rsid w:val="00A541F3"/>
    <w:rsid w:val="00A541F4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3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21D"/>
    <w:rsid w:val="00A85654"/>
    <w:rsid w:val="00A85A57"/>
    <w:rsid w:val="00A85AA4"/>
    <w:rsid w:val="00A85F16"/>
    <w:rsid w:val="00A85F3D"/>
    <w:rsid w:val="00A863C3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593E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115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59C7"/>
    <w:rsid w:val="00AD63DF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3EA"/>
    <w:rsid w:val="00AE5420"/>
    <w:rsid w:val="00AE5A5E"/>
    <w:rsid w:val="00AE64B3"/>
    <w:rsid w:val="00AE6915"/>
    <w:rsid w:val="00AE6C25"/>
    <w:rsid w:val="00AE6EA0"/>
    <w:rsid w:val="00AE7211"/>
    <w:rsid w:val="00AE762B"/>
    <w:rsid w:val="00AE7A38"/>
    <w:rsid w:val="00AE7A63"/>
    <w:rsid w:val="00AE7C58"/>
    <w:rsid w:val="00AE7FC3"/>
    <w:rsid w:val="00AF01C0"/>
    <w:rsid w:val="00AF05D8"/>
    <w:rsid w:val="00AF130E"/>
    <w:rsid w:val="00AF1937"/>
    <w:rsid w:val="00AF19B2"/>
    <w:rsid w:val="00AF1B49"/>
    <w:rsid w:val="00AF2083"/>
    <w:rsid w:val="00AF2AA7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AF7F49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A82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4BD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330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B46"/>
    <w:rsid w:val="00B43EA3"/>
    <w:rsid w:val="00B4466A"/>
    <w:rsid w:val="00B447A1"/>
    <w:rsid w:val="00B45348"/>
    <w:rsid w:val="00B45A45"/>
    <w:rsid w:val="00B45D42"/>
    <w:rsid w:val="00B465BB"/>
    <w:rsid w:val="00B46887"/>
    <w:rsid w:val="00B46953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6154"/>
    <w:rsid w:val="00B57E4C"/>
    <w:rsid w:val="00B605AD"/>
    <w:rsid w:val="00B60E95"/>
    <w:rsid w:val="00B612CD"/>
    <w:rsid w:val="00B6189A"/>
    <w:rsid w:val="00B6218A"/>
    <w:rsid w:val="00B624A6"/>
    <w:rsid w:val="00B6255A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6B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7A3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778E9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DDC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0DED"/>
    <w:rsid w:val="00BB1105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82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E74"/>
    <w:rsid w:val="00BD4BEB"/>
    <w:rsid w:val="00BD582B"/>
    <w:rsid w:val="00BD5B23"/>
    <w:rsid w:val="00BD5C63"/>
    <w:rsid w:val="00BD6E28"/>
    <w:rsid w:val="00BD7039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553"/>
    <w:rsid w:val="00BE5778"/>
    <w:rsid w:val="00BE589F"/>
    <w:rsid w:val="00BE5B13"/>
    <w:rsid w:val="00BE5C64"/>
    <w:rsid w:val="00BE5CFF"/>
    <w:rsid w:val="00BE67ED"/>
    <w:rsid w:val="00BE68A5"/>
    <w:rsid w:val="00BE6A86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68AE"/>
    <w:rsid w:val="00C07BCD"/>
    <w:rsid w:val="00C07F79"/>
    <w:rsid w:val="00C1017F"/>
    <w:rsid w:val="00C10281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360"/>
    <w:rsid w:val="00C216E0"/>
    <w:rsid w:val="00C21DCB"/>
    <w:rsid w:val="00C238B6"/>
    <w:rsid w:val="00C23B5E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5E0"/>
    <w:rsid w:val="00C5466F"/>
    <w:rsid w:val="00C54C3A"/>
    <w:rsid w:val="00C558A7"/>
    <w:rsid w:val="00C55E81"/>
    <w:rsid w:val="00C55F5A"/>
    <w:rsid w:val="00C56ABA"/>
    <w:rsid w:val="00C571D2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0D0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5996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382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3B94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376"/>
    <w:rsid w:val="00C96C5B"/>
    <w:rsid w:val="00C96D84"/>
    <w:rsid w:val="00C97382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326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1C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4EE"/>
    <w:rsid w:val="00CD3808"/>
    <w:rsid w:val="00CD3F24"/>
    <w:rsid w:val="00CD3F2A"/>
    <w:rsid w:val="00CD4030"/>
    <w:rsid w:val="00CD416C"/>
    <w:rsid w:val="00CD42AF"/>
    <w:rsid w:val="00CD44B3"/>
    <w:rsid w:val="00CD4D91"/>
    <w:rsid w:val="00CD59C4"/>
    <w:rsid w:val="00CD5F2E"/>
    <w:rsid w:val="00CD63ED"/>
    <w:rsid w:val="00CD6728"/>
    <w:rsid w:val="00CD68D4"/>
    <w:rsid w:val="00CD70A8"/>
    <w:rsid w:val="00CD727F"/>
    <w:rsid w:val="00CD737C"/>
    <w:rsid w:val="00CD7403"/>
    <w:rsid w:val="00CD7592"/>
    <w:rsid w:val="00CD7CE1"/>
    <w:rsid w:val="00CD7F06"/>
    <w:rsid w:val="00CE0357"/>
    <w:rsid w:val="00CE061F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8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8B2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5DEB"/>
    <w:rsid w:val="00D07311"/>
    <w:rsid w:val="00D07B76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C32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5CA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309"/>
    <w:rsid w:val="00D36633"/>
    <w:rsid w:val="00D36F4B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71D"/>
    <w:rsid w:val="00D439A6"/>
    <w:rsid w:val="00D4444B"/>
    <w:rsid w:val="00D4456C"/>
    <w:rsid w:val="00D44AE0"/>
    <w:rsid w:val="00D45126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834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5DFD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E2D"/>
    <w:rsid w:val="00D91F57"/>
    <w:rsid w:val="00D92354"/>
    <w:rsid w:val="00D92704"/>
    <w:rsid w:val="00D928A8"/>
    <w:rsid w:val="00D92E5E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7D9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1195"/>
    <w:rsid w:val="00DB1F8A"/>
    <w:rsid w:val="00DB22C4"/>
    <w:rsid w:val="00DB2961"/>
    <w:rsid w:val="00DB36C7"/>
    <w:rsid w:val="00DB391D"/>
    <w:rsid w:val="00DB394C"/>
    <w:rsid w:val="00DB3EC2"/>
    <w:rsid w:val="00DB4033"/>
    <w:rsid w:val="00DB42D6"/>
    <w:rsid w:val="00DB46BE"/>
    <w:rsid w:val="00DB5015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687"/>
    <w:rsid w:val="00DC09B4"/>
    <w:rsid w:val="00DC0A5A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38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633"/>
    <w:rsid w:val="00DD4783"/>
    <w:rsid w:val="00DD47C8"/>
    <w:rsid w:val="00DD52CD"/>
    <w:rsid w:val="00DD532C"/>
    <w:rsid w:val="00DD54A6"/>
    <w:rsid w:val="00DD60F1"/>
    <w:rsid w:val="00DD62D6"/>
    <w:rsid w:val="00DD6B14"/>
    <w:rsid w:val="00DD6CBC"/>
    <w:rsid w:val="00DD765A"/>
    <w:rsid w:val="00DD7700"/>
    <w:rsid w:val="00DD7CA9"/>
    <w:rsid w:val="00DE00AB"/>
    <w:rsid w:val="00DE00BC"/>
    <w:rsid w:val="00DE025D"/>
    <w:rsid w:val="00DE0289"/>
    <w:rsid w:val="00DE0B25"/>
    <w:rsid w:val="00DE0DD4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10D8"/>
    <w:rsid w:val="00DF147D"/>
    <w:rsid w:val="00DF1562"/>
    <w:rsid w:val="00DF1676"/>
    <w:rsid w:val="00DF25D0"/>
    <w:rsid w:val="00DF2AB4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2564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5B46"/>
    <w:rsid w:val="00E15C36"/>
    <w:rsid w:val="00E161B4"/>
    <w:rsid w:val="00E1621A"/>
    <w:rsid w:val="00E165A6"/>
    <w:rsid w:val="00E165DE"/>
    <w:rsid w:val="00E16BD3"/>
    <w:rsid w:val="00E16E05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4F5D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2C90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D9E"/>
    <w:rsid w:val="00EA1E7C"/>
    <w:rsid w:val="00EA2366"/>
    <w:rsid w:val="00EA266A"/>
    <w:rsid w:val="00EA2713"/>
    <w:rsid w:val="00EA2EF4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22A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49E"/>
    <w:rsid w:val="00ED6E3B"/>
    <w:rsid w:val="00ED733D"/>
    <w:rsid w:val="00ED746E"/>
    <w:rsid w:val="00ED76C2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9A4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960"/>
    <w:rsid w:val="00EE3AD1"/>
    <w:rsid w:val="00EE479F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1F10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4C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A8B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958"/>
    <w:rsid w:val="00F42B8B"/>
    <w:rsid w:val="00F4326A"/>
    <w:rsid w:val="00F43617"/>
    <w:rsid w:val="00F4372F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0FD8"/>
    <w:rsid w:val="00F51E54"/>
    <w:rsid w:val="00F525B8"/>
    <w:rsid w:val="00F52615"/>
    <w:rsid w:val="00F52904"/>
    <w:rsid w:val="00F52E54"/>
    <w:rsid w:val="00F53096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266"/>
    <w:rsid w:val="00F74364"/>
    <w:rsid w:val="00F75B75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3F49"/>
    <w:rsid w:val="00F942F6"/>
    <w:rsid w:val="00F9436D"/>
    <w:rsid w:val="00F94F4F"/>
    <w:rsid w:val="00F9523A"/>
    <w:rsid w:val="00F9524B"/>
    <w:rsid w:val="00F956CC"/>
    <w:rsid w:val="00F9615F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986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724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090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3E0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451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642"/>
    <w:rsid w:val="00FF685D"/>
    <w:rsid w:val="00FF6B0B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 Number" w:unhideWhenUsed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D4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6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6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6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6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6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5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5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qFormat/>
    <w:rsid w:val="00C615E9"/>
    <w:pPr>
      <w:numPr>
        <w:ilvl w:val="5"/>
        <w:numId w:val="6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0">
    <w:name w:val="msonormal"/>
    <w:basedOn w:val="a"/>
    <w:rsid w:val="00BE589F"/>
    <w:pPr>
      <w:spacing w:before="100" w:beforeAutospacing="1" w:after="100" w:afterAutospacing="1"/>
    </w:pPr>
    <w:rPr>
      <w:szCs w:val="24"/>
    </w:rPr>
  </w:style>
  <w:style w:type="character" w:styleId="afb">
    <w:name w:val="annotation reference"/>
    <w:basedOn w:val="a1"/>
    <w:semiHidden/>
    <w:unhideWhenUsed/>
    <w:rsid w:val="005536A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5536A5"/>
    <w:rPr>
      <w:sz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5536A5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5536A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5536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31CC-2259-4124-AB0E-CB7580B74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2331</TotalTime>
  <Pages>1</Pages>
  <Words>12920</Words>
  <Characters>73645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86393</CharactersWithSpaces>
  <SharedDoc>false</SharedDoc>
  <HLinks>
    <vt:vector size="6" baseType="variant"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Поселки</cp:lastModifiedBy>
  <cp:revision>109</cp:revision>
  <cp:lastPrinted>2019-01-09T08:09:00Z</cp:lastPrinted>
  <dcterms:created xsi:type="dcterms:W3CDTF">2018-11-08T05:29:00Z</dcterms:created>
  <dcterms:modified xsi:type="dcterms:W3CDTF">2021-01-13T12:50:00Z</dcterms:modified>
</cp:coreProperties>
</file>