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F0EF6" w:rsidRPr="00F76CEE" w:rsidRDefault="00DF0EF6" w:rsidP="006A05C1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797560" cy="914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36628F" w:rsidRPr="004B0E2F" w:rsidTr="0036628F">
        <w:trPr>
          <w:trHeight w:val="397"/>
        </w:trPr>
        <w:tc>
          <w:tcPr>
            <w:tcW w:w="9600" w:type="dxa"/>
          </w:tcPr>
          <w:tbl>
            <w:tblPr>
              <w:tblpPr w:leftFromText="180" w:rightFromText="180" w:vertAnchor="text" w:horzAnchor="margin" w:tblpY="13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06"/>
            </w:tblGrid>
            <w:tr w:rsidR="0036628F" w:rsidRPr="004B3CA9" w:rsidTr="0036628F">
              <w:tc>
                <w:tcPr>
                  <w:tcW w:w="9606" w:type="dxa"/>
                </w:tcPr>
                <w:p w:rsidR="0036628F" w:rsidRPr="004B3CA9" w:rsidRDefault="0036628F" w:rsidP="0036628F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36628F" w:rsidRPr="004B3CA9" w:rsidRDefault="0036628F" w:rsidP="0036628F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 xml:space="preserve">ПОСЕЛЬСКОГО СЕЛЬСОВЕТА  </w:t>
                  </w:r>
                </w:p>
                <w:p w:rsidR="0036628F" w:rsidRPr="004B3CA9" w:rsidRDefault="0036628F" w:rsidP="0036628F">
                  <w:pPr>
                    <w:jc w:val="center"/>
                    <w:rPr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КУЗНЕЦКОГО РАЙОНА  ПЕНЗЕНСКОЙ ОБЛАСТИ</w:t>
                  </w:r>
                  <w:r w:rsidRPr="004B3CA9">
                    <w:rPr>
                      <w:color w:val="000000"/>
                      <w:sz w:val="36"/>
                      <w:szCs w:val="36"/>
                    </w:rPr>
                    <w:t xml:space="preserve"> </w:t>
                  </w:r>
                </w:p>
                <w:p w:rsidR="0036628F" w:rsidRPr="004B3CA9" w:rsidRDefault="0036628F" w:rsidP="0036628F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B3CA9">
                    <w:rPr>
                      <w:b/>
                      <w:color w:val="000000"/>
                      <w:sz w:val="28"/>
                      <w:szCs w:val="28"/>
                    </w:rPr>
                    <w:t xml:space="preserve">СЕДЬМОГО СОЗЫВА </w:t>
                  </w:r>
                </w:p>
              </w:tc>
            </w:tr>
            <w:tr w:rsidR="0036628F" w:rsidRPr="004B3CA9" w:rsidTr="0036628F">
              <w:trPr>
                <w:trHeight w:val="107"/>
              </w:trPr>
              <w:tc>
                <w:tcPr>
                  <w:tcW w:w="9606" w:type="dxa"/>
                </w:tcPr>
                <w:p w:rsidR="0036628F" w:rsidRPr="004B3CA9" w:rsidRDefault="0036628F" w:rsidP="0036628F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6628F" w:rsidRPr="004B3CA9" w:rsidRDefault="0036628F" w:rsidP="0036628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36628F" w:rsidRPr="004B3CA9" w:rsidRDefault="0036628F" w:rsidP="0036628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B3CA9">
              <w:rPr>
                <w:b/>
                <w:sz w:val="28"/>
                <w:szCs w:val="28"/>
              </w:rPr>
              <w:t>РЕШЕНИЕ</w:t>
            </w:r>
          </w:p>
          <w:p w:rsidR="0036628F" w:rsidRPr="004B3CA9" w:rsidRDefault="0036628F" w:rsidP="0036628F">
            <w:pPr>
              <w:tabs>
                <w:tab w:val="left" w:pos="4320"/>
              </w:tabs>
              <w:jc w:val="center"/>
            </w:pPr>
          </w:p>
          <w:p w:rsidR="0036628F" w:rsidRDefault="0036628F" w:rsidP="0036628F">
            <w:pPr>
              <w:tabs>
                <w:tab w:val="left" w:pos="4320"/>
              </w:tabs>
              <w:jc w:val="center"/>
            </w:pPr>
            <w:r>
              <w:t>от 21 января 2021</w:t>
            </w:r>
            <w:r w:rsidRPr="004B3CA9">
              <w:t xml:space="preserve"> г.                                                                            №  </w:t>
            </w:r>
            <w:r>
              <w:t>133</w:t>
            </w:r>
            <w:r w:rsidRPr="004B3CA9">
              <w:t>-</w:t>
            </w:r>
            <w:r>
              <w:t>36</w:t>
            </w:r>
            <w:r w:rsidRPr="004B3CA9">
              <w:t>/7</w:t>
            </w:r>
          </w:p>
          <w:p w:rsidR="0036628F" w:rsidRPr="004B3CA9" w:rsidRDefault="0036628F" w:rsidP="0036628F">
            <w:pPr>
              <w:tabs>
                <w:tab w:val="left" w:pos="4320"/>
              </w:tabs>
              <w:jc w:val="center"/>
            </w:pPr>
          </w:p>
          <w:p w:rsidR="0036628F" w:rsidRPr="004B3CA9" w:rsidRDefault="0036628F" w:rsidP="0036628F">
            <w:pPr>
              <w:tabs>
                <w:tab w:val="left" w:pos="4320"/>
              </w:tabs>
              <w:jc w:val="center"/>
            </w:pPr>
            <w:r w:rsidRPr="004B3CA9">
              <w:t>с. Поселки</w:t>
            </w:r>
          </w:p>
          <w:p w:rsidR="0036628F" w:rsidRPr="004B0E2F" w:rsidRDefault="0036628F" w:rsidP="0036628F">
            <w:pPr>
              <w:jc w:val="center"/>
            </w:pPr>
          </w:p>
          <w:p w:rsidR="00CD59FB" w:rsidRDefault="0036628F" w:rsidP="0036628F">
            <w:pPr>
              <w:jc w:val="center"/>
              <w:rPr>
                <w:b/>
                <w:sz w:val="28"/>
                <w:szCs w:val="28"/>
              </w:rPr>
            </w:pPr>
            <w:r w:rsidRPr="004B0E2F">
              <w:rPr>
                <w:b/>
                <w:sz w:val="28"/>
                <w:szCs w:val="28"/>
              </w:rPr>
              <w:t>О внесении изменений в решение Комитета местного самоуправления Посельского сельсовета Кузнецкого района Пензенской области от 2</w:t>
            </w:r>
            <w:r>
              <w:rPr>
                <w:b/>
                <w:sz w:val="28"/>
                <w:szCs w:val="28"/>
              </w:rPr>
              <w:t>5</w:t>
            </w:r>
            <w:r w:rsidRPr="004B0E2F">
              <w:rPr>
                <w:b/>
                <w:sz w:val="28"/>
                <w:szCs w:val="28"/>
              </w:rPr>
              <w:t>.12.20</w:t>
            </w:r>
            <w:r>
              <w:rPr>
                <w:b/>
                <w:sz w:val="28"/>
                <w:szCs w:val="28"/>
              </w:rPr>
              <w:t>20</w:t>
            </w:r>
            <w:r w:rsidRPr="004B0E2F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126-34</w:t>
            </w:r>
            <w:r w:rsidRPr="004B0E2F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7</w:t>
            </w:r>
            <w:r w:rsidRPr="004B0E2F">
              <w:rPr>
                <w:b/>
                <w:sz w:val="28"/>
                <w:szCs w:val="28"/>
              </w:rPr>
              <w:t xml:space="preserve">  «О бюджете Посельского сельсовета Кузнецкого района Пензенской области на 20</w:t>
            </w:r>
            <w:r>
              <w:rPr>
                <w:b/>
                <w:sz w:val="28"/>
                <w:szCs w:val="28"/>
              </w:rPr>
              <w:t>21</w:t>
            </w:r>
            <w:r w:rsidRPr="004B0E2F">
              <w:rPr>
                <w:b/>
                <w:sz w:val="28"/>
                <w:szCs w:val="28"/>
              </w:rPr>
              <w:t xml:space="preserve"> год и на плановый период </w:t>
            </w:r>
          </w:p>
          <w:p w:rsidR="0036628F" w:rsidRPr="004B0E2F" w:rsidRDefault="0036628F" w:rsidP="0036628F">
            <w:pPr>
              <w:jc w:val="center"/>
            </w:pPr>
            <w:r w:rsidRPr="004B0E2F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4B0E2F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3</w:t>
            </w:r>
            <w:r w:rsidRPr="004B0E2F"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36628F" w:rsidRPr="004B0E2F" w:rsidRDefault="0036628F" w:rsidP="0036628F">
      <w:pPr>
        <w:jc w:val="both"/>
        <w:rPr>
          <w:kern w:val="28"/>
          <w:sz w:val="28"/>
        </w:rPr>
      </w:pPr>
      <w:r w:rsidRPr="004B0E2F">
        <w:rPr>
          <w:kern w:val="28"/>
          <w:sz w:val="28"/>
        </w:rPr>
        <w:t xml:space="preserve">      Руководствуясь Бюджетным кодексом Российской Федерации, Налоговым кодексом Российской Федерации, Уставом Посельского сельсовета Кузнецкого района Пензенской области, 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</w:p>
    <w:p w:rsidR="0036628F" w:rsidRPr="004B0E2F" w:rsidRDefault="0036628F" w:rsidP="0036628F">
      <w:pPr>
        <w:jc w:val="both"/>
        <w:rPr>
          <w:kern w:val="28"/>
          <w:sz w:val="28"/>
        </w:rPr>
      </w:pPr>
    </w:p>
    <w:p w:rsidR="0036628F" w:rsidRPr="004B0E2F" w:rsidRDefault="0036628F" w:rsidP="0036628F">
      <w:pPr>
        <w:jc w:val="center"/>
        <w:rPr>
          <w:sz w:val="28"/>
          <w:szCs w:val="28"/>
        </w:rPr>
      </w:pPr>
      <w:r w:rsidRPr="004B0E2F">
        <w:rPr>
          <w:b/>
          <w:sz w:val="28"/>
          <w:szCs w:val="28"/>
        </w:rPr>
        <w:t>Комитета местного самоуправления Посельского сельсовета</w:t>
      </w:r>
      <w:r w:rsidRPr="004B0E2F">
        <w:rPr>
          <w:sz w:val="28"/>
          <w:szCs w:val="28"/>
        </w:rPr>
        <w:t xml:space="preserve"> </w:t>
      </w:r>
    </w:p>
    <w:p w:rsidR="0036628F" w:rsidRPr="004B0E2F" w:rsidRDefault="0036628F" w:rsidP="0036628F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Кузнецкого района Пензенской области решил:</w:t>
      </w:r>
    </w:p>
    <w:p w:rsidR="0036628F" w:rsidRPr="004B0E2F" w:rsidRDefault="0036628F" w:rsidP="0036628F">
      <w:pPr>
        <w:jc w:val="center"/>
        <w:rPr>
          <w:b/>
          <w:sz w:val="28"/>
          <w:szCs w:val="28"/>
        </w:rPr>
      </w:pPr>
    </w:p>
    <w:p w:rsidR="0036628F" w:rsidRPr="004B0E2F" w:rsidRDefault="0036628F" w:rsidP="0036628F">
      <w:pPr>
        <w:jc w:val="both"/>
        <w:rPr>
          <w:b/>
          <w:sz w:val="28"/>
          <w:szCs w:val="28"/>
        </w:rPr>
      </w:pPr>
      <w:r w:rsidRPr="004B0E2F">
        <w:rPr>
          <w:sz w:val="28"/>
          <w:szCs w:val="28"/>
        </w:rPr>
        <w:t xml:space="preserve">        1. Внести в решение Комитета местного самоуправления Посельского сельсовета Кузнецкого района Пензенской области от 2</w:t>
      </w:r>
      <w:r>
        <w:rPr>
          <w:sz w:val="28"/>
          <w:szCs w:val="28"/>
        </w:rPr>
        <w:t>5</w:t>
      </w:r>
      <w:r w:rsidRPr="004B0E2F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№ </w:t>
      </w:r>
      <w:r>
        <w:rPr>
          <w:sz w:val="28"/>
          <w:szCs w:val="28"/>
        </w:rPr>
        <w:t>126</w:t>
      </w:r>
      <w:r w:rsidRPr="004B0E2F">
        <w:rPr>
          <w:sz w:val="28"/>
          <w:szCs w:val="28"/>
        </w:rPr>
        <w:t>-</w:t>
      </w:r>
      <w:r>
        <w:rPr>
          <w:sz w:val="28"/>
          <w:szCs w:val="28"/>
        </w:rPr>
        <w:t>34</w:t>
      </w:r>
      <w:r w:rsidRPr="004B0E2F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 xml:space="preserve"> «О бюджете Посельского сельсовета Кузнецкого района Пензенской области на 20</w:t>
      </w:r>
      <w:r>
        <w:rPr>
          <w:sz w:val="28"/>
          <w:szCs w:val="28"/>
        </w:rPr>
        <w:t>21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4B0E2F">
        <w:rPr>
          <w:sz w:val="28"/>
          <w:szCs w:val="28"/>
        </w:rPr>
        <w:t xml:space="preserve"> годов (с изменениями) (далее - решение) следующие изменения:1.</w:t>
      </w:r>
    </w:p>
    <w:p w:rsidR="0036628F" w:rsidRPr="004B0E2F" w:rsidRDefault="0036628F" w:rsidP="0036628F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1.1.</w:t>
      </w:r>
      <w:r w:rsidRPr="004B0E2F">
        <w:rPr>
          <w:sz w:val="28"/>
          <w:szCs w:val="28"/>
        </w:rPr>
        <w:tab/>
        <w:t>Пункт 1 решения изложить в новой редакции:</w:t>
      </w:r>
    </w:p>
    <w:p w:rsidR="0036628F" w:rsidRPr="004B0E2F" w:rsidRDefault="0036628F" w:rsidP="0036628F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«1. Утвердить основные характеристики бюджета Посельского сельсовета Кузнецкого района Пензенской области на 20</w:t>
      </w:r>
      <w:r>
        <w:rPr>
          <w:sz w:val="28"/>
          <w:szCs w:val="28"/>
        </w:rPr>
        <w:t>21</w:t>
      </w:r>
      <w:r w:rsidRPr="004B0E2F">
        <w:rPr>
          <w:sz w:val="28"/>
          <w:szCs w:val="28"/>
        </w:rPr>
        <w:t xml:space="preserve"> год:</w:t>
      </w:r>
    </w:p>
    <w:p w:rsidR="0036628F" w:rsidRPr="004B0E2F" w:rsidRDefault="0036628F" w:rsidP="0036628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1) прогнозируемый общий объем доходов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35234,900</w:t>
      </w:r>
      <w:r w:rsidRPr="000B5656">
        <w:rPr>
          <w:sz w:val="28"/>
          <w:szCs w:val="28"/>
        </w:rPr>
        <w:t xml:space="preserve"> </w:t>
      </w:r>
      <w:r w:rsidRPr="004B0E2F">
        <w:rPr>
          <w:sz w:val="28"/>
          <w:szCs w:val="28"/>
        </w:rPr>
        <w:t>тыс. рублей;</w:t>
      </w:r>
    </w:p>
    <w:p w:rsidR="0036628F" w:rsidRPr="004B0E2F" w:rsidRDefault="0036628F" w:rsidP="0036628F">
      <w:pPr>
        <w:ind w:firstLine="567"/>
        <w:contextualSpacing/>
        <w:jc w:val="both"/>
        <w:rPr>
          <w:sz w:val="28"/>
          <w:szCs w:val="28"/>
        </w:rPr>
      </w:pPr>
      <w:r w:rsidRPr="004B0E2F">
        <w:rPr>
          <w:sz w:val="28"/>
          <w:szCs w:val="28"/>
        </w:rPr>
        <w:lastRenderedPageBreak/>
        <w:t xml:space="preserve">2) общий объем расходов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35285,889</w:t>
      </w:r>
      <w:r w:rsidRPr="004B0E2F">
        <w:rPr>
          <w:sz w:val="28"/>
          <w:szCs w:val="28"/>
        </w:rPr>
        <w:t xml:space="preserve"> тыс. рублей;</w:t>
      </w:r>
    </w:p>
    <w:p w:rsidR="0036628F" w:rsidRPr="004B0E2F" w:rsidRDefault="0036628F" w:rsidP="0036628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3) размер резервного фонда администрации Посельского сельсовета Кузнецкого района Пензенской области в сумме 0,0 тыс. рублей;</w:t>
      </w:r>
    </w:p>
    <w:p w:rsidR="0036628F" w:rsidRPr="004B0E2F" w:rsidRDefault="0036628F" w:rsidP="0036628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4) верхний предел муниципального долга Посельского сельсовета Кузнецкого района Пензенской области на 01 января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года в сумме      0,0 тыс. рублей, в том числе верхний предел долга по муниципальным гарантиям соответствующим нулевому значению</w:t>
      </w:r>
      <w:r w:rsidRPr="004B0E2F">
        <w:rPr>
          <w:rFonts w:eastAsia="Calibri"/>
          <w:sz w:val="28"/>
          <w:szCs w:val="28"/>
        </w:rPr>
        <w:t>;</w:t>
      </w:r>
    </w:p>
    <w:p w:rsidR="0036628F" w:rsidRPr="004B0E2F" w:rsidRDefault="0036628F" w:rsidP="0036628F">
      <w:pPr>
        <w:pStyle w:val="10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4B0E2F">
        <w:rPr>
          <w:sz w:val="28"/>
          <w:szCs w:val="28"/>
        </w:rPr>
        <w:t xml:space="preserve">5) прогнозируемый дефицит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50,989</w:t>
      </w:r>
      <w:r w:rsidRPr="004B0E2F">
        <w:rPr>
          <w:sz w:val="28"/>
          <w:szCs w:val="28"/>
        </w:rPr>
        <w:t xml:space="preserve"> тыс. рублей.</w:t>
      </w:r>
    </w:p>
    <w:p w:rsidR="00681D64" w:rsidRPr="00B26330" w:rsidRDefault="00681D64" w:rsidP="006A05C1">
      <w:pPr>
        <w:pStyle w:val="10"/>
        <w:numPr>
          <w:ilvl w:val="0"/>
          <w:numId w:val="0"/>
        </w:numPr>
        <w:spacing w:before="0"/>
        <w:contextualSpacing/>
        <w:rPr>
          <w:color w:val="FF0000"/>
          <w:sz w:val="28"/>
          <w:szCs w:val="28"/>
        </w:rPr>
      </w:pPr>
    </w:p>
    <w:p w:rsidR="00A74D38" w:rsidRPr="00B26330" w:rsidRDefault="00A74D38" w:rsidP="006A05C1">
      <w:pPr>
        <w:pStyle w:val="10"/>
        <w:numPr>
          <w:ilvl w:val="0"/>
          <w:numId w:val="0"/>
        </w:numPr>
        <w:spacing w:before="0"/>
        <w:contextualSpacing/>
        <w:rPr>
          <w:color w:val="FF0000"/>
          <w:sz w:val="28"/>
          <w:szCs w:val="28"/>
        </w:rPr>
      </w:pPr>
    </w:p>
    <w:p w:rsidR="00952623" w:rsidRPr="00B26330" w:rsidRDefault="00985804" w:rsidP="006A05C1">
      <w:pPr>
        <w:pStyle w:val="10"/>
        <w:numPr>
          <w:ilvl w:val="0"/>
          <w:numId w:val="0"/>
        </w:numPr>
        <w:spacing w:before="0"/>
        <w:contextualSpacing/>
        <w:rPr>
          <w:b/>
          <w:sz w:val="28"/>
          <w:szCs w:val="28"/>
        </w:rPr>
      </w:pPr>
      <w:r w:rsidRPr="00B26330">
        <w:rPr>
          <w:b/>
          <w:sz w:val="28"/>
          <w:szCs w:val="28"/>
        </w:rPr>
        <w:t>Г</w:t>
      </w:r>
      <w:r w:rsidR="00681D64" w:rsidRPr="00B26330">
        <w:rPr>
          <w:b/>
          <w:sz w:val="28"/>
          <w:szCs w:val="28"/>
        </w:rPr>
        <w:t xml:space="preserve">лава </w:t>
      </w:r>
      <w:r w:rsidR="00891BE7" w:rsidRPr="00B26330">
        <w:rPr>
          <w:b/>
          <w:sz w:val="28"/>
          <w:szCs w:val="28"/>
        </w:rPr>
        <w:t>Посельского</w:t>
      </w:r>
      <w:r w:rsidR="00952623" w:rsidRPr="00B26330">
        <w:rPr>
          <w:b/>
          <w:sz w:val="28"/>
          <w:szCs w:val="28"/>
        </w:rPr>
        <w:t xml:space="preserve"> сельсовета</w:t>
      </w:r>
    </w:p>
    <w:p w:rsidR="00681D64" w:rsidRPr="0032697B" w:rsidRDefault="00681D64" w:rsidP="006A05C1">
      <w:pPr>
        <w:pStyle w:val="10"/>
        <w:numPr>
          <w:ilvl w:val="0"/>
          <w:numId w:val="0"/>
        </w:numPr>
        <w:spacing w:before="0"/>
        <w:contextualSpacing/>
        <w:rPr>
          <w:b/>
          <w:sz w:val="28"/>
          <w:szCs w:val="28"/>
        </w:rPr>
      </w:pPr>
      <w:r w:rsidRPr="00B26330">
        <w:rPr>
          <w:b/>
          <w:sz w:val="28"/>
          <w:szCs w:val="28"/>
        </w:rPr>
        <w:t>Кузне</w:t>
      </w:r>
      <w:r w:rsidR="0018158A" w:rsidRPr="00B26330">
        <w:rPr>
          <w:b/>
          <w:sz w:val="28"/>
          <w:szCs w:val="28"/>
        </w:rPr>
        <w:t>цкого района</w:t>
      </w:r>
      <w:r w:rsidR="00952623" w:rsidRPr="00B26330">
        <w:rPr>
          <w:b/>
          <w:sz w:val="28"/>
          <w:szCs w:val="28"/>
        </w:rPr>
        <w:t xml:space="preserve"> Пензенской области</w:t>
      </w:r>
      <w:r w:rsidR="00611252" w:rsidRPr="00B26330">
        <w:rPr>
          <w:b/>
          <w:sz w:val="28"/>
          <w:szCs w:val="28"/>
        </w:rPr>
        <w:tab/>
      </w:r>
      <w:r w:rsidR="00934F83" w:rsidRPr="00B26330">
        <w:rPr>
          <w:b/>
          <w:sz w:val="28"/>
          <w:szCs w:val="28"/>
        </w:rPr>
        <w:t xml:space="preserve">      </w:t>
      </w:r>
      <w:r w:rsidR="00611252" w:rsidRPr="00B26330">
        <w:rPr>
          <w:b/>
          <w:sz w:val="28"/>
          <w:szCs w:val="28"/>
        </w:rPr>
        <w:tab/>
      </w:r>
      <w:r w:rsidR="00934F83" w:rsidRPr="00B26330">
        <w:rPr>
          <w:b/>
          <w:sz w:val="28"/>
          <w:szCs w:val="28"/>
        </w:rPr>
        <w:t xml:space="preserve">  </w:t>
      </w:r>
      <w:r w:rsidR="00611252" w:rsidRPr="00B26330">
        <w:rPr>
          <w:b/>
          <w:sz w:val="28"/>
          <w:szCs w:val="28"/>
        </w:rPr>
        <w:tab/>
      </w:r>
      <w:proofErr w:type="spellStart"/>
      <w:r w:rsidR="00AD277D">
        <w:rPr>
          <w:b/>
          <w:sz w:val="28"/>
          <w:szCs w:val="28"/>
        </w:rPr>
        <w:t>И.В.Янюшкина</w:t>
      </w:r>
      <w:proofErr w:type="spellEnd"/>
    </w:p>
    <w:p w:rsidR="00A44A33" w:rsidRPr="00B676D0" w:rsidRDefault="00A44A33" w:rsidP="006A05C1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  <w:highlight w:val="yellow"/>
        </w:rPr>
        <w:sectPr w:rsidR="00A44A33" w:rsidRPr="00B676D0" w:rsidSect="00A84F60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628F" w:rsidRPr="00AD59C7" w:rsidRDefault="0036628F" w:rsidP="0036628F">
      <w:pPr>
        <w:keepNext/>
        <w:ind w:right="-527"/>
        <w:contextualSpacing/>
        <w:outlineLvl w:val="7"/>
        <w:rPr>
          <w:sz w:val="28"/>
          <w:szCs w:val="28"/>
        </w:rPr>
      </w:pPr>
      <w:r>
        <w:lastRenderedPageBreak/>
        <w:t xml:space="preserve">  </w:t>
      </w:r>
      <w:r w:rsidRPr="00AD59C7">
        <w:rPr>
          <w:sz w:val="28"/>
          <w:szCs w:val="28"/>
        </w:rPr>
        <w:t>1.2. Приложение № 1 к решению изложить в новой редакции:</w:t>
      </w:r>
    </w:p>
    <w:p w:rsidR="006A05C1" w:rsidRPr="00DC358F" w:rsidRDefault="00CD59FB" w:rsidP="006A05C1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>«</w:t>
      </w:r>
      <w:r w:rsidR="006A05C1" w:rsidRPr="00DC358F">
        <w:rPr>
          <w:szCs w:val="24"/>
        </w:rPr>
        <w:t>Приложение № 1</w:t>
      </w:r>
    </w:p>
    <w:p w:rsidR="006A05C1" w:rsidRPr="00B778E9" w:rsidRDefault="006A05C1" w:rsidP="006A05C1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6A05C1" w:rsidRPr="00B778E9" w:rsidRDefault="006A05C1" w:rsidP="006A05C1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>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>Кузнецкого района Пензенской области «О бюджете 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 xml:space="preserve">Кузнецкого района </w:t>
      </w:r>
      <w:r w:rsidRPr="000D345D">
        <w:rPr>
          <w:szCs w:val="24"/>
        </w:rPr>
        <w:t xml:space="preserve">Пензенской области </w:t>
      </w:r>
      <w:r w:rsidR="00DD52B4">
        <w:rPr>
          <w:szCs w:val="24"/>
        </w:rPr>
        <w:t>на 2021 год и на плановый период 2022 и 2023 годов</w:t>
      </w:r>
      <w:r w:rsidRPr="000D345D">
        <w:rPr>
          <w:szCs w:val="24"/>
        </w:rPr>
        <w:t>»</w:t>
      </w:r>
      <w:r w:rsidRPr="00B778E9">
        <w:rPr>
          <w:b/>
          <w:szCs w:val="24"/>
        </w:rPr>
        <w:t xml:space="preserve"> </w:t>
      </w:r>
    </w:p>
    <w:p w:rsidR="00A84F60" w:rsidRPr="004B3CA9" w:rsidRDefault="00A84F60" w:rsidP="00A84F60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</w:t>
      </w:r>
      <w:r>
        <w:rPr>
          <w:rFonts w:ascii="Times New Roman" w:hAnsi="Times New Roman"/>
          <w:b w:val="0"/>
          <w:sz w:val="24"/>
          <w:szCs w:val="24"/>
        </w:rPr>
        <w:t>20</w:t>
      </w:r>
      <w:r w:rsidRPr="004B3CA9">
        <w:rPr>
          <w:rFonts w:ascii="Times New Roman" w:hAnsi="Times New Roman"/>
          <w:b w:val="0"/>
          <w:sz w:val="24"/>
          <w:szCs w:val="24"/>
        </w:rPr>
        <w:t xml:space="preserve"> г. № </w:t>
      </w:r>
      <w:r>
        <w:rPr>
          <w:rFonts w:ascii="Times New Roman" w:hAnsi="Times New Roman"/>
          <w:b w:val="0"/>
          <w:sz w:val="24"/>
          <w:szCs w:val="24"/>
        </w:rPr>
        <w:t>126-34</w:t>
      </w:r>
      <w:r w:rsidRPr="004B3CA9">
        <w:rPr>
          <w:rFonts w:ascii="Times New Roman" w:hAnsi="Times New Roman"/>
          <w:b w:val="0"/>
          <w:sz w:val="24"/>
          <w:szCs w:val="24"/>
        </w:rPr>
        <w:t>/7</w:t>
      </w:r>
    </w:p>
    <w:p w:rsidR="00B87F5C" w:rsidRPr="00B778E9" w:rsidRDefault="00B87F5C" w:rsidP="006A05C1">
      <w:pPr>
        <w:pStyle w:val="1"/>
        <w:numPr>
          <w:ilvl w:val="0"/>
          <w:numId w:val="0"/>
        </w:numPr>
        <w:spacing w:after="0"/>
        <w:jc w:val="right"/>
        <w:rPr>
          <w:rFonts w:ascii="Times New Roman" w:hAnsi="Times New Roman"/>
          <w:b w:val="0"/>
          <w:sz w:val="24"/>
          <w:szCs w:val="24"/>
        </w:rPr>
      </w:pPr>
    </w:p>
    <w:p w:rsidR="00B87F5C" w:rsidRPr="00B778E9" w:rsidRDefault="00B87F5C" w:rsidP="006A05C1">
      <w:pPr>
        <w:rPr>
          <w:sz w:val="16"/>
          <w:szCs w:val="16"/>
        </w:rPr>
      </w:pPr>
    </w:p>
    <w:p w:rsidR="00A44A33" w:rsidRPr="00B778E9" w:rsidRDefault="00B87F5C" w:rsidP="006A05C1">
      <w:pPr>
        <w:jc w:val="center"/>
        <w:rPr>
          <w:sz w:val="28"/>
          <w:szCs w:val="28"/>
        </w:rPr>
      </w:pPr>
      <w:r w:rsidRPr="00B778E9">
        <w:rPr>
          <w:sz w:val="28"/>
          <w:szCs w:val="28"/>
        </w:rPr>
        <w:t xml:space="preserve">Источники финансирования дефицита бюджета </w:t>
      </w:r>
      <w:r w:rsidR="00891BE7" w:rsidRPr="00B778E9">
        <w:rPr>
          <w:sz w:val="28"/>
          <w:szCs w:val="28"/>
        </w:rPr>
        <w:t>Посельского</w:t>
      </w:r>
      <w:r w:rsidR="00A44A33" w:rsidRPr="00B778E9">
        <w:rPr>
          <w:sz w:val="28"/>
          <w:szCs w:val="28"/>
        </w:rPr>
        <w:t xml:space="preserve"> сельсовета </w:t>
      </w:r>
      <w:r w:rsidRPr="00B778E9">
        <w:rPr>
          <w:sz w:val="28"/>
          <w:szCs w:val="28"/>
        </w:rPr>
        <w:t>Кузнецкого района Пензенской области</w:t>
      </w:r>
    </w:p>
    <w:p w:rsidR="00A44A33" w:rsidRPr="00DC358F" w:rsidRDefault="00DD52B4" w:rsidP="006A05C1">
      <w:pPr>
        <w:jc w:val="center"/>
      </w:pPr>
      <w:r>
        <w:rPr>
          <w:sz w:val="28"/>
          <w:szCs w:val="28"/>
        </w:rPr>
        <w:t>на 2021 год и на плановый период 2022 и 2023 годов</w:t>
      </w:r>
      <w:r w:rsidR="00A44A33" w:rsidRPr="00DC358F">
        <w:t xml:space="preserve"> </w:t>
      </w:r>
    </w:p>
    <w:p w:rsidR="00B87F5C" w:rsidRPr="00702014" w:rsidRDefault="00B87F5C" w:rsidP="006A05C1">
      <w:pPr>
        <w:jc w:val="right"/>
      </w:pPr>
      <w:r w:rsidRPr="00702014"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4"/>
        <w:gridCol w:w="3865"/>
        <w:gridCol w:w="1418"/>
        <w:gridCol w:w="1417"/>
        <w:gridCol w:w="1418"/>
      </w:tblGrid>
      <w:tr w:rsidR="00A44A33" w:rsidRPr="00702014" w:rsidTr="008C30AC">
        <w:trPr>
          <w:trHeight w:val="20"/>
          <w:tblHeader/>
        </w:trPr>
        <w:tc>
          <w:tcPr>
            <w:tcW w:w="7334" w:type="dxa"/>
            <w:shd w:val="clear" w:color="auto" w:fill="auto"/>
            <w:vAlign w:val="center"/>
          </w:tcPr>
          <w:p w:rsidR="00A44A33" w:rsidRPr="00702014" w:rsidRDefault="00A44A33" w:rsidP="006A05C1">
            <w:pPr>
              <w:jc w:val="center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Наименование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A44A33" w:rsidRPr="00702014" w:rsidRDefault="00A44A33" w:rsidP="006A05C1">
            <w:pPr>
              <w:jc w:val="center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Код</w:t>
            </w:r>
          </w:p>
        </w:tc>
        <w:tc>
          <w:tcPr>
            <w:tcW w:w="1418" w:type="dxa"/>
            <w:shd w:val="clear" w:color="auto" w:fill="auto"/>
          </w:tcPr>
          <w:p w:rsidR="00A44A33" w:rsidRPr="00702014" w:rsidRDefault="00A44A33" w:rsidP="000028F1">
            <w:pPr>
              <w:jc w:val="center"/>
              <w:rPr>
                <w:b/>
                <w:bCs/>
              </w:rPr>
            </w:pPr>
            <w:r w:rsidRPr="00702014">
              <w:t>20</w:t>
            </w:r>
            <w:r w:rsidR="00AD277D">
              <w:t>2</w:t>
            </w:r>
            <w:r w:rsidR="000028F1">
              <w:t>1</w:t>
            </w:r>
            <w:r w:rsidRPr="00702014">
              <w:t xml:space="preserve"> год</w:t>
            </w:r>
          </w:p>
        </w:tc>
        <w:tc>
          <w:tcPr>
            <w:tcW w:w="1417" w:type="dxa"/>
          </w:tcPr>
          <w:p w:rsidR="00A44A33" w:rsidRPr="00702014" w:rsidRDefault="00A44A33" w:rsidP="000028F1">
            <w:pPr>
              <w:jc w:val="center"/>
              <w:rPr>
                <w:b/>
                <w:bCs/>
              </w:rPr>
            </w:pPr>
            <w:r w:rsidRPr="00702014">
              <w:t>20</w:t>
            </w:r>
            <w:r w:rsidR="00AD277D">
              <w:t>2</w:t>
            </w:r>
            <w:r w:rsidR="000028F1">
              <w:t>2</w:t>
            </w:r>
            <w:r w:rsidRPr="00702014">
              <w:t xml:space="preserve"> год</w:t>
            </w:r>
          </w:p>
        </w:tc>
        <w:tc>
          <w:tcPr>
            <w:tcW w:w="1418" w:type="dxa"/>
          </w:tcPr>
          <w:p w:rsidR="00A44A33" w:rsidRPr="00702014" w:rsidRDefault="00A44A33" w:rsidP="000028F1">
            <w:pPr>
              <w:jc w:val="center"/>
              <w:rPr>
                <w:b/>
                <w:bCs/>
              </w:rPr>
            </w:pPr>
            <w:r w:rsidRPr="00702014">
              <w:t>202</w:t>
            </w:r>
            <w:r w:rsidR="000028F1">
              <w:t>3</w:t>
            </w:r>
            <w:r w:rsidRPr="00702014">
              <w:t xml:space="preserve"> год</w:t>
            </w:r>
          </w:p>
        </w:tc>
      </w:tr>
      <w:tr w:rsidR="00A44A33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A44A33" w:rsidRPr="00702014" w:rsidRDefault="00A44A33" w:rsidP="006A05C1">
            <w:pPr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A44A33" w:rsidRPr="00702014" w:rsidRDefault="00A44A33" w:rsidP="006A05C1">
            <w:pPr>
              <w:jc w:val="center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000 01 00 00 00 00 0000 000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</w:tr>
      <w:tr w:rsidR="00A44A33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A44A33" w:rsidRPr="00702014" w:rsidRDefault="00A44A33" w:rsidP="006A05C1">
            <w:pPr>
              <w:rPr>
                <w:bCs/>
                <w:szCs w:val="24"/>
              </w:rPr>
            </w:pPr>
            <w:r w:rsidRPr="00702014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A44A33" w:rsidRPr="00702014" w:rsidRDefault="00A44A33" w:rsidP="006A05C1">
            <w:pPr>
              <w:jc w:val="center"/>
              <w:rPr>
                <w:bCs/>
                <w:szCs w:val="24"/>
              </w:rPr>
            </w:pPr>
            <w:r w:rsidRPr="00702014">
              <w:rPr>
                <w:bCs/>
              </w:rPr>
              <w:t>000 01 05 00 00 00 0000 000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</w:tr>
      <w:tr w:rsidR="00DB6B1C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DB6B1C" w:rsidRPr="00702014" w:rsidRDefault="00DB6B1C" w:rsidP="006A05C1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DB6B1C" w:rsidRPr="00702014" w:rsidRDefault="00DB6B1C" w:rsidP="006A05C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000 01 05 00 00 00 0000 500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6B1C" w:rsidRPr="00702014" w:rsidRDefault="00DB6B1C" w:rsidP="00617F39">
            <w:pPr>
              <w:jc w:val="right"/>
              <w:rPr>
                <w:szCs w:val="24"/>
              </w:rPr>
            </w:pPr>
            <w:r w:rsidRPr="00702014">
              <w:t>-</w:t>
            </w:r>
            <w:r w:rsidR="000028F1">
              <w:t>35</w:t>
            </w:r>
            <w:r w:rsidR="00617F39">
              <w:t>234</w:t>
            </w:r>
            <w:r w:rsidR="000028F1">
              <w:t>,</w:t>
            </w:r>
            <w:r w:rsidR="00617F39">
              <w:t>9</w:t>
            </w:r>
            <w:r w:rsidR="000028F1">
              <w:t>00</w:t>
            </w:r>
          </w:p>
        </w:tc>
        <w:tc>
          <w:tcPr>
            <w:tcW w:w="1417" w:type="dxa"/>
            <w:vAlign w:val="center"/>
          </w:tcPr>
          <w:p w:rsidR="00DB6B1C" w:rsidRPr="00702014" w:rsidRDefault="00DB6B1C" w:rsidP="008C30AC">
            <w:pPr>
              <w:jc w:val="right"/>
              <w:rPr>
                <w:szCs w:val="24"/>
              </w:rPr>
            </w:pPr>
            <w:r w:rsidRPr="00702014">
              <w:t>-</w:t>
            </w:r>
            <w:r w:rsidR="000028F1">
              <w:t>37126,10</w:t>
            </w:r>
            <w:r w:rsidR="008C30AC">
              <w:t>5</w:t>
            </w:r>
          </w:p>
        </w:tc>
        <w:tc>
          <w:tcPr>
            <w:tcW w:w="1418" w:type="dxa"/>
          </w:tcPr>
          <w:p w:rsidR="00DB6B1C" w:rsidRDefault="00DB6B1C" w:rsidP="008C30AC">
            <w:pPr>
              <w:jc w:val="right"/>
            </w:pPr>
            <w:r w:rsidRPr="00B4378D">
              <w:t>-3</w:t>
            </w:r>
            <w:r w:rsidR="000028F1">
              <w:t>6188,</w:t>
            </w:r>
            <w:r w:rsidR="008C30AC">
              <w:t>833</w:t>
            </w:r>
          </w:p>
        </w:tc>
      </w:tr>
      <w:tr w:rsidR="000028F1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0028F1" w:rsidRPr="00702014" w:rsidRDefault="000028F1" w:rsidP="000028F1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0028F1" w:rsidRPr="00702014" w:rsidRDefault="000028F1" w:rsidP="000028F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000 01 05 02 00 00 0000 500</w:t>
            </w:r>
          </w:p>
        </w:tc>
        <w:tc>
          <w:tcPr>
            <w:tcW w:w="1418" w:type="dxa"/>
            <w:shd w:val="clear" w:color="auto" w:fill="auto"/>
          </w:tcPr>
          <w:p w:rsidR="000028F1" w:rsidRDefault="000028F1" w:rsidP="00617F39">
            <w:pPr>
              <w:jc w:val="right"/>
            </w:pPr>
            <w:r>
              <w:t>-</w:t>
            </w:r>
            <w:r w:rsidR="00617F39">
              <w:t>35234,900</w:t>
            </w:r>
          </w:p>
        </w:tc>
        <w:tc>
          <w:tcPr>
            <w:tcW w:w="1417" w:type="dxa"/>
          </w:tcPr>
          <w:p w:rsidR="000028F1" w:rsidRDefault="000028F1" w:rsidP="008C30AC">
            <w:pPr>
              <w:jc w:val="right"/>
            </w:pPr>
            <w:r>
              <w:t>-37126,10</w:t>
            </w:r>
            <w:r w:rsidR="008C30AC">
              <w:t>5</w:t>
            </w:r>
          </w:p>
        </w:tc>
        <w:tc>
          <w:tcPr>
            <w:tcW w:w="1418" w:type="dxa"/>
          </w:tcPr>
          <w:p w:rsidR="000028F1" w:rsidRDefault="000028F1" w:rsidP="008C30AC">
            <w:pPr>
              <w:jc w:val="right"/>
            </w:pPr>
            <w:r w:rsidRPr="00B4378D">
              <w:t>-3</w:t>
            </w:r>
            <w:r>
              <w:t>6188,8</w:t>
            </w:r>
            <w:r w:rsidR="008C30AC">
              <w:t>33</w:t>
            </w:r>
          </w:p>
        </w:tc>
      </w:tr>
      <w:tr w:rsidR="000028F1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0028F1" w:rsidRPr="00702014" w:rsidRDefault="000028F1" w:rsidP="000028F1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0028F1" w:rsidRPr="00702014" w:rsidRDefault="000028F1" w:rsidP="000028F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000 01 05 02 01 00 0000 510</w:t>
            </w:r>
          </w:p>
        </w:tc>
        <w:tc>
          <w:tcPr>
            <w:tcW w:w="1418" w:type="dxa"/>
            <w:shd w:val="clear" w:color="auto" w:fill="auto"/>
          </w:tcPr>
          <w:p w:rsidR="000028F1" w:rsidRDefault="000028F1" w:rsidP="00617F39">
            <w:pPr>
              <w:jc w:val="right"/>
            </w:pPr>
            <w:r>
              <w:t>-</w:t>
            </w:r>
            <w:r w:rsidR="00617F39">
              <w:t>35234,900</w:t>
            </w:r>
          </w:p>
        </w:tc>
        <w:tc>
          <w:tcPr>
            <w:tcW w:w="1417" w:type="dxa"/>
          </w:tcPr>
          <w:p w:rsidR="000028F1" w:rsidRDefault="000028F1" w:rsidP="008C30AC">
            <w:pPr>
              <w:jc w:val="right"/>
            </w:pPr>
            <w:r>
              <w:t>-37126,10</w:t>
            </w:r>
            <w:r w:rsidR="008C30AC">
              <w:t>5</w:t>
            </w:r>
          </w:p>
        </w:tc>
        <w:tc>
          <w:tcPr>
            <w:tcW w:w="1418" w:type="dxa"/>
          </w:tcPr>
          <w:p w:rsidR="000028F1" w:rsidRDefault="000028F1" w:rsidP="008C30AC">
            <w:pPr>
              <w:jc w:val="right"/>
            </w:pPr>
            <w:r w:rsidRPr="00B4378D">
              <w:t>-3</w:t>
            </w:r>
            <w:r>
              <w:t>6188,8</w:t>
            </w:r>
            <w:r w:rsidR="008C30AC">
              <w:t>33</w:t>
            </w:r>
          </w:p>
        </w:tc>
      </w:tr>
      <w:tr w:rsidR="000028F1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0028F1" w:rsidRPr="00702014" w:rsidRDefault="000028F1" w:rsidP="000028F1">
            <w:pPr>
              <w:rPr>
                <w:szCs w:val="24"/>
              </w:rPr>
            </w:pPr>
            <w:r w:rsidRPr="00702014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0028F1" w:rsidRPr="00702014" w:rsidRDefault="000028F1" w:rsidP="000028F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992 01 05 02 01 10 0000 510</w:t>
            </w:r>
          </w:p>
        </w:tc>
        <w:tc>
          <w:tcPr>
            <w:tcW w:w="1418" w:type="dxa"/>
            <w:shd w:val="clear" w:color="auto" w:fill="auto"/>
          </w:tcPr>
          <w:p w:rsidR="000028F1" w:rsidRDefault="000028F1" w:rsidP="00E04004">
            <w:pPr>
              <w:jc w:val="right"/>
            </w:pPr>
          </w:p>
          <w:p w:rsidR="000028F1" w:rsidRDefault="000028F1" w:rsidP="00617F39">
            <w:pPr>
              <w:jc w:val="right"/>
            </w:pPr>
            <w:r>
              <w:t>-</w:t>
            </w:r>
            <w:r w:rsidR="00617F39">
              <w:t>35234,900</w:t>
            </w:r>
          </w:p>
        </w:tc>
        <w:tc>
          <w:tcPr>
            <w:tcW w:w="1417" w:type="dxa"/>
          </w:tcPr>
          <w:p w:rsidR="000028F1" w:rsidRDefault="000028F1" w:rsidP="00E04004">
            <w:pPr>
              <w:jc w:val="right"/>
            </w:pPr>
          </w:p>
          <w:p w:rsidR="000028F1" w:rsidRDefault="000028F1" w:rsidP="008C30AC">
            <w:pPr>
              <w:jc w:val="right"/>
            </w:pPr>
            <w:r>
              <w:t>-37126,10</w:t>
            </w:r>
            <w:r w:rsidR="008C30AC">
              <w:t>5</w:t>
            </w:r>
          </w:p>
        </w:tc>
        <w:tc>
          <w:tcPr>
            <w:tcW w:w="1418" w:type="dxa"/>
          </w:tcPr>
          <w:p w:rsidR="000028F1" w:rsidRDefault="000028F1" w:rsidP="00E04004">
            <w:pPr>
              <w:jc w:val="right"/>
            </w:pPr>
          </w:p>
          <w:p w:rsidR="000028F1" w:rsidRDefault="000028F1" w:rsidP="008C30AC">
            <w:pPr>
              <w:jc w:val="right"/>
            </w:pPr>
            <w:r w:rsidRPr="00B4378D">
              <w:t>-3</w:t>
            </w:r>
            <w:r>
              <w:t>6188,8</w:t>
            </w:r>
            <w:r w:rsidR="008C30AC">
              <w:t>33</w:t>
            </w:r>
          </w:p>
        </w:tc>
      </w:tr>
      <w:tr w:rsidR="00DB6B1C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DB6B1C" w:rsidRPr="00702014" w:rsidRDefault="00DB6B1C" w:rsidP="006A05C1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DB6B1C" w:rsidRPr="00702014" w:rsidRDefault="00DB6B1C" w:rsidP="006A05C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000 01 05 00 00 00 0000 600</w:t>
            </w:r>
          </w:p>
        </w:tc>
        <w:tc>
          <w:tcPr>
            <w:tcW w:w="1418" w:type="dxa"/>
            <w:shd w:val="clear" w:color="auto" w:fill="auto"/>
          </w:tcPr>
          <w:p w:rsidR="00DB6B1C" w:rsidRDefault="000028F1" w:rsidP="0036628F">
            <w:pPr>
              <w:jc w:val="right"/>
            </w:pPr>
            <w:r>
              <w:t xml:space="preserve">    </w:t>
            </w:r>
            <w:r w:rsidR="008B1925">
              <w:t>352</w:t>
            </w:r>
            <w:r w:rsidR="0036628F">
              <w:t>85</w:t>
            </w:r>
            <w:r w:rsidR="008B1925">
              <w:t>,</w:t>
            </w:r>
            <w:r w:rsidR="0036628F">
              <w:t>889</w:t>
            </w:r>
          </w:p>
        </w:tc>
        <w:tc>
          <w:tcPr>
            <w:tcW w:w="1417" w:type="dxa"/>
          </w:tcPr>
          <w:p w:rsidR="000028F1" w:rsidRDefault="000028F1" w:rsidP="00E04004">
            <w:pPr>
              <w:jc w:val="right"/>
            </w:pPr>
          </w:p>
          <w:p w:rsidR="00DB6B1C" w:rsidRDefault="000028F1" w:rsidP="008C30AC">
            <w:pPr>
              <w:jc w:val="right"/>
            </w:pPr>
            <w:r>
              <w:t>37126,10</w:t>
            </w:r>
            <w:r w:rsidR="008C30AC">
              <w:t>5</w:t>
            </w:r>
          </w:p>
        </w:tc>
        <w:tc>
          <w:tcPr>
            <w:tcW w:w="1418" w:type="dxa"/>
          </w:tcPr>
          <w:p w:rsidR="00DB6B1C" w:rsidRDefault="00DB6B1C" w:rsidP="00E04004">
            <w:pPr>
              <w:jc w:val="right"/>
            </w:pPr>
          </w:p>
          <w:p w:rsidR="000028F1" w:rsidRDefault="000028F1" w:rsidP="008C30AC">
            <w:pPr>
              <w:jc w:val="right"/>
            </w:pPr>
            <w:r>
              <w:t>36188,8</w:t>
            </w:r>
            <w:r w:rsidR="008C30AC">
              <w:t>33</w:t>
            </w:r>
          </w:p>
        </w:tc>
      </w:tr>
      <w:tr w:rsidR="0036628F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36628F" w:rsidRPr="00702014" w:rsidRDefault="0036628F" w:rsidP="0036628F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36628F" w:rsidRPr="00702014" w:rsidRDefault="0036628F" w:rsidP="0036628F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000 01 05 02 00 00 0000 600</w:t>
            </w:r>
          </w:p>
        </w:tc>
        <w:tc>
          <w:tcPr>
            <w:tcW w:w="1418" w:type="dxa"/>
            <w:shd w:val="clear" w:color="auto" w:fill="auto"/>
          </w:tcPr>
          <w:p w:rsidR="0036628F" w:rsidRDefault="0036628F" w:rsidP="0036628F">
            <w:pPr>
              <w:jc w:val="right"/>
            </w:pPr>
            <w:r w:rsidRPr="00C919EC">
              <w:t>35285,889</w:t>
            </w:r>
          </w:p>
        </w:tc>
        <w:tc>
          <w:tcPr>
            <w:tcW w:w="1417" w:type="dxa"/>
          </w:tcPr>
          <w:p w:rsidR="0036628F" w:rsidRDefault="0036628F" w:rsidP="0036628F">
            <w:pPr>
              <w:jc w:val="right"/>
            </w:pPr>
            <w:r>
              <w:t>37126,105</w:t>
            </w:r>
          </w:p>
        </w:tc>
        <w:tc>
          <w:tcPr>
            <w:tcW w:w="1418" w:type="dxa"/>
          </w:tcPr>
          <w:p w:rsidR="0036628F" w:rsidRDefault="0036628F" w:rsidP="0036628F">
            <w:pPr>
              <w:jc w:val="right"/>
            </w:pPr>
            <w:r>
              <w:t>36188,833</w:t>
            </w:r>
          </w:p>
        </w:tc>
      </w:tr>
      <w:tr w:rsidR="0036628F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36628F" w:rsidRPr="00702014" w:rsidRDefault="0036628F" w:rsidP="0036628F">
            <w:pPr>
              <w:rPr>
                <w:szCs w:val="24"/>
              </w:rPr>
            </w:pPr>
            <w:r w:rsidRPr="00702014">
              <w:rPr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36628F" w:rsidRPr="00702014" w:rsidRDefault="0036628F" w:rsidP="0036628F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000 01 05 02 01 00 0000 610</w:t>
            </w:r>
          </w:p>
        </w:tc>
        <w:tc>
          <w:tcPr>
            <w:tcW w:w="1418" w:type="dxa"/>
            <w:shd w:val="clear" w:color="auto" w:fill="auto"/>
          </w:tcPr>
          <w:p w:rsidR="0036628F" w:rsidRDefault="0036628F" w:rsidP="0036628F">
            <w:pPr>
              <w:jc w:val="right"/>
            </w:pPr>
            <w:r w:rsidRPr="00C919EC">
              <w:t>35285,889</w:t>
            </w:r>
          </w:p>
        </w:tc>
        <w:tc>
          <w:tcPr>
            <w:tcW w:w="1417" w:type="dxa"/>
          </w:tcPr>
          <w:p w:rsidR="0036628F" w:rsidRDefault="0036628F" w:rsidP="0036628F">
            <w:pPr>
              <w:jc w:val="right"/>
            </w:pPr>
            <w:r>
              <w:t>37126,105</w:t>
            </w:r>
          </w:p>
        </w:tc>
        <w:tc>
          <w:tcPr>
            <w:tcW w:w="1418" w:type="dxa"/>
          </w:tcPr>
          <w:p w:rsidR="0036628F" w:rsidRDefault="0036628F" w:rsidP="0036628F">
            <w:pPr>
              <w:jc w:val="right"/>
            </w:pPr>
            <w:r>
              <w:t>36188,833</w:t>
            </w:r>
          </w:p>
        </w:tc>
      </w:tr>
      <w:tr w:rsidR="0036628F" w:rsidRPr="00702014" w:rsidTr="0036628F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36628F" w:rsidRPr="00702014" w:rsidRDefault="0036628F" w:rsidP="0036628F">
            <w:pPr>
              <w:rPr>
                <w:szCs w:val="24"/>
              </w:rPr>
            </w:pPr>
            <w:r w:rsidRPr="00702014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36628F" w:rsidRPr="00702014" w:rsidRDefault="0036628F" w:rsidP="0036628F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992 01 05 02 01 10 0000 610</w:t>
            </w:r>
          </w:p>
        </w:tc>
        <w:tc>
          <w:tcPr>
            <w:tcW w:w="1418" w:type="dxa"/>
            <w:shd w:val="clear" w:color="auto" w:fill="auto"/>
          </w:tcPr>
          <w:p w:rsidR="0036628F" w:rsidRDefault="0036628F" w:rsidP="0036628F">
            <w:pPr>
              <w:jc w:val="right"/>
            </w:pPr>
          </w:p>
          <w:p w:rsidR="0036628F" w:rsidRDefault="0036628F" w:rsidP="0036628F">
            <w:pPr>
              <w:jc w:val="right"/>
            </w:pPr>
            <w:r w:rsidRPr="00C919EC">
              <w:t>35285,889</w:t>
            </w:r>
          </w:p>
        </w:tc>
        <w:tc>
          <w:tcPr>
            <w:tcW w:w="1417" w:type="dxa"/>
            <w:vAlign w:val="center"/>
          </w:tcPr>
          <w:p w:rsidR="0036628F" w:rsidRPr="00702014" w:rsidRDefault="0036628F" w:rsidP="0036628F">
            <w:pPr>
              <w:jc w:val="right"/>
              <w:rPr>
                <w:szCs w:val="24"/>
              </w:rPr>
            </w:pPr>
            <w:r>
              <w:t xml:space="preserve">       37126,105</w:t>
            </w:r>
          </w:p>
        </w:tc>
        <w:tc>
          <w:tcPr>
            <w:tcW w:w="1418" w:type="dxa"/>
          </w:tcPr>
          <w:p w:rsidR="0036628F" w:rsidRDefault="0036628F" w:rsidP="0036628F">
            <w:pPr>
              <w:jc w:val="right"/>
            </w:pPr>
          </w:p>
          <w:p w:rsidR="0036628F" w:rsidRDefault="0036628F" w:rsidP="0036628F">
            <w:pPr>
              <w:jc w:val="right"/>
            </w:pPr>
            <w:r>
              <w:t>36188,833</w:t>
            </w:r>
          </w:p>
        </w:tc>
      </w:tr>
      <w:tr w:rsidR="00A44A33" w:rsidRPr="00702014" w:rsidTr="008C30AC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A44A33" w:rsidRPr="00702014" w:rsidRDefault="00A44A33" w:rsidP="006A05C1">
            <w:pPr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ИТОГО</w:t>
            </w:r>
          </w:p>
        </w:tc>
        <w:tc>
          <w:tcPr>
            <w:tcW w:w="3865" w:type="dxa"/>
            <w:shd w:val="clear" w:color="auto" w:fill="auto"/>
            <w:vAlign w:val="center"/>
          </w:tcPr>
          <w:p w:rsidR="00A44A33" w:rsidRPr="00702014" w:rsidRDefault="00A44A33" w:rsidP="006A05C1">
            <w:pPr>
              <w:jc w:val="center"/>
              <w:rPr>
                <w:szCs w:val="24"/>
              </w:rPr>
            </w:pPr>
            <w:r w:rsidRPr="00702014">
              <w:rPr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4A33" w:rsidRPr="00702014" w:rsidRDefault="0036628F" w:rsidP="00E0400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50,989</w:t>
            </w:r>
          </w:p>
        </w:tc>
        <w:tc>
          <w:tcPr>
            <w:tcW w:w="1417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A44A33" w:rsidRPr="00702014" w:rsidRDefault="00A164BD" w:rsidP="00E04004">
            <w:pPr>
              <w:jc w:val="right"/>
              <w:rPr>
                <w:bCs/>
                <w:szCs w:val="24"/>
              </w:rPr>
            </w:pPr>
            <w:r w:rsidRPr="00702014">
              <w:rPr>
                <w:bCs/>
                <w:szCs w:val="24"/>
              </w:rPr>
              <w:t>0,0</w:t>
            </w:r>
          </w:p>
        </w:tc>
      </w:tr>
    </w:tbl>
    <w:p w:rsidR="00E26CAF" w:rsidRDefault="00CD59FB" w:rsidP="00CD59FB">
      <w:pPr>
        <w:jc w:val="right"/>
      </w:pPr>
      <w:r>
        <w:t>».</w:t>
      </w:r>
    </w:p>
    <w:p w:rsidR="00CD59FB" w:rsidRPr="00702014" w:rsidRDefault="00CD59FB" w:rsidP="00CD59FB">
      <w:pPr>
        <w:jc w:val="right"/>
      </w:pPr>
    </w:p>
    <w:p w:rsidR="00721E09" w:rsidRPr="00AD59C7" w:rsidRDefault="00721E09" w:rsidP="00721E09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lastRenderedPageBreak/>
        <w:t>1.</w:t>
      </w:r>
      <w:r w:rsidR="00890950">
        <w:rPr>
          <w:sz w:val="28"/>
          <w:szCs w:val="28"/>
        </w:rPr>
        <w:t>3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9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601BE8" w:rsidRPr="00DC358F" w:rsidRDefault="00CD59FB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>«</w:t>
      </w:r>
      <w:r w:rsidR="00601BE8" w:rsidRPr="00DC358F">
        <w:rPr>
          <w:szCs w:val="24"/>
        </w:rPr>
        <w:t xml:space="preserve">Приложение № </w:t>
      </w:r>
      <w:r w:rsidR="00601BE8">
        <w:rPr>
          <w:szCs w:val="24"/>
        </w:rPr>
        <w:t>9</w:t>
      </w:r>
    </w:p>
    <w:p w:rsidR="00601BE8" w:rsidRPr="00B778E9" w:rsidRDefault="00601BE8" w:rsidP="00601BE8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601BE8" w:rsidRPr="00B778E9" w:rsidRDefault="00601BE8" w:rsidP="00601BE8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>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>Кузнецкого района Пензенской области «О бюджете 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 xml:space="preserve">Кузнецкого района </w:t>
      </w:r>
      <w:r>
        <w:rPr>
          <w:szCs w:val="24"/>
        </w:rPr>
        <w:t xml:space="preserve">Пензенской области </w:t>
      </w:r>
      <w:r w:rsidR="00DD52B4">
        <w:rPr>
          <w:szCs w:val="24"/>
        </w:rPr>
        <w:t>на 2021 год и на плановый период 2022 и 2023 годов</w:t>
      </w:r>
      <w:r w:rsidRPr="000D345D">
        <w:rPr>
          <w:szCs w:val="24"/>
        </w:rPr>
        <w:t>»</w:t>
      </w:r>
      <w:r w:rsidRPr="00B778E9">
        <w:rPr>
          <w:b/>
          <w:szCs w:val="24"/>
        </w:rPr>
        <w:t xml:space="preserve"> </w:t>
      </w:r>
    </w:p>
    <w:p w:rsidR="006B22AE" w:rsidRPr="004B3CA9" w:rsidRDefault="006B22AE" w:rsidP="006B22AE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4B3CA9">
        <w:rPr>
          <w:rFonts w:ascii="Times New Roman" w:hAnsi="Times New Roman"/>
          <w:b w:val="0"/>
          <w:sz w:val="24"/>
          <w:szCs w:val="24"/>
        </w:rPr>
        <w:t>от 25 декабря 20</w:t>
      </w:r>
      <w:r>
        <w:rPr>
          <w:rFonts w:ascii="Times New Roman" w:hAnsi="Times New Roman"/>
          <w:b w:val="0"/>
          <w:sz w:val="24"/>
          <w:szCs w:val="24"/>
        </w:rPr>
        <w:t>20</w:t>
      </w:r>
      <w:r w:rsidRPr="004B3CA9">
        <w:rPr>
          <w:rFonts w:ascii="Times New Roman" w:hAnsi="Times New Roman"/>
          <w:b w:val="0"/>
          <w:sz w:val="24"/>
          <w:szCs w:val="24"/>
        </w:rPr>
        <w:t xml:space="preserve"> г. № </w:t>
      </w:r>
      <w:r>
        <w:rPr>
          <w:rFonts w:ascii="Times New Roman" w:hAnsi="Times New Roman"/>
          <w:b w:val="0"/>
          <w:sz w:val="24"/>
          <w:szCs w:val="24"/>
        </w:rPr>
        <w:t>126-34</w:t>
      </w:r>
      <w:r w:rsidRPr="004B3CA9">
        <w:rPr>
          <w:rFonts w:ascii="Times New Roman" w:hAnsi="Times New Roman"/>
          <w:b w:val="0"/>
          <w:sz w:val="24"/>
          <w:szCs w:val="24"/>
        </w:rPr>
        <w:t>/7</w:t>
      </w:r>
    </w:p>
    <w:p w:rsidR="00B663FC" w:rsidRPr="00EE19A4" w:rsidRDefault="00B663FC" w:rsidP="00601BE8">
      <w:pPr>
        <w:pStyle w:val="8"/>
        <w:keepNext/>
        <w:tabs>
          <w:tab w:val="left" w:pos="7655"/>
        </w:tabs>
        <w:spacing w:after="0" w:line="240" w:lineRule="auto"/>
        <w:ind w:left="0"/>
        <w:contextualSpacing/>
      </w:pPr>
    </w:p>
    <w:p w:rsidR="00B663FC" w:rsidRPr="00EE19A4" w:rsidRDefault="00B663FC" w:rsidP="006A05C1">
      <w:pPr>
        <w:pStyle w:val="20"/>
        <w:numPr>
          <w:ilvl w:val="0"/>
          <w:numId w:val="0"/>
        </w:numPr>
        <w:spacing w:before="0"/>
        <w:ind w:firstLine="720"/>
        <w:contextualSpacing/>
        <w:jc w:val="center"/>
        <w:rPr>
          <w:sz w:val="28"/>
          <w:szCs w:val="28"/>
        </w:rPr>
      </w:pPr>
      <w:r w:rsidRPr="00EE19A4">
        <w:rPr>
          <w:sz w:val="28"/>
          <w:szCs w:val="28"/>
        </w:rPr>
        <w:t xml:space="preserve">Распределение бюджетных ассигнований </w:t>
      </w:r>
      <w:r w:rsidR="00DD52B4">
        <w:rPr>
          <w:sz w:val="28"/>
          <w:szCs w:val="28"/>
        </w:rPr>
        <w:t>на 2021 год и на плановый период 2022 и 2023 годов</w:t>
      </w:r>
      <w:r w:rsidR="00172976" w:rsidRPr="00EE19A4">
        <w:rPr>
          <w:sz w:val="28"/>
          <w:szCs w:val="28"/>
        </w:rPr>
        <w:t xml:space="preserve"> по разделам, подразделам, целевым статьям (муниципальным программам </w:t>
      </w:r>
      <w:r w:rsidR="00891BE7" w:rsidRPr="00EE19A4">
        <w:rPr>
          <w:bCs/>
          <w:sz w:val="28"/>
          <w:szCs w:val="28"/>
        </w:rPr>
        <w:t>Посельского</w:t>
      </w:r>
      <w:r w:rsidR="00172976" w:rsidRPr="00EE19A4">
        <w:rPr>
          <w:bCs/>
          <w:sz w:val="28"/>
          <w:szCs w:val="28"/>
        </w:rPr>
        <w:t xml:space="preserve"> сельсовета </w:t>
      </w:r>
      <w:r w:rsidR="00172976" w:rsidRPr="00EE19A4">
        <w:rPr>
          <w:sz w:val="28"/>
          <w:szCs w:val="28"/>
        </w:rPr>
        <w:t xml:space="preserve">Кузнецкого района </w:t>
      </w:r>
      <w:r w:rsidR="00172976" w:rsidRPr="00EE19A4">
        <w:rPr>
          <w:bCs/>
          <w:sz w:val="28"/>
          <w:szCs w:val="28"/>
        </w:rPr>
        <w:t xml:space="preserve">Пензенской области </w:t>
      </w:r>
      <w:r w:rsidR="00172976" w:rsidRPr="00EE19A4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="00172976" w:rsidRPr="00EE19A4">
        <w:rPr>
          <w:sz w:val="28"/>
          <w:szCs w:val="28"/>
        </w:rPr>
        <w:t>видов расходов классификации расходов бюджета</w:t>
      </w:r>
      <w:proofErr w:type="gramEnd"/>
      <w:r w:rsidR="00172976" w:rsidRPr="00EE19A4">
        <w:rPr>
          <w:sz w:val="28"/>
          <w:szCs w:val="28"/>
        </w:rPr>
        <w:t xml:space="preserve"> </w:t>
      </w:r>
      <w:r w:rsidR="00891BE7" w:rsidRPr="00EE19A4">
        <w:rPr>
          <w:bCs/>
          <w:sz w:val="28"/>
          <w:szCs w:val="28"/>
        </w:rPr>
        <w:t>Посельского</w:t>
      </w:r>
      <w:r w:rsidR="00172976" w:rsidRPr="00EE19A4">
        <w:rPr>
          <w:bCs/>
          <w:sz w:val="28"/>
          <w:szCs w:val="28"/>
        </w:rPr>
        <w:t xml:space="preserve"> сельсовета </w:t>
      </w:r>
      <w:r w:rsidR="00172976" w:rsidRPr="00EE19A4">
        <w:rPr>
          <w:sz w:val="28"/>
          <w:szCs w:val="28"/>
        </w:rPr>
        <w:t>Кузнецкого района Пензенской области.</w:t>
      </w:r>
    </w:p>
    <w:p w:rsidR="00DC1C2F" w:rsidRPr="00EE19A4" w:rsidRDefault="00B663FC" w:rsidP="006A05C1">
      <w:pPr>
        <w:jc w:val="right"/>
        <w:rPr>
          <w:szCs w:val="24"/>
        </w:rPr>
      </w:pPr>
      <w:r w:rsidRPr="00EE19A4">
        <w:rPr>
          <w:szCs w:val="24"/>
        </w:rPr>
        <w:t xml:space="preserve"> (тыс. руб.)</w:t>
      </w:r>
    </w:p>
    <w:p w:rsidR="00273953" w:rsidRPr="00B676D0" w:rsidRDefault="00273953" w:rsidP="006A05C1">
      <w:pPr>
        <w:rPr>
          <w:highlight w:val="yellow"/>
        </w:rPr>
      </w:pPr>
    </w:p>
    <w:tbl>
      <w:tblPr>
        <w:tblW w:w="14435" w:type="dxa"/>
        <w:tblInd w:w="108" w:type="dxa"/>
        <w:tblLook w:val="04A0" w:firstRow="1" w:lastRow="0" w:firstColumn="1" w:lastColumn="0" w:noHBand="0" w:noVBand="1"/>
      </w:tblPr>
      <w:tblGrid>
        <w:gridCol w:w="4957"/>
        <w:gridCol w:w="784"/>
        <w:gridCol w:w="506"/>
        <w:gridCol w:w="694"/>
        <w:gridCol w:w="426"/>
        <w:gridCol w:w="471"/>
        <w:gridCol w:w="1093"/>
        <w:gridCol w:w="924"/>
        <w:gridCol w:w="1440"/>
        <w:gridCol w:w="1660"/>
        <w:gridCol w:w="1480"/>
      </w:tblGrid>
      <w:tr w:rsidR="000A483D" w:rsidRPr="00622BD9" w:rsidTr="006B22AE">
        <w:trPr>
          <w:trHeight w:val="173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AE0D4B">
              <w:tab/>
            </w:r>
            <w:r w:rsidRPr="00622BD9">
              <w:rPr>
                <w:szCs w:val="24"/>
              </w:rPr>
              <w:t> </w:t>
            </w:r>
            <w:r w:rsidRPr="003D71F4">
              <w:t>Наименование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483D" w:rsidRPr="000A483D" w:rsidRDefault="000A483D" w:rsidP="000A483D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Раздел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483D" w:rsidRPr="000A483D" w:rsidRDefault="000A483D" w:rsidP="000A483D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Подраздел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3D" w:rsidRPr="000A483D" w:rsidRDefault="000A483D" w:rsidP="000A483D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Целевая статья расходов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483D" w:rsidRPr="000A483D" w:rsidRDefault="000A483D" w:rsidP="000A483D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Вид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2021 год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2022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2023 год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721E0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</w:t>
            </w:r>
            <w:r w:rsidR="00721E09">
              <w:rPr>
                <w:b/>
                <w:bCs/>
                <w:szCs w:val="24"/>
              </w:rPr>
              <w:t> 812,777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2 775,363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2 864,503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721E0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</w:t>
            </w:r>
            <w:r w:rsidR="00721E09">
              <w:rPr>
                <w:b/>
                <w:bCs/>
                <w:szCs w:val="24"/>
              </w:rPr>
              <w:t> </w:t>
            </w:r>
            <w:r w:rsidRPr="00622BD9">
              <w:rPr>
                <w:b/>
                <w:bCs/>
                <w:szCs w:val="24"/>
              </w:rPr>
              <w:t>7</w:t>
            </w:r>
            <w:r w:rsidR="00721E09">
              <w:rPr>
                <w:b/>
                <w:bCs/>
                <w:szCs w:val="24"/>
              </w:rPr>
              <w:t>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2 844,503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6B22AE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721E0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 w:rsidR="00721E09">
              <w:rPr>
                <w:szCs w:val="24"/>
              </w:rPr>
              <w:t> 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2 844,503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0A483D" w:rsidRPr="00622BD9" w:rsidTr="006B22AE">
        <w:trPr>
          <w:trHeight w:val="18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532,751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538,078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559,602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117,583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118,759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123,509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196,401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198,365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206,300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работников органов  местного </w:t>
            </w:r>
            <w:r w:rsidRPr="00622BD9">
              <w:rPr>
                <w:szCs w:val="24"/>
              </w:rPr>
              <w:lastRenderedPageBreak/>
              <w:t xml:space="preserve">самоуправления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0A483D" w:rsidRPr="00622BD9" w:rsidTr="006B22AE">
        <w:trPr>
          <w:trHeight w:val="18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918,338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927,521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964,625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125,876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127,134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132,220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315,353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318,506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331,247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</w:t>
            </w:r>
            <w:r w:rsidR="00721E09">
              <w:rPr>
                <w:szCs w:val="24"/>
              </w:rPr>
              <w:t>10,576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0A483D" w:rsidRPr="00622BD9" w:rsidTr="006B22AE">
        <w:trPr>
          <w:trHeight w:val="9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</w:tr>
      <w:tr w:rsidR="000A483D" w:rsidRPr="00622BD9" w:rsidTr="006B22AE">
        <w:trPr>
          <w:trHeight w:val="330"/>
        </w:trPr>
        <w:tc>
          <w:tcPr>
            <w:tcW w:w="4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18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</w:tr>
      <w:tr w:rsidR="001109CA" w:rsidRPr="00622BD9" w:rsidTr="006B22AE">
        <w:trPr>
          <w:trHeight w:val="18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9CA" w:rsidRPr="007E3551" w:rsidRDefault="001109CA" w:rsidP="001109CA">
            <w:pPr>
              <w:rPr>
                <w:szCs w:val="24"/>
              </w:rPr>
            </w:pPr>
            <w:r w:rsidRPr="007E3551">
              <w:rPr>
                <w:szCs w:val="24"/>
              </w:rPr>
              <w:lastRenderedPageBreak/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Резервные средства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18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159,100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160,680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166,890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68,800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69,520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72,210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</w:tr>
      <w:tr w:rsidR="000A483D" w:rsidRPr="00622BD9" w:rsidTr="007354F5">
        <w:trPr>
          <w:trHeight w:val="38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7354F5" w:rsidP="000A483D">
            <w:pPr>
              <w:rPr>
                <w:b/>
                <w:bCs/>
                <w:szCs w:val="24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</w:tr>
      <w:tr w:rsidR="001109CA" w:rsidRPr="00622BD9" w:rsidTr="001109CA">
        <w:trPr>
          <w:trHeight w:val="698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9CA" w:rsidRPr="007E3551" w:rsidRDefault="001109CA" w:rsidP="001109CA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0A483D" w:rsidRPr="00622BD9" w:rsidTr="006B22AE">
        <w:trPr>
          <w:trHeight w:val="9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</w:tr>
      <w:tr w:rsidR="000A483D" w:rsidRPr="00622BD9" w:rsidTr="006B22AE">
        <w:trPr>
          <w:trHeight w:val="1590"/>
        </w:trPr>
        <w:tc>
          <w:tcPr>
            <w:tcW w:w="4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2015-2024 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0A483D" w:rsidRPr="00622BD9" w:rsidTr="006B22AE">
        <w:trPr>
          <w:trHeight w:val="1590"/>
        </w:trPr>
        <w:tc>
          <w:tcPr>
            <w:tcW w:w="4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Программа «Профилактика правонарушений, терроризма и экстремизма, межнациональных (межэтнических) конфликтов в Посельском</w:t>
            </w:r>
            <w:r w:rsidRPr="00622BD9">
              <w:rPr>
                <w:color w:val="FF0000"/>
                <w:szCs w:val="24"/>
              </w:rPr>
              <w:t xml:space="preserve"> </w:t>
            </w:r>
            <w:r w:rsidRPr="00622BD9">
              <w:rPr>
                <w:szCs w:val="24"/>
              </w:rPr>
              <w:t>сельсовете Кузнецкого района Пензенской области на 2015-2024 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«Профилактика экстремизма и терроризма в Посельском сельсовете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1081,501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929,000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834,000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804,000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721E09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C23F76" w:rsidP="000A483D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0A483D" w:rsidRPr="00622BD9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449,000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454,000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890950" w:rsidP="000A48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C23F76" w:rsidP="000A483D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0A483D" w:rsidRPr="00622BD9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622BD9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622BD9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29 776,500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32 246,500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31 211,077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Взносы  в фонд капитального ремонта за муниципальные квартиры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512A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29</w:t>
            </w:r>
            <w:r w:rsidR="000512A2">
              <w:rPr>
                <w:b/>
                <w:bCs/>
                <w:szCs w:val="24"/>
              </w:rPr>
              <w:t> 648,5</w:t>
            </w: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31 880,500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30 883,300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0512A2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2A2" w:rsidRPr="00622BD9" w:rsidRDefault="000512A2" w:rsidP="000512A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0512A2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2A2" w:rsidRPr="00622BD9" w:rsidRDefault="000512A2" w:rsidP="000512A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EB1EF5" w:rsidRPr="00622BD9" w:rsidTr="005F5C62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EF5" w:rsidRPr="004B3CA9" w:rsidRDefault="00EB1EF5" w:rsidP="00EB1EF5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B1EF5" w:rsidRPr="004B3CA9" w:rsidRDefault="00EB1EF5" w:rsidP="00EB1EF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B1EF5" w:rsidRPr="004B3CA9" w:rsidRDefault="00EB1EF5" w:rsidP="00EB1EF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B1EF5" w:rsidRPr="004B3CA9" w:rsidRDefault="00EB1EF5" w:rsidP="00EB1EF5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B1EF5" w:rsidRPr="004B3CA9" w:rsidRDefault="00BB11B8" w:rsidP="00EB1EF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EB1EF5" w:rsidRPr="004B3CA9" w:rsidRDefault="00EB1EF5" w:rsidP="00EB1EF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B1EF5" w:rsidRPr="004B3CA9" w:rsidRDefault="00EB1EF5" w:rsidP="00EB1EF5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B1EF5" w:rsidRPr="004B3CA9" w:rsidRDefault="00EB1EF5" w:rsidP="00EB1EF5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F5" w:rsidRPr="00BB11B8" w:rsidRDefault="00BB11B8" w:rsidP="00EB1EF5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F5" w:rsidRPr="00622BD9" w:rsidRDefault="00EB1EF5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F5" w:rsidRPr="00622BD9" w:rsidRDefault="00EB1EF5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0512A2" w:rsidRPr="00622BD9" w:rsidTr="005F5C62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A2" w:rsidRPr="000512A2" w:rsidRDefault="000512A2" w:rsidP="000512A2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>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Default="000512A2" w:rsidP="000512A2">
            <w:pPr>
              <w:jc w:val="center"/>
              <w:rPr>
                <w:szCs w:val="24"/>
              </w:rPr>
            </w:pPr>
          </w:p>
          <w:p w:rsidR="000512A2" w:rsidRDefault="000512A2" w:rsidP="000512A2">
            <w:pPr>
              <w:jc w:val="center"/>
              <w:rPr>
                <w:szCs w:val="24"/>
              </w:rPr>
            </w:pPr>
          </w:p>
          <w:p w:rsidR="000512A2" w:rsidRDefault="000512A2" w:rsidP="000512A2">
            <w:pPr>
              <w:jc w:val="center"/>
              <w:rPr>
                <w:szCs w:val="24"/>
              </w:rPr>
            </w:pPr>
          </w:p>
          <w:p w:rsidR="000512A2" w:rsidRDefault="000512A2" w:rsidP="000512A2">
            <w:pPr>
              <w:jc w:val="center"/>
              <w:rPr>
                <w:szCs w:val="24"/>
              </w:rPr>
            </w:pPr>
          </w:p>
          <w:p w:rsidR="000512A2" w:rsidRPr="00622BD9" w:rsidRDefault="000512A2" w:rsidP="000512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0512A2" w:rsidRDefault="000512A2" w:rsidP="00EB1EF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</w:t>
            </w:r>
            <w:r w:rsidR="00EB1EF5">
              <w:rPr>
                <w:szCs w:val="24"/>
                <w:lang w:val="en-US"/>
              </w:rPr>
              <w:t>7</w:t>
            </w:r>
            <w:r>
              <w:rPr>
                <w:szCs w:val="24"/>
                <w:lang w:val="en-US"/>
              </w:rPr>
              <w:t>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512A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BB11B8" w:rsidRDefault="00BB11B8" w:rsidP="000512A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0512A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A2" w:rsidRPr="000512A2" w:rsidRDefault="00EB1EF5" w:rsidP="000512A2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512A2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BB11B8" w:rsidRDefault="00BB11B8" w:rsidP="000512A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0512A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A2" w:rsidRPr="00622BD9" w:rsidRDefault="00EB1EF5" w:rsidP="000512A2">
            <w:pPr>
              <w:rPr>
                <w:szCs w:val="24"/>
              </w:rPr>
            </w:pPr>
            <w:r w:rsidRPr="00EB1EF5">
              <w:rPr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2A2" w:rsidRPr="00622BD9" w:rsidRDefault="000512A2" w:rsidP="000512A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512A2">
            <w:pPr>
              <w:rPr>
                <w:szCs w:val="24"/>
              </w:rPr>
            </w:pPr>
            <w:r>
              <w:rPr>
                <w:szCs w:val="24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BB11B8" w:rsidRDefault="00BB11B8" w:rsidP="000512A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29 178.500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512A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2A2" w:rsidRPr="00622BD9" w:rsidRDefault="000512A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0A483D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309,800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324,777</w:t>
            </w:r>
          </w:p>
        </w:tc>
      </w:tr>
      <w:tr w:rsidR="000A483D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C23F76" w:rsidP="000A483D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0A483D" w:rsidRPr="00622BD9">
              <w:rPr>
                <w:szCs w:val="24"/>
              </w:rPr>
              <w:t>Повышение уровня благоустройства</w:t>
            </w:r>
            <w:r>
              <w:rPr>
                <w:szCs w:val="24"/>
              </w:rPr>
              <w:t>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0A483D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0A483D" w:rsidRPr="00622BD9" w:rsidTr="006B22AE">
        <w:trPr>
          <w:trHeight w:val="141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7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78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102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0A483D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3D" w:rsidRPr="00622BD9" w:rsidRDefault="000A483D" w:rsidP="000A483D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Pr="00622BD9" w:rsidRDefault="000A483D" w:rsidP="000A483D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721E09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915,611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721E09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885,611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721E09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721E09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485,887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721E09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485,887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485,887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225,252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890950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314,887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295,000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</w:tr>
      <w:tr w:rsidR="00285F72" w:rsidRPr="00622BD9" w:rsidTr="006B22AE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4555B3" w:rsidRDefault="00285F72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9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4555B3" w:rsidRDefault="00285F72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285F72" w:rsidRPr="00622BD9" w:rsidTr="006B22A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285F72" w:rsidRPr="00622BD9" w:rsidTr="006B22AE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6B22AE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Итого расходов</w:t>
            </w:r>
            <w:r w:rsidRPr="00622BD9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202B6F" w:rsidRDefault="00202B6F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35285,889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36 983,7</w:t>
            </w:r>
            <w:r>
              <w:rPr>
                <w:b/>
                <w:bCs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35 901,</w:t>
            </w:r>
            <w:r>
              <w:rPr>
                <w:b/>
                <w:bCs/>
                <w:szCs w:val="24"/>
              </w:rPr>
              <w:t>513</w:t>
            </w:r>
          </w:p>
        </w:tc>
      </w:tr>
    </w:tbl>
    <w:p w:rsidR="00273953" w:rsidRPr="00B676D0" w:rsidRDefault="00273953" w:rsidP="000A483D">
      <w:pPr>
        <w:tabs>
          <w:tab w:val="left" w:pos="1316"/>
        </w:tabs>
        <w:rPr>
          <w:highlight w:val="yellow"/>
        </w:rPr>
      </w:pPr>
    </w:p>
    <w:p w:rsidR="00B907A0" w:rsidRDefault="00CD59FB" w:rsidP="00CD59FB">
      <w:pPr>
        <w:pStyle w:val="8"/>
        <w:keepNext/>
        <w:tabs>
          <w:tab w:val="left" w:pos="13770"/>
        </w:tabs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ab/>
      </w:r>
      <w:r w:rsidRPr="000D345D">
        <w:rPr>
          <w:szCs w:val="24"/>
        </w:rPr>
        <w:t>»</w:t>
      </w:r>
      <w:r>
        <w:rPr>
          <w:szCs w:val="24"/>
        </w:rPr>
        <w:t>.</w:t>
      </w:r>
    </w:p>
    <w:p w:rsidR="00B907A0" w:rsidRDefault="00B907A0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EB1EF5" w:rsidRDefault="00EB1EF5" w:rsidP="00EB1EF5"/>
    <w:p w:rsidR="00EB1EF5" w:rsidRPr="00EB1EF5" w:rsidRDefault="00EB1EF5" w:rsidP="00EB1EF5"/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Default="001109CA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1109CA" w:rsidRPr="001109CA" w:rsidRDefault="001109CA" w:rsidP="001109CA"/>
    <w:p w:rsidR="00890950" w:rsidRPr="00AD59C7" w:rsidRDefault="00890950" w:rsidP="00890950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.4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10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601BE8" w:rsidRPr="00DC358F" w:rsidRDefault="00CD59FB" w:rsidP="00601BE8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>«</w:t>
      </w:r>
      <w:r w:rsidR="00601BE8" w:rsidRPr="00DC358F">
        <w:rPr>
          <w:szCs w:val="24"/>
        </w:rPr>
        <w:t xml:space="preserve">Приложение № </w:t>
      </w:r>
      <w:r w:rsidR="00601BE8">
        <w:rPr>
          <w:szCs w:val="24"/>
        </w:rPr>
        <w:t>10</w:t>
      </w:r>
    </w:p>
    <w:p w:rsidR="00601BE8" w:rsidRPr="00B778E9" w:rsidRDefault="00601BE8" w:rsidP="00601BE8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601BE8" w:rsidRPr="00B778E9" w:rsidRDefault="00601BE8" w:rsidP="00601BE8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>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>Кузнецкого района Пензенской области «О бюджете 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 xml:space="preserve">Кузнецкого района </w:t>
      </w:r>
      <w:r>
        <w:rPr>
          <w:szCs w:val="24"/>
        </w:rPr>
        <w:t xml:space="preserve">Пензенской области </w:t>
      </w:r>
      <w:r w:rsidR="00DD52B4">
        <w:rPr>
          <w:szCs w:val="24"/>
        </w:rPr>
        <w:t>на 2021 год и на плановый период 2022 и 2023 годов</w:t>
      </w:r>
      <w:r w:rsidRPr="000D345D">
        <w:rPr>
          <w:szCs w:val="24"/>
        </w:rPr>
        <w:t>»</w:t>
      </w:r>
      <w:r w:rsidRPr="00B778E9">
        <w:rPr>
          <w:b/>
          <w:szCs w:val="24"/>
        </w:rPr>
        <w:t xml:space="preserve"> </w:t>
      </w:r>
    </w:p>
    <w:p w:rsidR="00B663FC" w:rsidRPr="001109CA" w:rsidRDefault="001109CA" w:rsidP="001109CA">
      <w:pPr>
        <w:jc w:val="center"/>
        <w:rPr>
          <w:sz w:val="20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</w:t>
      </w:r>
      <w:r w:rsidRPr="001109CA">
        <w:rPr>
          <w:szCs w:val="24"/>
        </w:rPr>
        <w:t>от 25 декабря 2020 г. № 126-34/7</w:t>
      </w:r>
    </w:p>
    <w:p w:rsidR="00B663FC" w:rsidRPr="00B778E9" w:rsidRDefault="00B663FC" w:rsidP="006A05C1">
      <w:pPr>
        <w:jc w:val="center"/>
        <w:rPr>
          <w:sz w:val="28"/>
          <w:szCs w:val="28"/>
        </w:rPr>
      </w:pPr>
    </w:p>
    <w:p w:rsidR="001109CA" w:rsidRDefault="00B663FC" w:rsidP="006A05C1">
      <w:pPr>
        <w:jc w:val="center"/>
        <w:rPr>
          <w:sz w:val="28"/>
          <w:szCs w:val="28"/>
        </w:rPr>
      </w:pPr>
      <w:r w:rsidRPr="00B778E9">
        <w:rPr>
          <w:sz w:val="28"/>
          <w:szCs w:val="28"/>
        </w:rPr>
        <w:t xml:space="preserve">Ведомственная </w:t>
      </w:r>
      <w:r w:rsidR="002A397A" w:rsidRPr="00B778E9">
        <w:rPr>
          <w:sz w:val="28"/>
          <w:szCs w:val="28"/>
        </w:rPr>
        <w:t xml:space="preserve">структура расходов бюджета </w:t>
      </w:r>
      <w:r w:rsidR="00891BE7" w:rsidRPr="00B778E9">
        <w:rPr>
          <w:bCs/>
          <w:sz w:val="28"/>
          <w:szCs w:val="28"/>
        </w:rPr>
        <w:t>Посельского</w:t>
      </w:r>
      <w:r w:rsidR="002A397A" w:rsidRPr="00B778E9">
        <w:rPr>
          <w:bCs/>
          <w:sz w:val="28"/>
          <w:szCs w:val="28"/>
        </w:rPr>
        <w:t xml:space="preserve"> сельсовета </w:t>
      </w:r>
      <w:r w:rsidR="002A397A" w:rsidRPr="00B778E9">
        <w:rPr>
          <w:sz w:val="28"/>
          <w:szCs w:val="28"/>
        </w:rPr>
        <w:t>Кузнецкого р</w:t>
      </w:r>
      <w:r w:rsidR="007C4C01" w:rsidRPr="00B778E9">
        <w:rPr>
          <w:sz w:val="28"/>
          <w:szCs w:val="28"/>
        </w:rPr>
        <w:t xml:space="preserve">айона Пензенской области </w:t>
      </w:r>
    </w:p>
    <w:p w:rsidR="002A397A" w:rsidRPr="007C4C01" w:rsidRDefault="00DD52B4" w:rsidP="006A05C1">
      <w:pPr>
        <w:jc w:val="center"/>
        <w:rPr>
          <w:szCs w:val="24"/>
        </w:rPr>
      </w:pPr>
      <w:r>
        <w:rPr>
          <w:sz w:val="28"/>
          <w:szCs w:val="28"/>
        </w:rPr>
        <w:t>на 2021 год и на плановый период 2022 и 2023 годов</w:t>
      </w:r>
    </w:p>
    <w:p w:rsidR="000824E4" w:rsidRDefault="00B663FC" w:rsidP="006A05C1">
      <w:pPr>
        <w:jc w:val="right"/>
        <w:rPr>
          <w:szCs w:val="24"/>
        </w:rPr>
      </w:pPr>
      <w:r w:rsidRPr="007C4C01">
        <w:rPr>
          <w:szCs w:val="24"/>
        </w:rPr>
        <w:t>(тыс. руб.)</w:t>
      </w:r>
    </w:p>
    <w:p w:rsidR="000824E4" w:rsidRPr="007C4C01" w:rsidRDefault="000824E4" w:rsidP="006A05C1">
      <w:pPr>
        <w:jc w:val="right"/>
        <w:rPr>
          <w:szCs w:val="24"/>
        </w:rPr>
      </w:pPr>
    </w:p>
    <w:tbl>
      <w:tblPr>
        <w:tblW w:w="15160" w:type="dxa"/>
        <w:tblInd w:w="108" w:type="dxa"/>
        <w:tblLook w:val="04A0" w:firstRow="1" w:lastRow="0" w:firstColumn="1" w:lastColumn="0" w:noHBand="0" w:noVBand="1"/>
      </w:tblPr>
      <w:tblGrid>
        <w:gridCol w:w="5387"/>
        <w:gridCol w:w="709"/>
        <w:gridCol w:w="708"/>
        <w:gridCol w:w="851"/>
        <w:gridCol w:w="585"/>
        <w:gridCol w:w="447"/>
        <w:gridCol w:w="474"/>
        <w:gridCol w:w="843"/>
        <w:gridCol w:w="576"/>
        <w:gridCol w:w="1440"/>
        <w:gridCol w:w="1660"/>
        <w:gridCol w:w="1480"/>
      </w:tblGrid>
      <w:tr w:rsidR="00622BD9" w:rsidRPr="00622BD9" w:rsidTr="00AE0D4B">
        <w:trPr>
          <w:trHeight w:val="26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AE0D4B">
            <w:pPr>
              <w:jc w:val="center"/>
              <w:rPr>
                <w:szCs w:val="24"/>
              </w:rPr>
            </w:pPr>
            <w:r w:rsidRPr="003D71F4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BD9" w:rsidRPr="000A483D" w:rsidRDefault="00622BD9" w:rsidP="00622BD9">
            <w:pPr>
              <w:jc w:val="right"/>
              <w:rPr>
                <w:szCs w:val="24"/>
              </w:rPr>
            </w:pPr>
            <w:r w:rsidRPr="000A483D">
              <w:rPr>
                <w:szCs w:val="24"/>
              </w:rPr>
              <w:t>Главный распорядитель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BD9" w:rsidRPr="000A483D" w:rsidRDefault="00622BD9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BD9" w:rsidRPr="000A483D" w:rsidRDefault="00622BD9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Подраздел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BD9" w:rsidRPr="000A483D" w:rsidRDefault="00622BD9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Целевая статья расходов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BD9" w:rsidRPr="000A483D" w:rsidRDefault="00622BD9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Вид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0A483D" w:rsidP="000A48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2021 год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2022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2023 год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 xml:space="preserve">Администрация Посельского сельсовета Кузнецкого  района Пензенской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202B6F" w:rsidRDefault="00EB1EF5" w:rsidP="00202B6F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en-US"/>
              </w:rPr>
              <w:t>35</w:t>
            </w:r>
            <w:r w:rsidR="00202B6F">
              <w:rPr>
                <w:b/>
                <w:bCs/>
                <w:szCs w:val="24"/>
                <w:lang w:val="en-US"/>
              </w:rPr>
              <w:t> </w:t>
            </w:r>
            <w:r w:rsidR="00202B6F">
              <w:rPr>
                <w:b/>
                <w:bCs/>
                <w:szCs w:val="24"/>
              </w:rPr>
              <w:t>285,889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0B696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36 983,</w:t>
            </w:r>
            <w:r w:rsidR="000B6969">
              <w:rPr>
                <w:b/>
                <w:bCs/>
                <w:szCs w:val="24"/>
              </w:rPr>
              <w:t>720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0B696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35 901,</w:t>
            </w:r>
            <w:r w:rsidR="000B6969">
              <w:rPr>
                <w:b/>
                <w:bCs/>
                <w:szCs w:val="24"/>
              </w:rPr>
              <w:t>513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2 812,777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2 775,363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2 864,503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2 844,503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1109CA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202B6F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 w:rsidR="00202B6F">
              <w:rPr>
                <w:szCs w:val="24"/>
              </w:rPr>
              <w:t> 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2 844,503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622BD9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532,751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538,078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559,602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117,583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118,759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123,509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196,401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198,365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206,300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622BD9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918,338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927,521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964,625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125,876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127,134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132,220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315,353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318,506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331,247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510,576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622BD9" w:rsidRPr="00622BD9" w:rsidTr="00AE0D4B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</w:tr>
      <w:tr w:rsidR="00622BD9" w:rsidRPr="00622BD9" w:rsidTr="00AE0D4B">
        <w:trPr>
          <w:trHeight w:val="3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</w:tr>
      <w:tr w:rsidR="001109CA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9CA" w:rsidRPr="007E3551" w:rsidRDefault="001109CA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lastRenderedPageBreak/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9CA" w:rsidRPr="00622BD9" w:rsidRDefault="001109CA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9CA" w:rsidRPr="00622BD9" w:rsidRDefault="001109CA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C23F76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159,100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160,680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166,890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68,800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69,520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72,210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</w:tr>
      <w:tr w:rsidR="00622BD9" w:rsidRPr="00622BD9" w:rsidTr="00AD4947">
        <w:trPr>
          <w:trHeight w:val="56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DB7294" w:rsidRDefault="00AD4947" w:rsidP="00622BD9">
            <w:pPr>
              <w:rPr>
                <w:b/>
                <w:bCs/>
                <w:szCs w:val="24"/>
                <w:highlight w:val="yellow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</w:tr>
      <w:tr w:rsidR="00DB7294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294" w:rsidRPr="007E3551" w:rsidRDefault="00DB7294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294" w:rsidRPr="00622BD9" w:rsidRDefault="00DB7294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294" w:rsidRPr="00622BD9" w:rsidRDefault="00DB7294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294" w:rsidRPr="00622BD9" w:rsidRDefault="00DB7294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294" w:rsidRPr="00622BD9" w:rsidRDefault="00DB7294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294" w:rsidRPr="00622BD9" w:rsidRDefault="00DB7294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622BD9" w:rsidRPr="00622BD9" w:rsidTr="00AE0D4B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</w:tr>
      <w:tr w:rsidR="00622BD9" w:rsidRPr="00622BD9" w:rsidTr="00AE0D4B">
        <w:trPr>
          <w:trHeight w:val="159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622BD9" w:rsidRPr="00622BD9" w:rsidTr="00AE0D4B">
        <w:trPr>
          <w:trHeight w:val="159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Программа «Профилактика правонарушений, терроризма и экстремизма, межнациональных (межэтнических) конфликтов в Посельском</w:t>
            </w:r>
            <w:r w:rsidRPr="00622BD9">
              <w:rPr>
                <w:color w:val="FF0000"/>
                <w:szCs w:val="24"/>
              </w:rPr>
              <w:t xml:space="preserve"> </w:t>
            </w:r>
            <w:r w:rsidRPr="00622BD9">
              <w:rPr>
                <w:szCs w:val="24"/>
              </w:rPr>
              <w:t>сельсовете Кузнецкого района Пензенской области на 2015-2024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«Профилактика экстремизма и терроризма в Посельском сельсовете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202B6F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1 0</w:t>
            </w:r>
            <w:r w:rsidR="00202B6F">
              <w:rPr>
                <w:b/>
                <w:bCs/>
                <w:szCs w:val="24"/>
              </w:rPr>
              <w:t>81</w:t>
            </w:r>
            <w:r w:rsidRPr="00622BD9">
              <w:rPr>
                <w:b/>
                <w:bCs/>
                <w:szCs w:val="24"/>
              </w:rPr>
              <w:t>,</w:t>
            </w:r>
            <w:r w:rsidR="00202B6F">
              <w:rPr>
                <w:b/>
                <w:bCs/>
                <w:szCs w:val="24"/>
              </w:rPr>
              <w:t>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929,000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834,000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804,000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C23F76" w:rsidP="00622BD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622BD9" w:rsidRPr="00622BD9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449,000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454,000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202B6F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по модернизации сетей улично-дорожного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C23F76" w:rsidP="00622BD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622BD9" w:rsidRPr="00622BD9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DB7294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C23F76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 xml:space="preserve">Иные межбюджетные трансферты на исполнение </w:t>
            </w:r>
            <w:proofErr w:type="gramStart"/>
            <w:r w:rsidRPr="00622BD9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622BD9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29 776,500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32 246,500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31 211,077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5F5C62" w:rsidRDefault="005F5C62" w:rsidP="00622BD9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29 648.500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31 880,500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30 883,300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5F5C62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62" w:rsidRPr="00622BD9" w:rsidRDefault="005F5C62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5F5C62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62" w:rsidRPr="00622BD9" w:rsidRDefault="005F5C62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C62" w:rsidRPr="00622BD9" w:rsidRDefault="005F5C62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5F5C62" w:rsidRPr="00622BD9" w:rsidTr="005F5C62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C62" w:rsidRPr="004B3CA9" w:rsidRDefault="005F5C62" w:rsidP="005F5C62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5F5C62" w:rsidRPr="004B3CA9" w:rsidRDefault="005F5C62" w:rsidP="005F5C62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5F5C62" w:rsidRPr="004B3CA9" w:rsidRDefault="005F5C62" w:rsidP="005F5C6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5F5C62" w:rsidRPr="004B3CA9" w:rsidRDefault="005F5C62" w:rsidP="005F5C6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C62" w:rsidRPr="004B3CA9" w:rsidRDefault="005F5C62" w:rsidP="005F5C6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5C62" w:rsidRPr="004B3CA9" w:rsidRDefault="005F5C62" w:rsidP="005F5C62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BB11B8" w:rsidRDefault="00CD59FB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29 178</w:t>
            </w:r>
            <w:r>
              <w:rPr>
                <w:szCs w:val="24"/>
              </w:rPr>
              <w:t>,</w:t>
            </w:r>
            <w:r w:rsidR="00BB11B8">
              <w:rPr>
                <w:szCs w:val="24"/>
                <w:lang w:val="en-US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5F5C62" w:rsidRPr="00622BD9" w:rsidTr="005F5C62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C62" w:rsidRPr="000512A2" w:rsidRDefault="005F5C62" w:rsidP="005F5C62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 xml:space="preserve">Расходы на обустройство объектами инженерной инфраструктуры и благоустройство площадок, расположенных на сельских территориях, под </w:t>
            </w:r>
            <w:r w:rsidRPr="000512A2">
              <w:rPr>
                <w:bCs/>
                <w:iCs/>
                <w:szCs w:val="24"/>
              </w:rPr>
              <w:lastRenderedPageBreak/>
              <w:t>компактную жилищную застройку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Default="005F5C62" w:rsidP="005F5C62">
            <w:pPr>
              <w:jc w:val="center"/>
              <w:rPr>
                <w:szCs w:val="24"/>
              </w:rPr>
            </w:pPr>
          </w:p>
          <w:p w:rsidR="005F5C62" w:rsidRPr="00622BD9" w:rsidRDefault="005F5C62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0512A2" w:rsidRDefault="005F5C62" w:rsidP="005F5C6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BB11B8" w:rsidRDefault="00CD59FB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29 178</w:t>
            </w:r>
            <w:r>
              <w:rPr>
                <w:szCs w:val="24"/>
              </w:rPr>
              <w:t>,</w:t>
            </w:r>
            <w:r w:rsidR="00BB11B8">
              <w:rPr>
                <w:szCs w:val="24"/>
                <w:lang w:val="en-US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5F5C6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C62" w:rsidRPr="000512A2" w:rsidRDefault="005F5C62" w:rsidP="005F5C62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5F5C62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BB11B8" w:rsidRDefault="00CD59FB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29 178</w:t>
            </w:r>
            <w:r>
              <w:rPr>
                <w:szCs w:val="24"/>
              </w:rPr>
              <w:t>,</w:t>
            </w:r>
            <w:r w:rsidR="00BB11B8">
              <w:rPr>
                <w:szCs w:val="24"/>
                <w:lang w:val="en-US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5F5C6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C62" w:rsidRPr="00622BD9" w:rsidRDefault="005F5C62" w:rsidP="005F5C62">
            <w:pPr>
              <w:rPr>
                <w:szCs w:val="24"/>
              </w:rPr>
            </w:pPr>
            <w:r w:rsidRPr="00EB1EF5">
              <w:rPr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C62" w:rsidRPr="00622BD9" w:rsidRDefault="005F5C62" w:rsidP="005F5C6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5F5C62">
            <w:pPr>
              <w:rPr>
                <w:szCs w:val="24"/>
              </w:rPr>
            </w:pPr>
            <w:r>
              <w:rPr>
                <w:szCs w:val="24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BB11B8" w:rsidRDefault="00CD59FB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29 178</w:t>
            </w:r>
            <w:r>
              <w:rPr>
                <w:szCs w:val="24"/>
              </w:rPr>
              <w:t>,</w:t>
            </w:r>
            <w:r w:rsidR="00BB11B8">
              <w:rPr>
                <w:szCs w:val="24"/>
                <w:lang w:val="en-US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C62" w:rsidRPr="00622BD9" w:rsidRDefault="005F5C62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622BD9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309,800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324,777</w:t>
            </w:r>
          </w:p>
        </w:tc>
      </w:tr>
      <w:tr w:rsidR="00622BD9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</w:t>
            </w:r>
            <w:r w:rsidR="00C23F76">
              <w:rPr>
                <w:szCs w:val="24"/>
              </w:rPr>
              <w:t xml:space="preserve"> «</w:t>
            </w:r>
            <w:r w:rsidRPr="00622BD9">
              <w:rPr>
                <w:szCs w:val="24"/>
              </w:rPr>
              <w:t>Повышение уровня благоустройства</w:t>
            </w:r>
            <w:r w:rsidR="00C23F76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622BD9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622BD9" w:rsidRPr="00622BD9" w:rsidTr="00AE0D4B">
        <w:trPr>
          <w:trHeight w:val="14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7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7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10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622BD9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BD9" w:rsidRPr="00622BD9" w:rsidRDefault="00622BD9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D9" w:rsidRPr="00622BD9" w:rsidRDefault="00622BD9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915,611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885,611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458,000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02B6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485,887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485,887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225,252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02B6F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314,887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295,000</w:t>
            </w:r>
          </w:p>
        </w:tc>
      </w:tr>
      <w:tr w:rsidR="00285F72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</w:tr>
      <w:tr w:rsidR="00285F72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lastRenderedPageBreak/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4555B3" w:rsidRDefault="00285F72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4555B3" w:rsidRDefault="00285F72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4555B3" w:rsidRDefault="00285F72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285F72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285F72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622BD9">
              <w:rPr>
                <w:szCs w:val="24"/>
              </w:rPr>
              <w:t>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285F72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72" w:rsidRPr="00622BD9" w:rsidRDefault="00285F72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72" w:rsidRPr="00622BD9" w:rsidRDefault="00285F72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</w:tbl>
    <w:p w:rsidR="007C4C01" w:rsidRDefault="00CD59FB" w:rsidP="00CD59FB">
      <w:pPr>
        <w:jc w:val="right"/>
        <w:rPr>
          <w:szCs w:val="24"/>
        </w:rPr>
      </w:pPr>
      <w:r w:rsidRPr="000D345D">
        <w:rPr>
          <w:szCs w:val="24"/>
        </w:rPr>
        <w:t>»</w:t>
      </w:r>
      <w:r>
        <w:rPr>
          <w:szCs w:val="24"/>
        </w:rPr>
        <w:t>.</w:t>
      </w:r>
    </w:p>
    <w:p w:rsidR="00CD59FB" w:rsidRDefault="00CD59FB" w:rsidP="00CD59FB">
      <w:pPr>
        <w:jc w:val="right"/>
        <w:rPr>
          <w:highlight w:val="yellow"/>
        </w:rPr>
      </w:pPr>
    </w:p>
    <w:p w:rsidR="0059661D" w:rsidRDefault="0059661D" w:rsidP="006A05C1">
      <w:pPr>
        <w:rPr>
          <w:highlight w:val="yellow"/>
        </w:rPr>
      </w:pPr>
    </w:p>
    <w:p w:rsidR="00890950" w:rsidRPr="00AD59C7" w:rsidRDefault="00890950" w:rsidP="00890950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5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11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B907A0" w:rsidRPr="00DC358F" w:rsidRDefault="00CD59FB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>«</w:t>
      </w:r>
      <w:r w:rsidR="00B907A0" w:rsidRPr="00DC358F">
        <w:rPr>
          <w:szCs w:val="24"/>
        </w:rPr>
        <w:t xml:space="preserve">Приложение № </w:t>
      </w:r>
      <w:r w:rsidR="00B907A0">
        <w:rPr>
          <w:szCs w:val="24"/>
        </w:rPr>
        <w:t>11</w:t>
      </w:r>
    </w:p>
    <w:p w:rsidR="00B907A0" w:rsidRPr="00B778E9" w:rsidRDefault="00B907A0" w:rsidP="00B907A0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B907A0" w:rsidRPr="00B778E9" w:rsidRDefault="00B907A0" w:rsidP="00B907A0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>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>Кузнецкого района Пензенской области «О бюджете Посельского сельсовета</w:t>
      </w:r>
      <w:r>
        <w:rPr>
          <w:szCs w:val="24"/>
        </w:rPr>
        <w:t xml:space="preserve"> </w:t>
      </w:r>
      <w:r w:rsidRPr="00B778E9">
        <w:rPr>
          <w:szCs w:val="24"/>
        </w:rPr>
        <w:t xml:space="preserve">Кузнецкого района </w:t>
      </w:r>
      <w:r>
        <w:rPr>
          <w:szCs w:val="24"/>
        </w:rPr>
        <w:t xml:space="preserve">Пензенской области </w:t>
      </w:r>
      <w:r w:rsidR="00DD52B4">
        <w:rPr>
          <w:szCs w:val="24"/>
        </w:rPr>
        <w:t>на 2021 год и на плановый период 2022 и 2023 годов</w:t>
      </w:r>
      <w:r w:rsidRPr="000D345D">
        <w:rPr>
          <w:szCs w:val="24"/>
        </w:rPr>
        <w:t>»</w:t>
      </w:r>
      <w:r w:rsidRPr="00B778E9">
        <w:rPr>
          <w:b/>
          <w:szCs w:val="24"/>
        </w:rPr>
        <w:t xml:space="preserve"> </w:t>
      </w:r>
    </w:p>
    <w:p w:rsidR="00B907A0" w:rsidRPr="00B778E9" w:rsidRDefault="00B907A0" w:rsidP="00B907A0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B778E9">
        <w:rPr>
          <w:rFonts w:ascii="Times New Roman" w:hAnsi="Times New Roman"/>
          <w:b w:val="0"/>
          <w:sz w:val="24"/>
          <w:szCs w:val="24"/>
        </w:rPr>
        <w:t xml:space="preserve">от </w:t>
      </w:r>
      <w:r w:rsidR="00AD4947">
        <w:rPr>
          <w:rFonts w:ascii="Times New Roman" w:hAnsi="Times New Roman"/>
          <w:b w:val="0"/>
          <w:sz w:val="24"/>
          <w:szCs w:val="24"/>
        </w:rPr>
        <w:t>25 декабря 2020</w:t>
      </w:r>
      <w:r w:rsidRPr="00B778E9">
        <w:rPr>
          <w:rFonts w:ascii="Times New Roman" w:hAnsi="Times New Roman"/>
          <w:b w:val="0"/>
          <w:sz w:val="24"/>
          <w:szCs w:val="24"/>
        </w:rPr>
        <w:t xml:space="preserve"> г. № </w:t>
      </w:r>
      <w:r w:rsidR="00AD4947">
        <w:rPr>
          <w:rFonts w:ascii="Times New Roman" w:hAnsi="Times New Roman"/>
          <w:b w:val="0"/>
          <w:sz w:val="24"/>
          <w:szCs w:val="24"/>
        </w:rPr>
        <w:t>126-34/7</w:t>
      </w:r>
    </w:p>
    <w:p w:rsidR="00B663FC" w:rsidRPr="00B676D0" w:rsidRDefault="00B663FC" w:rsidP="006A05C1">
      <w:pPr>
        <w:rPr>
          <w:highlight w:val="yellow"/>
        </w:rPr>
      </w:pPr>
    </w:p>
    <w:p w:rsidR="00437AA1" w:rsidRPr="007C4C01" w:rsidRDefault="00B663FC" w:rsidP="006A05C1">
      <w:pPr>
        <w:jc w:val="center"/>
        <w:rPr>
          <w:sz w:val="28"/>
          <w:szCs w:val="28"/>
        </w:rPr>
      </w:pPr>
      <w:r w:rsidRPr="007C4C01">
        <w:rPr>
          <w:sz w:val="28"/>
          <w:szCs w:val="28"/>
        </w:rPr>
        <w:t xml:space="preserve">Распределение </w:t>
      </w:r>
      <w:r w:rsidR="00437AA1" w:rsidRPr="007C4C01">
        <w:rPr>
          <w:sz w:val="28"/>
          <w:szCs w:val="28"/>
        </w:rPr>
        <w:t xml:space="preserve">бюджетных ассигнований по целевым статьям (муниципальным </w:t>
      </w:r>
      <w:r w:rsidR="00437AA1" w:rsidRPr="00B778E9">
        <w:rPr>
          <w:sz w:val="28"/>
          <w:szCs w:val="28"/>
        </w:rPr>
        <w:t xml:space="preserve">программам </w:t>
      </w:r>
      <w:r w:rsidR="00891BE7" w:rsidRPr="00B778E9">
        <w:rPr>
          <w:bCs/>
          <w:sz w:val="28"/>
          <w:szCs w:val="28"/>
        </w:rPr>
        <w:t>Посельского</w:t>
      </w:r>
      <w:r w:rsidR="00437AA1" w:rsidRPr="00B778E9">
        <w:rPr>
          <w:bCs/>
          <w:sz w:val="28"/>
          <w:szCs w:val="28"/>
        </w:rPr>
        <w:t xml:space="preserve"> сельсовета </w:t>
      </w:r>
      <w:r w:rsidR="00437AA1" w:rsidRPr="00B778E9">
        <w:rPr>
          <w:sz w:val="28"/>
          <w:szCs w:val="28"/>
        </w:rPr>
        <w:t xml:space="preserve"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</w:t>
      </w:r>
      <w:r w:rsidR="00DD52B4">
        <w:rPr>
          <w:sz w:val="28"/>
          <w:szCs w:val="28"/>
        </w:rPr>
        <w:t>на 2021 год и на плановый период 2022 и 2023 годов</w:t>
      </w:r>
    </w:p>
    <w:p w:rsidR="000B459D" w:rsidRDefault="007F00FF" w:rsidP="006A05C1">
      <w:pPr>
        <w:jc w:val="center"/>
        <w:rPr>
          <w:highlight w:val="yellow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B663FC" w:rsidRPr="00BA3DDC">
        <w:t>(тыс. руб.)</w:t>
      </w:r>
    </w:p>
    <w:p w:rsidR="00B43EA3" w:rsidRDefault="00B43EA3" w:rsidP="006A05C1">
      <w:pPr>
        <w:jc w:val="right"/>
        <w:rPr>
          <w:highlight w:val="yellow"/>
        </w:rPr>
      </w:pPr>
    </w:p>
    <w:tbl>
      <w:tblPr>
        <w:tblpPr w:leftFromText="180" w:rightFromText="180" w:vertAnchor="text" w:tblpX="113" w:tblpY="1"/>
        <w:tblOverlap w:val="never"/>
        <w:tblW w:w="1442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63"/>
        <w:gridCol w:w="506"/>
        <w:gridCol w:w="650"/>
        <w:gridCol w:w="456"/>
        <w:gridCol w:w="424"/>
        <w:gridCol w:w="1361"/>
        <w:gridCol w:w="1149"/>
        <w:gridCol w:w="709"/>
        <w:gridCol w:w="1417"/>
        <w:gridCol w:w="1560"/>
        <w:gridCol w:w="1530"/>
      </w:tblGrid>
      <w:tr w:rsidR="00AE0D4B" w:rsidRPr="003D71F4" w:rsidTr="00AD4947">
        <w:trPr>
          <w:cantSplit/>
          <w:trHeight w:val="1515"/>
          <w:tblHeader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3D71F4" w:rsidRDefault="00B7199E" w:rsidP="00AE0D4B">
            <w:r w:rsidRPr="003D71F4">
              <w:t>Наименование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B7199E" w:rsidRPr="003D71F4" w:rsidRDefault="00B7199E" w:rsidP="00AE0D4B">
            <w:r w:rsidRPr="003D71F4">
              <w:t>Раздел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B7199E" w:rsidRPr="003D71F4" w:rsidRDefault="00B7199E" w:rsidP="00AE0D4B">
            <w:r w:rsidRPr="003D71F4">
              <w:t>Подраздел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E0D4B" w:rsidRDefault="00B7199E" w:rsidP="00AE0D4B">
            <w:r w:rsidRPr="003D71F4">
              <w:t>Целевая статья расходов</w:t>
            </w:r>
          </w:p>
          <w:p w:rsidR="00AE0D4B" w:rsidRPr="00AE0D4B" w:rsidRDefault="00AE0D4B" w:rsidP="00AE0D4B"/>
          <w:p w:rsidR="00AE0D4B" w:rsidRPr="00AE0D4B" w:rsidRDefault="00AE0D4B" w:rsidP="00AE0D4B"/>
          <w:p w:rsidR="00AE0D4B" w:rsidRDefault="00AE0D4B" w:rsidP="00AE0D4B"/>
          <w:p w:rsidR="00B7199E" w:rsidRPr="00AE0D4B" w:rsidRDefault="00B7199E" w:rsidP="00AE0D4B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bottom"/>
            <w:hideMark/>
          </w:tcPr>
          <w:p w:rsidR="00B7199E" w:rsidRPr="003D71F4" w:rsidRDefault="00B7199E" w:rsidP="00AE0D4B">
            <w:pPr>
              <w:jc w:val="center"/>
            </w:pPr>
            <w:r w:rsidRPr="003D71F4"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3D71F4" w:rsidRDefault="00B7199E" w:rsidP="00AE0D4B">
            <w:r w:rsidRPr="003D71F4">
              <w:t>202</w:t>
            </w:r>
            <w:r w:rsidR="00AE0D4B">
              <w:t>1</w:t>
            </w:r>
            <w:r w:rsidRPr="003D71F4"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3D71F4" w:rsidRDefault="00B7199E" w:rsidP="00AE0D4B">
            <w:r w:rsidRPr="003D71F4">
              <w:t>202</w:t>
            </w:r>
            <w:r w:rsidR="00AE0D4B">
              <w:t>2</w:t>
            </w:r>
            <w:r w:rsidRPr="003D71F4">
              <w:t xml:space="preserve"> год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3D71F4" w:rsidRDefault="00B7199E" w:rsidP="00AE0D4B">
            <w:r w:rsidRPr="003D71F4">
              <w:t>202</w:t>
            </w:r>
            <w:r w:rsidR="00AE0D4B">
              <w:t>3</w:t>
            </w:r>
            <w:r w:rsidRPr="003D71F4">
              <w:t xml:space="preserve"> год</w:t>
            </w:r>
          </w:p>
        </w:tc>
      </w:tr>
      <w:tr w:rsidR="00AE0D4B" w:rsidRPr="004130CE" w:rsidTr="00AD4947">
        <w:trPr>
          <w:trHeight w:val="577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B907A0" w:rsidRDefault="00B7199E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Муниципальная  программа «</w:t>
            </w:r>
            <w:r w:rsidR="00B907A0" w:rsidRPr="00B907A0">
              <w:rPr>
                <w:bCs/>
                <w:szCs w:val="24"/>
              </w:rPr>
              <w:t>Профилактика правонарушений, терроризма и экстремизма, межнациональных (межэтнических) конфликтов в Посельском сельсовете Кузнецкого района Пензенской области на 2015-202</w:t>
            </w:r>
            <w:r w:rsidR="000A483D">
              <w:rPr>
                <w:bCs/>
                <w:szCs w:val="24"/>
              </w:rPr>
              <w:t>4</w:t>
            </w:r>
            <w:r w:rsidR="00B907A0" w:rsidRPr="00B907A0">
              <w:rPr>
                <w:bCs/>
                <w:szCs w:val="24"/>
              </w:rPr>
              <w:t xml:space="preserve"> годы</w:t>
            </w:r>
            <w:r w:rsidRPr="00B907A0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Default="00B7199E" w:rsidP="00AE0D4B">
            <w:pPr>
              <w:jc w:val="center"/>
              <w:rPr>
                <w:szCs w:val="24"/>
              </w:rPr>
            </w:pPr>
          </w:p>
          <w:p w:rsidR="0059661D" w:rsidRPr="004130CE" w:rsidRDefault="0059661D" w:rsidP="00AE0D4B">
            <w:pPr>
              <w:jc w:val="center"/>
              <w:rPr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 w:rsidR="000A483D"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AE0D4B" w:rsidRPr="004130CE" w:rsidTr="00AD4947">
        <w:trPr>
          <w:trHeight w:val="780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B907A0" w:rsidRDefault="00B7199E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 w:rsidR="000A483D"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AE0D4B" w:rsidRPr="004130CE" w:rsidTr="00AD4947">
        <w:trPr>
          <w:trHeight w:val="570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B907A0" w:rsidRDefault="00B7199E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 w:rsidR="000A483D"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AE0D4B" w:rsidRPr="004130CE" w:rsidTr="00AD4947">
        <w:trPr>
          <w:trHeight w:val="94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B907A0" w:rsidRDefault="00B7199E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 w:rsidR="000A483D"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AE0D4B" w:rsidRPr="004130CE" w:rsidTr="00AD4947">
        <w:trPr>
          <w:trHeight w:val="157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AE0D4B" w:rsidRPr="004130CE" w:rsidTr="00AD4947">
        <w:trPr>
          <w:trHeight w:val="40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AD494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4947" w:rsidRPr="007E3551" w:rsidRDefault="00AD494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D4947" w:rsidRPr="004130CE" w:rsidRDefault="00AD494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D4947" w:rsidRPr="004130CE" w:rsidRDefault="00AD494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130CE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D4947" w:rsidRPr="004130CE" w:rsidRDefault="00AD494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225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D4947" w:rsidRPr="004130CE" w:rsidRDefault="00AD494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225</w:t>
            </w:r>
            <w:r w:rsidRPr="004130CE">
              <w:rPr>
                <w:szCs w:val="24"/>
              </w:rPr>
              <w:t>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Резервный фонд Администрации </w:t>
            </w:r>
            <w:r>
              <w:rPr>
                <w:szCs w:val="24"/>
              </w:rPr>
              <w:t>Посельского</w:t>
            </w:r>
            <w:r w:rsidRPr="004130CE">
              <w:rPr>
                <w:szCs w:val="24"/>
              </w:rPr>
              <w:t xml:space="preserve"> сельсовета Кузнецкого района Пензенской области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Резервные средства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AD494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4947" w:rsidRPr="007E3551" w:rsidRDefault="00AD494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</w:t>
            </w:r>
            <w:r w:rsidRPr="007E3551">
              <w:rPr>
                <w:szCs w:val="24"/>
              </w:rPr>
              <w:lastRenderedPageBreak/>
              <w:t xml:space="preserve">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lastRenderedPageBreak/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D4947" w:rsidRPr="004130CE" w:rsidRDefault="00AD494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D4947" w:rsidRPr="004130CE" w:rsidRDefault="00AD494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947" w:rsidRDefault="00AD4947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947" w:rsidRDefault="00AD4947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947" w:rsidRDefault="00AD4947" w:rsidP="00AE0D4B">
            <w:pPr>
              <w:jc w:val="right"/>
            </w:pPr>
            <w:r>
              <w:t>245,000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lastRenderedPageBreak/>
              <w:t>Расходы на мероприятия по обеспечению первичных мер пожарной безопасности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A483D" w:rsidRPr="004130CE" w:rsidRDefault="000A483D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483D" w:rsidRPr="004130CE" w:rsidRDefault="000A483D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3D" w:rsidRDefault="000A483D" w:rsidP="00AE0D4B">
            <w:pPr>
              <w:jc w:val="right"/>
            </w:pPr>
            <w:r>
              <w:t>245,000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r>
              <w:rPr>
                <w:szCs w:val="24"/>
              </w:rPr>
              <w:t>Посельском</w:t>
            </w:r>
            <w:r w:rsidRPr="004130CE">
              <w:rPr>
                <w:szCs w:val="24"/>
              </w:rPr>
              <w:t xml:space="preserve"> сельсовете Кузнецкого района Пензенской области на 2015-202</w:t>
            </w:r>
            <w:r>
              <w:rPr>
                <w:szCs w:val="24"/>
              </w:rPr>
              <w:t>4</w:t>
            </w:r>
            <w:r w:rsidR="00AD4947">
              <w:rPr>
                <w:szCs w:val="24"/>
              </w:rPr>
              <w:t xml:space="preserve"> </w:t>
            </w:r>
            <w:r w:rsidRPr="004130CE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890950" w:rsidP="00AE0D4B">
            <w:pPr>
              <w:jc w:val="right"/>
            </w:pPr>
            <w:r>
              <w:t>915,611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466,000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890950" w:rsidP="00AE0D4B">
            <w:pPr>
              <w:jc w:val="right"/>
            </w:pPr>
            <w:r>
              <w:t>485,887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466,000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890950" w:rsidP="00AE0D4B">
            <w:pPr>
              <w:jc w:val="right"/>
            </w:pPr>
            <w:r>
              <w:t>485,887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466,000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890950" w:rsidP="00AE0D4B">
            <w:pPr>
              <w:jc w:val="right"/>
            </w:pPr>
            <w:r>
              <w:t>485,887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466,000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Default="004201BB" w:rsidP="00AE0D4B">
            <w:r>
              <w:lastRenderedPageBreak/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08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Default="004201BB" w:rsidP="00AE0D4B">
            <w:pPr>
              <w:jc w:val="center"/>
            </w:pPr>
            <w:r>
              <w:t>21480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30,000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555B3" w:rsidRDefault="004555B3" w:rsidP="00AE0D4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4201BB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4201BB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7199E" w:rsidRPr="004130CE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555B3" w:rsidRDefault="00B7199E" w:rsidP="004555B3">
            <w:pPr>
              <w:jc w:val="center"/>
              <w:rPr>
                <w:szCs w:val="24"/>
                <w:lang w:val="en-US"/>
              </w:rPr>
            </w:pPr>
            <w:r w:rsidRPr="004130CE">
              <w:rPr>
                <w:szCs w:val="24"/>
              </w:rPr>
              <w:t>0</w:t>
            </w:r>
            <w:r w:rsidR="004555B3">
              <w:rPr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4201BB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4201BB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7199E" w:rsidRPr="004130CE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Муниципальная  программа «Управление муниципальным имуществом </w:t>
            </w:r>
            <w:r>
              <w:rPr>
                <w:szCs w:val="24"/>
              </w:rPr>
              <w:t>Посельского</w:t>
            </w:r>
            <w:r w:rsidRPr="004130CE">
              <w:rPr>
                <w:szCs w:val="24"/>
              </w:rPr>
              <w:t xml:space="preserve"> сельсовета Кузнецкого района Пензенской области на 2015-202</w:t>
            </w:r>
            <w:r w:rsidR="004201BB">
              <w:rPr>
                <w:szCs w:val="24"/>
              </w:rPr>
              <w:t>4</w:t>
            </w:r>
            <w:r w:rsidRPr="004130CE">
              <w:rPr>
                <w:szCs w:val="24"/>
              </w:rPr>
              <w:t xml:space="preserve"> 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314A7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314A7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4201BB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213</w:t>
            </w:r>
            <w:r w:rsidR="00B7199E" w:rsidRPr="004130CE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4201BB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314A77">
              <w:rPr>
                <w:szCs w:val="24"/>
              </w:rPr>
              <w:t>3</w:t>
            </w:r>
            <w:r w:rsidR="00B7199E" w:rsidRPr="004130CE">
              <w:rPr>
                <w:szCs w:val="24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4201BB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263</w:t>
            </w:r>
            <w:r w:rsidR="00B7199E" w:rsidRPr="004130CE">
              <w:rPr>
                <w:szCs w:val="24"/>
              </w:rPr>
              <w:t>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150,000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150,000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130CE" w:rsidRDefault="004201BB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130CE" w:rsidRDefault="004201BB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150,000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Default="004201BB" w:rsidP="00AE0D4B">
            <w:pPr>
              <w:jc w:val="right"/>
            </w:pPr>
            <w:r>
              <w:t>200,000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7199E" w:rsidRPr="004130CE" w:rsidRDefault="00B7199E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199E" w:rsidRPr="004130CE" w:rsidRDefault="00B7199E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C23F76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4201BB" w:rsidRPr="004201BB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449,000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Иные закупки товаров, работ и услуг для </w:t>
            </w:r>
            <w:r w:rsidRPr="004201BB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C23F76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4201BB" w:rsidRPr="004201BB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Ремонт автомобильных дорог и искусственных сооружений на них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100,000</w:t>
            </w:r>
          </w:p>
        </w:tc>
      </w:tr>
      <w:tr w:rsidR="005F5C62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5C62" w:rsidRPr="004201BB" w:rsidRDefault="005F5C62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EE4C03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5F5C62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5C62" w:rsidRPr="004201BB" w:rsidRDefault="005F5C62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Подпрограмма «Строительство, </w:t>
            </w:r>
            <w:r w:rsidRPr="004201BB">
              <w:rPr>
                <w:szCs w:val="24"/>
              </w:rPr>
              <w:lastRenderedPageBreak/>
              <w:t>капитальный ремонт и содержание инженерной инфраструктуры в Посельском сельсовете Кузнецкого района Пензенской области на 2015-2024</w:t>
            </w:r>
            <w:r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5C62" w:rsidRPr="004201BB" w:rsidRDefault="005F5C62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5C62" w:rsidRPr="004201BB" w:rsidRDefault="005F5C62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EE4C03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="004201BB" w:rsidRPr="004201BB">
              <w:rPr>
                <w:szCs w:val="24"/>
              </w:rPr>
              <w:t>П</w:t>
            </w:r>
            <w:r>
              <w:rPr>
                <w:szCs w:val="24"/>
              </w:rPr>
              <w:t>овышение уровня благоустройства»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Прочая закупка товаров, работ и услуг для </w:t>
            </w:r>
            <w:r w:rsidRPr="004201BB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Расходы по организации сбора и вывоза бытовых отходов и мусора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Муниципальная  программа «Развитие </w:t>
            </w:r>
            <w:r w:rsidRPr="004201BB">
              <w:rPr>
                <w:szCs w:val="24"/>
              </w:rPr>
              <w:lastRenderedPageBreak/>
              <w:t>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EE4C03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2792,777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2 755,363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2 844,503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532,751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538,078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559,602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117,583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118,759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123,509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196,401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198,365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206,300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выплаты персоналу в целях </w:t>
            </w:r>
            <w:r w:rsidRPr="004201BB">
              <w:rPr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918,338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927,521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964,625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125,876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127,134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132,220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315,353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318,506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331,247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494,975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506,000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506,000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510,576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740D8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740D8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399,000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890950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64,000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Прочая закупка товаров, работ и услуг для обеспечения государственных </w:t>
            </w:r>
            <w:r w:rsidRPr="004201BB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Расходы на проведение диспансеризации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EE4C03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159,100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160,680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166,890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Взносы по обязательному социальному страхованию на выплаты денежного </w:t>
            </w:r>
            <w:r w:rsidRPr="004201BB">
              <w:rPr>
                <w:szCs w:val="24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68,800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69,520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72,210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4201BB">
              <w:rPr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4201BB">
              <w:rPr>
                <w:szCs w:val="24"/>
              </w:rPr>
              <w:t xml:space="preserve"> в сфере градостроительства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</w:t>
            </w:r>
            <w:r w:rsidR="00AD4947">
              <w:rPr>
                <w:szCs w:val="24"/>
              </w:rPr>
              <w:t xml:space="preserve"> </w:t>
            </w:r>
            <w:r w:rsidRPr="004201BB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AE0D4B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AE0D4B" w:rsidRPr="004201BB" w:rsidTr="00BB11B8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AE0D4B" w:rsidRPr="004201BB" w:rsidTr="00BB11B8">
        <w:trPr>
          <w:trHeight w:val="315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Публичные нормативные социальные </w:t>
            </w:r>
            <w:r w:rsidRPr="004201BB">
              <w:rPr>
                <w:szCs w:val="24"/>
              </w:rPr>
              <w:lastRenderedPageBreak/>
              <w:t>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201BB" w:rsidRPr="004201BB" w:rsidRDefault="004201BB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1BB" w:rsidRPr="004201BB" w:rsidRDefault="004201BB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648"/>
        <w:gridCol w:w="456"/>
        <w:gridCol w:w="670"/>
        <w:gridCol w:w="456"/>
        <w:gridCol w:w="504"/>
        <w:gridCol w:w="1362"/>
        <w:gridCol w:w="1118"/>
        <w:gridCol w:w="709"/>
        <w:gridCol w:w="1417"/>
        <w:gridCol w:w="1560"/>
        <w:gridCol w:w="1559"/>
      </w:tblGrid>
      <w:tr w:rsidR="00BB11B8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B8" w:rsidRPr="004B3CA9" w:rsidRDefault="00BB11B8" w:rsidP="00BB11B8">
            <w:pPr>
              <w:rPr>
                <w:szCs w:val="24"/>
              </w:rPr>
            </w:pPr>
            <w:r w:rsidRPr="004B3CA9">
              <w:rPr>
                <w:szCs w:val="24"/>
              </w:rPr>
              <w:lastRenderedPageBreak/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BB11B8" w:rsidRDefault="00BB11B8" w:rsidP="00BB11B8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B11B8" w:rsidRPr="004B3CA9" w:rsidRDefault="00BB11B8" w:rsidP="00BB11B8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BB11B8" w:rsidRDefault="00BB11B8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29195.300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BB11B8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B8" w:rsidRPr="004B3CA9" w:rsidRDefault="00BB11B8" w:rsidP="00BB11B8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Default="00BB11B8" w:rsidP="00BB11B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B11B8" w:rsidRPr="004B3CA9" w:rsidRDefault="00BB11B8" w:rsidP="00BB11B8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B11B8" w:rsidRPr="004B3CA9" w:rsidRDefault="00BB11B8" w:rsidP="00BB11B8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Default="00BB11B8" w:rsidP="00BB11B8">
            <w:pPr>
              <w:jc w:val="right"/>
              <w:rPr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BB11B8">
            <w:pPr>
              <w:jc w:val="right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BB11B8">
            <w:pPr>
              <w:jc w:val="right"/>
              <w:rPr>
                <w:szCs w:val="24"/>
              </w:rPr>
            </w:pPr>
          </w:p>
        </w:tc>
      </w:tr>
      <w:tr w:rsidR="00BB11B8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B8" w:rsidRPr="000512A2" w:rsidRDefault="00BB11B8" w:rsidP="00BB11B8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>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Default="00BB11B8" w:rsidP="00BB11B8">
            <w:pPr>
              <w:jc w:val="center"/>
              <w:rPr>
                <w:szCs w:val="24"/>
              </w:rPr>
            </w:pPr>
          </w:p>
          <w:p w:rsidR="00BB11B8" w:rsidRDefault="00BB11B8" w:rsidP="00BB11B8">
            <w:pPr>
              <w:jc w:val="center"/>
              <w:rPr>
                <w:szCs w:val="24"/>
              </w:rPr>
            </w:pPr>
          </w:p>
          <w:p w:rsidR="00BB11B8" w:rsidRDefault="00BB11B8" w:rsidP="00BB11B8">
            <w:pPr>
              <w:jc w:val="center"/>
              <w:rPr>
                <w:szCs w:val="24"/>
              </w:rPr>
            </w:pPr>
          </w:p>
          <w:p w:rsidR="00BB11B8" w:rsidRDefault="00BB11B8" w:rsidP="00BB11B8">
            <w:pPr>
              <w:jc w:val="center"/>
              <w:rPr>
                <w:szCs w:val="24"/>
              </w:rPr>
            </w:pPr>
          </w:p>
          <w:p w:rsidR="00BB11B8" w:rsidRPr="00622BD9" w:rsidRDefault="00BB11B8" w:rsidP="00BB11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0512A2" w:rsidRDefault="00BB11B8" w:rsidP="00BB11B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BB11B8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BB11B8" w:rsidRDefault="00BB11B8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29178.500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 w:rsidR="000B6969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BB11B8" w:rsidRPr="004201BB" w:rsidTr="00C23F76">
        <w:trPr>
          <w:trHeight w:val="141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B8" w:rsidRDefault="00BB11B8" w:rsidP="00BB11B8">
            <w:pPr>
              <w:rPr>
                <w:bCs/>
                <w:iCs/>
                <w:szCs w:val="24"/>
              </w:rPr>
            </w:pPr>
          </w:p>
          <w:p w:rsidR="00BB11B8" w:rsidRDefault="00BB11B8" w:rsidP="00BB11B8">
            <w:pPr>
              <w:rPr>
                <w:bCs/>
                <w:iCs/>
                <w:szCs w:val="24"/>
              </w:rPr>
            </w:pPr>
          </w:p>
          <w:p w:rsidR="00BB11B8" w:rsidRPr="000512A2" w:rsidRDefault="00BB11B8" w:rsidP="00BB11B8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1B8" w:rsidRPr="00622BD9" w:rsidRDefault="00BB11B8" w:rsidP="00BB11B8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BB11B8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BB11B8" w:rsidRDefault="00BB11B8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29178.500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</w:t>
            </w:r>
            <w:r w:rsidR="000B6969"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1B8" w:rsidRPr="00622BD9" w:rsidRDefault="00BB11B8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 w:rsidR="000B6969">
              <w:rPr>
                <w:szCs w:val="24"/>
              </w:rPr>
              <w:t>33</w:t>
            </w:r>
          </w:p>
        </w:tc>
      </w:tr>
      <w:tr w:rsidR="004201BB" w:rsidRPr="004201BB" w:rsidTr="00AB4E85">
        <w:trPr>
          <w:trHeight w:val="70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4201BB" w:rsidRPr="004201BB" w:rsidTr="00AB4E85">
        <w:trPr>
          <w:trHeight w:val="78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4201BB" w:rsidRPr="004201BB" w:rsidTr="00AB4E85">
        <w:trPr>
          <w:trHeight w:val="102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4201BB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4201BB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4201BB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1BB" w:rsidRPr="004201BB" w:rsidRDefault="004201BB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1BB" w:rsidRPr="004201BB" w:rsidRDefault="004201BB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</w:tbl>
    <w:p w:rsidR="007C4C01" w:rsidRDefault="00CD59FB" w:rsidP="00CD59FB">
      <w:pPr>
        <w:jc w:val="right"/>
        <w:rPr>
          <w:highlight w:val="yellow"/>
        </w:rPr>
      </w:pPr>
      <w:r w:rsidRPr="000D345D">
        <w:rPr>
          <w:szCs w:val="24"/>
        </w:rPr>
        <w:t>»</w:t>
      </w:r>
      <w:r>
        <w:rPr>
          <w:szCs w:val="24"/>
        </w:rPr>
        <w:t>.</w:t>
      </w:r>
      <w:bookmarkStart w:id="0" w:name="_GoBack"/>
      <w:bookmarkEnd w:id="0"/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AD4947" w:rsidRPr="00AD4947" w:rsidRDefault="00AD4947" w:rsidP="00AD4947"/>
    <w:p w:rsidR="00AD4947" w:rsidRDefault="00AD4947" w:rsidP="00B907A0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sectPr w:rsidR="00AD4947" w:rsidSect="00006D84">
      <w:pgSz w:w="16838" w:h="11906" w:orient="landscape"/>
      <w:pgMar w:top="1134" w:right="1418" w:bottom="141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650" w:rsidRDefault="00665650" w:rsidP="00C615E9">
      <w:r>
        <w:separator/>
      </w:r>
    </w:p>
  </w:endnote>
  <w:endnote w:type="continuationSeparator" w:id="0">
    <w:p w:rsidR="00665650" w:rsidRDefault="00665650" w:rsidP="00C6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7963"/>
      <w:docPartObj>
        <w:docPartGallery w:val="Page Numbers (Bottom of Page)"/>
        <w:docPartUnique/>
      </w:docPartObj>
    </w:sdtPr>
    <w:sdtEndPr/>
    <w:sdtContent>
      <w:p w:rsidR="0036628F" w:rsidRDefault="0036628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9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628F" w:rsidRDefault="003662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650" w:rsidRDefault="00665650" w:rsidP="00C615E9">
      <w:r>
        <w:separator/>
      </w:r>
    </w:p>
  </w:footnote>
  <w:footnote w:type="continuationSeparator" w:id="0">
    <w:p w:rsidR="00665650" w:rsidRDefault="00665650" w:rsidP="00C6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CB1C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>
    <w:nsid w:val="3D6F1589"/>
    <w:multiLevelType w:val="hybridMultilevel"/>
    <w:tmpl w:val="2B7A4B80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6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FE5258D"/>
    <w:multiLevelType w:val="multilevel"/>
    <w:tmpl w:val="29286BFA"/>
    <w:lvl w:ilvl="0">
      <w:start w:val="1"/>
      <w:numFmt w:val="none"/>
      <w:suff w:val="space"/>
      <w:lvlText w:val=""/>
      <w:lvlJc w:val="left"/>
      <w:pPr>
        <w:ind w:left="1725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2"/>
      <w:lvlText w:val=""/>
      <w:lvlJc w:val="left"/>
      <w:pPr>
        <w:tabs>
          <w:tab w:val="num" w:pos="1725"/>
        </w:tabs>
        <w:ind w:left="3710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</w:abstractNum>
  <w:abstractNum w:abstractNumId="10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2">
    <w:nsid w:val="6EA62608"/>
    <w:multiLevelType w:val="hybridMultilevel"/>
    <w:tmpl w:val="F562401A"/>
    <w:lvl w:ilvl="0" w:tplc="D052534C">
      <w:start w:val="1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4">
    <w:nsid w:val="75F512C9"/>
    <w:multiLevelType w:val="hybridMultilevel"/>
    <w:tmpl w:val="542C93FE"/>
    <w:lvl w:ilvl="0" w:tplc="FFFFFFFF">
      <w:start w:val="18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hint="default"/>
      </w:rPr>
    </w:lvl>
    <w:lvl w:ilvl="3">
      <w:start w:val="1480"/>
      <w:numFmt w:val="decimal"/>
      <w:lvlRestart w:val="2"/>
      <w:lvlText w:val="№ %4 - 54/3  ЗС"/>
      <w:lvlJc w:val="left"/>
      <w:pPr>
        <w:tabs>
          <w:tab w:val="num" w:pos="0"/>
        </w:tabs>
        <w:ind w:left="1985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6"/>
  </w:num>
  <w:num w:numId="10">
    <w:abstractNumId w:val="4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8"/>
  </w:num>
  <w:num w:numId="36">
    <w:abstractNumId w:val="6"/>
  </w:num>
  <w:num w:numId="37">
    <w:abstractNumId w:val="5"/>
  </w:num>
  <w:num w:numId="38">
    <w:abstractNumId w:val="5"/>
  </w:num>
  <w:num w:numId="39">
    <w:abstractNumId w:val="5"/>
  </w:num>
  <w:num w:numId="40">
    <w:abstractNumId w:val="2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42">
    <w:abstractNumId w:val="1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2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9"/>
    </w:lvlOverride>
  </w:num>
  <w:num w:numId="45">
    <w:abstractNumId w:val="12"/>
  </w:num>
  <w:num w:numId="4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8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28F1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5EDD"/>
    <w:rsid w:val="00006525"/>
    <w:rsid w:val="00006D84"/>
    <w:rsid w:val="00007195"/>
    <w:rsid w:val="00007258"/>
    <w:rsid w:val="00007497"/>
    <w:rsid w:val="00007588"/>
    <w:rsid w:val="00007652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2A2"/>
    <w:rsid w:val="00051452"/>
    <w:rsid w:val="0005162D"/>
    <w:rsid w:val="00051DBF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A1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4E4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F3"/>
    <w:rsid w:val="000870C2"/>
    <w:rsid w:val="00087262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3D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59D"/>
    <w:rsid w:val="000B4687"/>
    <w:rsid w:val="000B49F4"/>
    <w:rsid w:val="000B4C47"/>
    <w:rsid w:val="000B4DD5"/>
    <w:rsid w:val="000B53BA"/>
    <w:rsid w:val="000B5656"/>
    <w:rsid w:val="000B5DE7"/>
    <w:rsid w:val="000B61AB"/>
    <w:rsid w:val="000B661D"/>
    <w:rsid w:val="000B6969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21E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9CA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5E8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8EA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3530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5DC9"/>
    <w:rsid w:val="00175F6B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B014E"/>
    <w:rsid w:val="001B0AA3"/>
    <w:rsid w:val="001B151D"/>
    <w:rsid w:val="001B1878"/>
    <w:rsid w:val="001B1F44"/>
    <w:rsid w:val="001B2669"/>
    <w:rsid w:val="001B2CCC"/>
    <w:rsid w:val="001B2E03"/>
    <w:rsid w:val="001B3392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FE8"/>
    <w:rsid w:val="001D4184"/>
    <w:rsid w:val="001D428F"/>
    <w:rsid w:val="001D475D"/>
    <w:rsid w:val="001D54C9"/>
    <w:rsid w:val="001D580E"/>
    <w:rsid w:val="001D64BC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95C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B6F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5B5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5B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09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5F72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3960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783"/>
    <w:rsid w:val="002F08A2"/>
    <w:rsid w:val="002F0E10"/>
    <w:rsid w:val="002F1685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A77"/>
    <w:rsid w:val="00314B73"/>
    <w:rsid w:val="00314CDE"/>
    <w:rsid w:val="00315069"/>
    <w:rsid w:val="0031507D"/>
    <w:rsid w:val="00315253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28F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530"/>
    <w:rsid w:val="00395987"/>
    <w:rsid w:val="00395E1B"/>
    <w:rsid w:val="00396252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B0057"/>
    <w:rsid w:val="003B0122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63C2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42E"/>
    <w:rsid w:val="003D345F"/>
    <w:rsid w:val="003D358D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1F4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130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0CE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1BB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128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A96"/>
    <w:rsid w:val="00430D31"/>
    <w:rsid w:val="00430E71"/>
    <w:rsid w:val="00431579"/>
    <w:rsid w:val="00431D41"/>
    <w:rsid w:val="00432196"/>
    <w:rsid w:val="00432669"/>
    <w:rsid w:val="004329B2"/>
    <w:rsid w:val="004330D1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55B3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A34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7AC"/>
    <w:rsid w:val="00466BDB"/>
    <w:rsid w:val="00466DF4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539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77E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575"/>
    <w:rsid w:val="004D0906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415"/>
    <w:rsid w:val="004E37C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F11"/>
    <w:rsid w:val="004F0F95"/>
    <w:rsid w:val="004F1182"/>
    <w:rsid w:val="004F14FD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61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CE8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5C62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BE8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17F39"/>
    <w:rsid w:val="00620479"/>
    <w:rsid w:val="00620C3B"/>
    <w:rsid w:val="00621652"/>
    <w:rsid w:val="00622077"/>
    <w:rsid w:val="006228A9"/>
    <w:rsid w:val="00622BD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3A40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5650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5C1"/>
    <w:rsid w:val="006A18C4"/>
    <w:rsid w:val="006A2146"/>
    <w:rsid w:val="006A25DD"/>
    <w:rsid w:val="006A2B56"/>
    <w:rsid w:val="006A312C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2AE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AB7"/>
    <w:rsid w:val="006D3EF1"/>
    <w:rsid w:val="006D41BB"/>
    <w:rsid w:val="006D459D"/>
    <w:rsid w:val="006D472C"/>
    <w:rsid w:val="006D4992"/>
    <w:rsid w:val="006D4E34"/>
    <w:rsid w:val="006D522A"/>
    <w:rsid w:val="006D56BA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2F9E"/>
    <w:rsid w:val="006E306C"/>
    <w:rsid w:val="006E3263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5F44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014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642"/>
    <w:rsid w:val="00706737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1E09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4F5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0D80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0FF"/>
    <w:rsid w:val="007F0F05"/>
    <w:rsid w:val="007F1072"/>
    <w:rsid w:val="007F19E8"/>
    <w:rsid w:val="007F1AED"/>
    <w:rsid w:val="007F1C09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950"/>
    <w:rsid w:val="00890C21"/>
    <w:rsid w:val="00890E1C"/>
    <w:rsid w:val="00891141"/>
    <w:rsid w:val="0089171A"/>
    <w:rsid w:val="008919DD"/>
    <w:rsid w:val="00891BE7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5E7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10E5"/>
    <w:rsid w:val="008B192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AC"/>
    <w:rsid w:val="008C30B2"/>
    <w:rsid w:val="008C3195"/>
    <w:rsid w:val="008C31CC"/>
    <w:rsid w:val="008C3723"/>
    <w:rsid w:val="008C3844"/>
    <w:rsid w:val="008C3E52"/>
    <w:rsid w:val="008C3F35"/>
    <w:rsid w:val="008C4252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17A"/>
    <w:rsid w:val="008E3C00"/>
    <w:rsid w:val="008E3E6B"/>
    <w:rsid w:val="008E4635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E7EFA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C89"/>
    <w:rsid w:val="008F4151"/>
    <w:rsid w:val="008F4626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231"/>
    <w:rsid w:val="009043D3"/>
    <w:rsid w:val="0090489B"/>
    <w:rsid w:val="009049D0"/>
    <w:rsid w:val="009050C2"/>
    <w:rsid w:val="00905BC3"/>
    <w:rsid w:val="0090650F"/>
    <w:rsid w:val="0090717D"/>
    <w:rsid w:val="00907E53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36"/>
    <w:rsid w:val="009377C4"/>
    <w:rsid w:val="009378E5"/>
    <w:rsid w:val="00937B16"/>
    <w:rsid w:val="00940B41"/>
    <w:rsid w:val="00941547"/>
    <w:rsid w:val="009416A3"/>
    <w:rsid w:val="009417FA"/>
    <w:rsid w:val="009418AC"/>
    <w:rsid w:val="00941BA3"/>
    <w:rsid w:val="009425D2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BC6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48D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436E"/>
    <w:rsid w:val="00A24EFA"/>
    <w:rsid w:val="00A254DF"/>
    <w:rsid w:val="00A2556D"/>
    <w:rsid w:val="00A258B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25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4F60"/>
    <w:rsid w:val="00A8521D"/>
    <w:rsid w:val="00A85654"/>
    <w:rsid w:val="00A85A57"/>
    <w:rsid w:val="00A85AA4"/>
    <w:rsid w:val="00A85F16"/>
    <w:rsid w:val="00A85F3D"/>
    <w:rsid w:val="00A863C3"/>
    <w:rsid w:val="00A86606"/>
    <w:rsid w:val="00A8671B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1F2D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4E85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77D"/>
    <w:rsid w:val="00AD2ED7"/>
    <w:rsid w:val="00AD2FB5"/>
    <w:rsid w:val="00AD31BC"/>
    <w:rsid w:val="00AD3311"/>
    <w:rsid w:val="00AD3C64"/>
    <w:rsid w:val="00AD40A4"/>
    <w:rsid w:val="00AD4947"/>
    <w:rsid w:val="00AD4FEB"/>
    <w:rsid w:val="00AD63DF"/>
    <w:rsid w:val="00AD65A3"/>
    <w:rsid w:val="00AD678D"/>
    <w:rsid w:val="00AD6C28"/>
    <w:rsid w:val="00AD72AF"/>
    <w:rsid w:val="00AD7C75"/>
    <w:rsid w:val="00AD7DEF"/>
    <w:rsid w:val="00AE0BBF"/>
    <w:rsid w:val="00AE0D4B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A82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330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6C4"/>
    <w:rsid w:val="00B43B46"/>
    <w:rsid w:val="00B43EA3"/>
    <w:rsid w:val="00B4466A"/>
    <w:rsid w:val="00B447A1"/>
    <w:rsid w:val="00B45348"/>
    <w:rsid w:val="00B45A45"/>
    <w:rsid w:val="00B45D42"/>
    <w:rsid w:val="00B465BB"/>
    <w:rsid w:val="00B46887"/>
    <w:rsid w:val="00B46953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CBC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99E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4F69"/>
    <w:rsid w:val="00B7530B"/>
    <w:rsid w:val="00B75696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778E9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2DA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7A0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DDC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1105"/>
    <w:rsid w:val="00BB11B8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E7710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360"/>
    <w:rsid w:val="00C216E0"/>
    <w:rsid w:val="00C21DCB"/>
    <w:rsid w:val="00C238B6"/>
    <w:rsid w:val="00C23B5E"/>
    <w:rsid w:val="00C23CF1"/>
    <w:rsid w:val="00C23DAF"/>
    <w:rsid w:val="00C23F73"/>
    <w:rsid w:val="00C23F76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627"/>
    <w:rsid w:val="00C429C1"/>
    <w:rsid w:val="00C42C18"/>
    <w:rsid w:val="00C42CED"/>
    <w:rsid w:val="00C42E58"/>
    <w:rsid w:val="00C433B8"/>
    <w:rsid w:val="00C4387E"/>
    <w:rsid w:val="00C4393C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648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9C4"/>
    <w:rsid w:val="00CD59FB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4D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126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6F1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5E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5541"/>
    <w:rsid w:val="00DB5806"/>
    <w:rsid w:val="00DB5CFB"/>
    <w:rsid w:val="00DB5F01"/>
    <w:rsid w:val="00DB61B9"/>
    <w:rsid w:val="00DB66AA"/>
    <w:rsid w:val="00DB68BA"/>
    <w:rsid w:val="00DB6B1C"/>
    <w:rsid w:val="00DB6DF0"/>
    <w:rsid w:val="00DB6F99"/>
    <w:rsid w:val="00DB7294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B4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0EF6"/>
    <w:rsid w:val="00DF10D8"/>
    <w:rsid w:val="00DF147D"/>
    <w:rsid w:val="00DF1562"/>
    <w:rsid w:val="00DF1676"/>
    <w:rsid w:val="00DF25D0"/>
    <w:rsid w:val="00DF2AB4"/>
    <w:rsid w:val="00DF2B6C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004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5F4A"/>
    <w:rsid w:val="00E161B4"/>
    <w:rsid w:val="00E1621A"/>
    <w:rsid w:val="00E165A6"/>
    <w:rsid w:val="00E165DE"/>
    <w:rsid w:val="00E16BD3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4EA7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8E6"/>
    <w:rsid w:val="00E8193B"/>
    <w:rsid w:val="00E8241B"/>
    <w:rsid w:val="00E82817"/>
    <w:rsid w:val="00E83B98"/>
    <w:rsid w:val="00E84597"/>
    <w:rsid w:val="00E8471B"/>
    <w:rsid w:val="00E84CB8"/>
    <w:rsid w:val="00E84CC9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1EF5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9A4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79F"/>
    <w:rsid w:val="00EE4C03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63C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E54"/>
    <w:rsid w:val="00F525B8"/>
    <w:rsid w:val="00F52615"/>
    <w:rsid w:val="00F52E54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E07"/>
    <w:rsid w:val="00FA2FBD"/>
    <w:rsid w:val="00FA313C"/>
    <w:rsid w:val="00FA3867"/>
    <w:rsid w:val="00FA3D94"/>
    <w:rsid w:val="00FA4297"/>
    <w:rsid w:val="00FA479C"/>
    <w:rsid w:val="00FA4857"/>
    <w:rsid w:val="00FA49A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986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457"/>
    <w:rsid w:val="00FB3724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 Number" w:unhideWhenUsed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F4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6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6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6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6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6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5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5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6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0">
    <w:name w:val="msonormal"/>
    <w:basedOn w:val="a"/>
    <w:rsid w:val="00B74F69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879F-3DF4-4357-A2D9-CD9B64F5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1147</TotalTime>
  <Pages>57</Pages>
  <Words>11301</Words>
  <Characters>64418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75568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Поселки</cp:lastModifiedBy>
  <cp:revision>61</cp:revision>
  <cp:lastPrinted>2018-11-11T12:57:00Z</cp:lastPrinted>
  <dcterms:created xsi:type="dcterms:W3CDTF">2018-11-08T05:29:00Z</dcterms:created>
  <dcterms:modified xsi:type="dcterms:W3CDTF">2021-01-26T11:41:00Z</dcterms:modified>
</cp:coreProperties>
</file>