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4A" w:rsidRDefault="00A5144A" w:rsidP="001009CC">
      <w:pPr>
        <w:jc w:val="center"/>
      </w:pPr>
      <w:r w:rsidRPr="00CD355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A5144A" w:rsidRDefault="00A5144A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A5144A" w:rsidRDefault="00A5144A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ПОСЕЛЬСКОГО СЕЛЬСОВЕТА </w:t>
      </w:r>
    </w:p>
    <w:p w:rsidR="00A5144A" w:rsidRDefault="00A5144A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A5144A" w:rsidRDefault="00A5144A" w:rsidP="00D16345">
      <w:pPr>
        <w:rPr>
          <w:b/>
          <w:sz w:val="32"/>
          <w:szCs w:val="32"/>
        </w:rPr>
      </w:pPr>
    </w:p>
    <w:p w:rsidR="00A5144A" w:rsidRDefault="00A5144A" w:rsidP="00100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5144A" w:rsidRDefault="00A5144A" w:rsidP="0073282F">
      <w:r>
        <w:t>о</w:t>
      </w:r>
      <w:r w:rsidRPr="00CE320B">
        <w:t>т</w:t>
      </w:r>
      <w:r>
        <w:t xml:space="preserve"> 24 декабря </w:t>
      </w:r>
      <w:r w:rsidRPr="00CE320B">
        <w:t>2020</w:t>
      </w:r>
      <w:r>
        <w:t xml:space="preserve">г.                                                                                                   </w:t>
      </w:r>
      <w:r w:rsidRPr="00CE320B">
        <w:t>№</w:t>
      </w:r>
      <w:r>
        <w:t xml:space="preserve"> 187</w:t>
      </w:r>
    </w:p>
    <w:p w:rsidR="00A5144A" w:rsidRDefault="00A5144A" w:rsidP="0073282F"/>
    <w:p w:rsidR="00A5144A" w:rsidRDefault="00A5144A" w:rsidP="00D16345">
      <w:pPr>
        <w:jc w:val="center"/>
      </w:pPr>
      <w:r>
        <w:t>с. Поселки</w:t>
      </w:r>
    </w:p>
    <w:p w:rsidR="00A5144A" w:rsidRDefault="00A5144A" w:rsidP="00D16345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5144A" w:rsidRDefault="00A5144A" w:rsidP="008A7C08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Реестр </w:t>
      </w:r>
      <w:r>
        <w:rPr>
          <w:b/>
          <w:color w:val="000000"/>
          <w:sz w:val="28"/>
          <w:szCs w:val="28"/>
        </w:rPr>
        <w:t>муниципальных услуг</w:t>
      </w:r>
    </w:p>
    <w:p w:rsidR="00A5144A" w:rsidRDefault="00A5144A" w:rsidP="008A7C08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Посельского сельсовета Кузнецкого района Пензенской области, </w:t>
      </w:r>
    </w:p>
    <w:p w:rsidR="00A5144A" w:rsidRDefault="00A5144A" w:rsidP="008A7C0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администрации Посельского </w:t>
      </w:r>
    </w:p>
    <w:p w:rsidR="00A5144A" w:rsidRDefault="00A5144A" w:rsidP="008A7C0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Кузнецкого района Пензенской области </w:t>
      </w:r>
    </w:p>
    <w:p w:rsidR="00A5144A" w:rsidRPr="008A7C08" w:rsidRDefault="00A5144A" w:rsidP="008A7C08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8A7C08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29.06.2020</w:t>
      </w:r>
      <w:r w:rsidRPr="008A7C08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95</w:t>
      </w:r>
      <w:r w:rsidRPr="008A7C08">
        <w:rPr>
          <w:b/>
          <w:color w:val="000000"/>
          <w:sz w:val="28"/>
          <w:szCs w:val="28"/>
        </w:rPr>
        <w:t> </w:t>
      </w:r>
    </w:p>
    <w:p w:rsidR="00A5144A" w:rsidRDefault="00A5144A" w:rsidP="00D16345">
      <w:pPr>
        <w:pStyle w:val="NormalWe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5144A" w:rsidRDefault="00A5144A" w:rsidP="00AF04E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(с изменениями), </w:t>
      </w:r>
      <w:r>
        <w:rPr>
          <w:sz w:val="28"/>
          <w:szCs w:val="28"/>
        </w:rPr>
        <w:t>Уставом Посельского сельсовета Кузнецкого района Пензенской области (с изменениями), Порядком формирования и ведения Реестра муниципальных услуг Посельского сельсовета Кузнецкого района Пензенской области, утвержденным постановлением администрации Посельского сельсовета Кузнецкого района Пензенской области от 25.12.2018</w:t>
      </w:r>
      <w:r w:rsidRPr="000866AA">
        <w:rPr>
          <w:sz w:val="28"/>
          <w:szCs w:val="28"/>
        </w:rPr>
        <w:t xml:space="preserve"> № </w:t>
      </w:r>
      <w:r>
        <w:rPr>
          <w:sz w:val="28"/>
          <w:szCs w:val="28"/>
        </w:rPr>
        <w:t>190 (с изменениями)</w:t>
      </w:r>
      <w:r w:rsidRPr="000866AA">
        <w:rPr>
          <w:sz w:val="28"/>
          <w:szCs w:val="28"/>
        </w:rPr>
        <w:t>,</w:t>
      </w:r>
    </w:p>
    <w:p w:rsidR="00A5144A" w:rsidRDefault="00A5144A" w:rsidP="00AF04EF">
      <w:pPr>
        <w:jc w:val="both"/>
        <w:rPr>
          <w:bCs/>
          <w:color w:val="000000"/>
          <w:spacing w:val="-4"/>
          <w:sz w:val="28"/>
          <w:szCs w:val="28"/>
        </w:rPr>
      </w:pPr>
    </w:p>
    <w:p w:rsidR="00A5144A" w:rsidRDefault="00A5144A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Посельского сельсовета</w:t>
      </w:r>
    </w:p>
    <w:p w:rsidR="00A5144A" w:rsidRDefault="00A5144A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A5144A" w:rsidRDefault="00A5144A" w:rsidP="00E0445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5144A" w:rsidRPr="008A7C08" w:rsidRDefault="00A5144A" w:rsidP="008A7C08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8A7C08">
        <w:rPr>
          <w:color w:val="000000"/>
          <w:sz w:val="28"/>
          <w:szCs w:val="28"/>
        </w:rPr>
        <w:t>1. В</w:t>
      </w:r>
      <w:r w:rsidRPr="008A7C08">
        <w:rPr>
          <w:sz w:val="28"/>
          <w:szCs w:val="28"/>
        </w:rPr>
        <w:t xml:space="preserve">нести изменения в Реестр </w:t>
      </w:r>
      <w:r w:rsidRPr="008A7C08">
        <w:rPr>
          <w:color w:val="000000"/>
          <w:sz w:val="28"/>
          <w:szCs w:val="28"/>
        </w:rPr>
        <w:t>муниципальных услуг</w:t>
      </w:r>
      <w:r>
        <w:rPr>
          <w:color w:val="000000"/>
          <w:sz w:val="28"/>
          <w:szCs w:val="28"/>
        </w:rPr>
        <w:t xml:space="preserve"> </w:t>
      </w:r>
      <w:r w:rsidRPr="008A7C08">
        <w:rPr>
          <w:sz w:val="28"/>
          <w:szCs w:val="28"/>
        </w:rPr>
        <w:t>Посельского сельсовета Кузнецкого района Пензенской области,</w:t>
      </w:r>
      <w:r>
        <w:rPr>
          <w:sz w:val="28"/>
          <w:szCs w:val="28"/>
        </w:rPr>
        <w:t xml:space="preserve"> </w:t>
      </w:r>
      <w:r w:rsidRPr="008A7C08">
        <w:rPr>
          <w:sz w:val="28"/>
          <w:szCs w:val="28"/>
        </w:rPr>
        <w:t>утвержденный постановлением администрации Посельского сельсовета Кузнецкого района Пензенской области от 29.06.2020 № 95</w:t>
      </w:r>
      <w:r>
        <w:rPr>
          <w:sz w:val="28"/>
          <w:szCs w:val="28"/>
        </w:rPr>
        <w:t>, изложив его в редакции в соответствии с приложением № 1 к настоящему постановлению.</w:t>
      </w:r>
    </w:p>
    <w:p w:rsidR="00A5144A" w:rsidRDefault="00A5144A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7310A">
        <w:rPr>
          <w:color w:val="000000"/>
          <w:sz w:val="28"/>
          <w:szCs w:val="28"/>
        </w:rPr>
        <w:t xml:space="preserve">. </w:t>
      </w:r>
      <w:r w:rsidRPr="00B7310A">
        <w:rPr>
          <w:sz w:val="28"/>
          <w:szCs w:val="28"/>
        </w:rPr>
        <w:t>Опубликовать настоящее постановление в информационном</w:t>
      </w:r>
      <w:r>
        <w:rPr>
          <w:sz w:val="28"/>
          <w:szCs w:val="28"/>
        </w:rPr>
        <w:t xml:space="preserve"> бюллетене Посельского сельсовета Кузнецкого района Пензенской области «На Посельской волне» и разместить на официальном сайте администрации Посельского сельсовета Кузнецкого района Пензенской области в информационно-телекоммуникационной сети «Интернет».</w:t>
      </w:r>
    </w:p>
    <w:p w:rsidR="00A5144A" w:rsidRDefault="00A5144A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A5144A" w:rsidRDefault="00A5144A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главу администрации Посельского сельсовета Кузнецкого района Пензенской области.</w:t>
      </w:r>
    </w:p>
    <w:p w:rsidR="00A5144A" w:rsidRPr="00D16345" w:rsidRDefault="00A5144A" w:rsidP="00AF04E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44A" w:rsidRPr="005B13A9" w:rsidRDefault="00A5144A" w:rsidP="00AF04EF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5144A" w:rsidRDefault="00A5144A" w:rsidP="00AF04EF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401AD">
        <w:rPr>
          <w:b/>
          <w:sz w:val="28"/>
          <w:szCs w:val="28"/>
        </w:rPr>
        <w:t>Глава администрации Посельского сельсовета                                                        Кузнецкого района Пензенской области                                  А.Н.Дермелев</w:t>
      </w:r>
    </w:p>
    <w:p w:rsidR="00A5144A" w:rsidRDefault="00A5144A">
      <w:pPr>
        <w:sectPr w:rsidR="00A5144A" w:rsidSect="002200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144A" w:rsidRDefault="00A5144A" w:rsidP="001E49F1">
      <w:pPr>
        <w:jc w:val="right"/>
      </w:pPr>
      <w:r>
        <w:t>Приложение № 1</w:t>
      </w:r>
    </w:p>
    <w:p w:rsidR="00A5144A" w:rsidRDefault="00A5144A" w:rsidP="001E49F1">
      <w:pPr>
        <w:jc w:val="right"/>
      </w:pPr>
    </w:p>
    <w:p w:rsidR="00A5144A" w:rsidRDefault="00A5144A" w:rsidP="001E49F1">
      <w:pPr>
        <w:jc w:val="right"/>
      </w:pPr>
      <w:r>
        <w:t>«УТВЕРЖДЁН</w:t>
      </w:r>
    </w:p>
    <w:p w:rsidR="00A5144A" w:rsidRDefault="00A5144A" w:rsidP="001E49F1">
      <w:pPr>
        <w:jc w:val="right"/>
      </w:pPr>
      <w:r>
        <w:t xml:space="preserve">постановлением администрации Посельского сельсовета </w:t>
      </w:r>
    </w:p>
    <w:p w:rsidR="00A5144A" w:rsidRDefault="00A5144A" w:rsidP="001E49F1">
      <w:pPr>
        <w:jc w:val="right"/>
      </w:pPr>
      <w:r>
        <w:t xml:space="preserve">Кузнецкого района Пензенской области </w:t>
      </w:r>
    </w:p>
    <w:p w:rsidR="00A5144A" w:rsidRDefault="00A5144A" w:rsidP="001E49F1">
      <w:pPr>
        <w:jc w:val="right"/>
      </w:pPr>
      <w:r>
        <w:t>от 29.06</w:t>
      </w:r>
      <w:r w:rsidRPr="00CE320B">
        <w:t xml:space="preserve">.2020№ </w:t>
      </w:r>
      <w:r>
        <w:t>95</w:t>
      </w:r>
    </w:p>
    <w:p w:rsidR="00A5144A" w:rsidRDefault="00A5144A" w:rsidP="001E49F1">
      <w:pPr>
        <w:jc w:val="right"/>
      </w:pPr>
    </w:p>
    <w:p w:rsidR="00A5144A" w:rsidRDefault="00A5144A" w:rsidP="001E49F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Реестр  муниципальных услуг</w:t>
      </w:r>
    </w:p>
    <w:p w:rsidR="00A5144A" w:rsidRDefault="00A5144A" w:rsidP="001E49F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Посельского сельсовета Кузнецкого района Пензенской области</w:t>
      </w:r>
      <w:r>
        <w:rPr>
          <w:b/>
          <w:color w:val="000000"/>
          <w:sz w:val="28"/>
          <w:szCs w:val="28"/>
        </w:rPr>
        <w:t> </w:t>
      </w:r>
    </w:p>
    <w:p w:rsidR="00A5144A" w:rsidRDefault="00A5144A" w:rsidP="001E49F1">
      <w:pPr>
        <w:jc w:val="center"/>
      </w:pPr>
    </w:p>
    <w:p w:rsidR="00A5144A" w:rsidRDefault="00A5144A"/>
    <w:tbl>
      <w:tblPr>
        <w:tblW w:w="15596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2311"/>
        <w:gridCol w:w="2642"/>
        <w:gridCol w:w="3477"/>
        <w:gridCol w:w="3300"/>
        <w:gridCol w:w="3349"/>
      </w:tblGrid>
      <w:tr w:rsidR="00A5144A" w:rsidTr="00B46B5C">
        <w:tc>
          <w:tcPr>
            <w:tcW w:w="517" w:type="dxa"/>
          </w:tcPr>
          <w:p w:rsidR="00A5144A" w:rsidRDefault="00A5144A" w:rsidP="00B46B5C">
            <w:pPr>
              <w:jc w:val="center"/>
            </w:pPr>
            <w:r w:rsidRPr="00B46B5C">
              <w:rPr>
                <w:sz w:val="22"/>
                <w:szCs w:val="22"/>
              </w:rPr>
              <w:t xml:space="preserve">№ </w:t>
            </w:r>
            <w:r w:rsidRPr="00B46B5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11" w:type="dxa"/>
          </w:tcPr>
          <w:p w:rsidR="00A5144A" w:rsidRDefault="00A5144A" w:rsidP="00B46B5C">
            <w:pPr>
              <w:jc w:val="center"/>
            </w:pPr>
            <w:r w:rsidRPr="00B46B5C">
              <w:rPr>
                <w:sz w:val="22"/>
                <w:szCs w:val="22"/>
              </w:rPr>
              <w:t>Наименование  муниципальной услуги</w:t>
            </w:r>
          </w:p>
        </w:tc>
        <w:tc>
          <w:tcPr>
            <w:tcW w:w="2642" w:type="dxa"/>
          </w:tcPr>
          <w:p w:rsidR="00A5144A" w:rsidRPr="00B46B5C" w:rsidRDefault="00A5144A" w:rsidP="00B46B5C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B5C">
              <w:rPr>
                <w:rFonts w:ascii="Times New Roman" w:hAnsi="Times New Roman" w:cs="Times New Roman"/>
                <w:sz w:val="22"/>
                <w:szCs w:val="22"/>
              </w:rPr>
              <w:t xml:space="preserve">Орган местного самоуправления   </w:t>
            </w:r>
            <w:r w:rsidRPr="00B46B5C">
              <w:rPr>
                <w:rFonts w:ascii="Times New Roman" w:hAnsi="Times New Roman" w:cs="Times New Roman"/>
                <w:sz w:val="22"/>
                <w:szCs w:val="22"/>
              </w:rPr>
              <w:br/>
              <w:t>Посельского сельсовета</w:t>
            </w:r>
          </w:p>
          <w:p w:rsidR="00A5144A" w:rsidRPr="00B46B5C" w:rsidRDefault="00A5144A" w:rsidP="00B46B5C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B5C">
              <w:rPr>
                <w:rFonts w:ascii="Times New Roman" w:hAnsi="Times New Roman" w:cs="Times New Roman"/>
                <w:sz w:val="22"/>
                <w:szCs w:val="22"/>
              </w:rPr>
              <w:t>Кузнецкого района Пензенской</w:t>
            </w:r>
          </w:p>
          <w:p w:rsidR="00A5144A" w:rsidRPr="00B46B5C" w:rsidRDefault="00A5144A" w:rsidP="00B46B5C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6B5C">
              <w:rPr>
                <w:rFonts w:ascii="Times New Roman" w:hAnsi="Times New Roman" w:cs="Times New Roman"/>
                <w:sz w:val="22"/>
                <w:szCs w:val="22"/>
              </w:rPr>
              <w:t>области,  предоставляющий</w:t>
            </w:r>
          </w:p>
          <w:p w:rsidR="00A5144A" w:rsidRDefault="00A5144A" w:rsidP="00B46B5C">
            <w:pPr>
              <w:jc w:val="center"/>
            </w:pPr>
            <w:r w:rsidRPr="00B46B5C">
              <w:rPr>
                <w:sz w:val="22"/>
                <w:szCs w:val="22"/>
              </w:rPr>
              <w:t>муниципальную  услугу</w:t>
            </w:r>
          </w:p>
        </w:tc>
        <w:tc>
          <w:tcPr>
            <w:tcW w:w="3477" w:type="dxa"/>
          </w:tcPr>
          <w:p w:rsidR="00A5144A" w:rsidRDefault="00A5144A" w:rsidP="00B46B5C">
            <w:pPr>
              <w:jc w:val="center"/>
            </w:pPr>
            <w:r w:rsidRPr="00B46B5C">
              <w:rPr>
                <w:sz w:val="22"/>
                <w:szCs w:val="22"/>
              </w:rPr>
              <w:t>Наименование услуги, которая  является необходимой и обязательной для предоставления муниципальной услуги</w:t>
            </w:r>
          </w:p>
        </w:tc>
        <w:tc>
          <w:tcPr>
            <w:tcW w:w="3300" w:type="dxa"/>
          </w:tcPr>
          <w:p w:rsidR="00A5144A" w:rsidRDefault="00A5144A" w:rsidP="00B46B5C">
            <w:pPr>
              <w:jc w:val="center"/>
            </w:pPr>
            <w:r w:rsidRPr="00B46B5C">
              <w:rPr>
                <w:sz w:val="22"/>
                <w:szCs w:val="22"/>
              </w:rPr>
              <w:t>Результат  предоставления</w:t>
            </w:r>
            <w:r w:rsidRPr="00B46B5C">
              <w:rPr>
                <w:sz w:val="22"/>
                <w:szCs w:val="22"/>
              </w:rPr>
              <w:br/>
              <w:t>муниципальной услуги</w:t>
            </w:r>
          </w:p>
        </w:tc>
        <w:tc>
          <w:tcPr>
            <w:tcW w:w="3349" w:type="dxa"/>
          </w:tcPr>
          <w:p w:rsidR="00A5144A" w:rsidRPr="00B15099" w:rsidRDefault="00A5144A" w:rsidP="00B46B5C">
            <w:pPr>
              <w:jc w:val="center"/>
            </w:pPr>
            <w:r w:rsidRPr="00B15099">
              <w:t xml:space="preserve">Информация об административных регламентах предоставления муниципальных услуг, предоставляемых органами местного самоуправления </w:t>
            </w:r>
            <w:r>
              <w:t>Посельского</w:t>
            </w:r>
            <w:r w:rsidRPr="00B15099">
              <w:t xml:space="preserve"> сельсовета Кузнецкого района Пензенской области</w:t>
            </w:r>
          </w:p>
        </w:tc>
      </w:tr>
      <w:tr w:rsidR="00A5144A" w:rsidTr="00B46B5C">
        <w:tc>
          <w:tcPr>
            <w:tcW w:w="517" w:type="dxa"/>
          </w:tcPr>
          <w:p w:rsidR="00A5144A" w:rsidRDefault="00A5144A" w:rsidP="00A1251E">
            <w:r>
              <w:t>1.</w:t>
            </w:r>
          </w:p>
        </w:tc>
        <w:tc>
          <w:tcPr>
            <w:tcW w:w="2311" w:type="dxa"/>
          </w:tcPr>
          <w:p w:rsidR="00A5144A" w:rsidRPr="00B46B5C" w:rsidRDefault="00A5144A" w:rsidP="00B46B5C">
            <w:pPr>
              <w:suppressAutoHyphens/>
              <w:ind w:right="-108"/>
              <w:rPr>
                <w:bCs/>
              </w:rPr>
            </w:pPr>
            <w:r w:rsidRPr="00B46B5C">
              <w:rPr>
                <w:bCs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220072">
              <w:t xml:space="preserve">Администрация </w:t>
            </w:r>
            <w:r>
              <w:t>Посельского</w:t>
            </w:r>
            <w:r w:rsidRPr="00220072">
              <w:t xml:space="preserve"> сельсовета Кузнецкого района Пензенскойобласти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>1) выдача документов, содержащих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>2) предоставление сведений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 xml:space="preserve">3) предоставление сведений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      </w:r>
            <w:hyperlink r:id="rId6" w:history="1">
              <w:r w:rsidRPr="00B46B5C">
                <w:rPr>
                  <w:rStyle w:val="Hyperlink"/>
                  <w:bCs/>
                  <w:color w:val="auto"/>
                  <w:u w:val="none"/>
                </w:rPr>
                <w:t>закона</w:t>
              </w:r>
            </w:hyperlink>
            <w:r w:rsidRPr="00B46B5C">
              <w:rPr>
                <w:bCs/>
              </w:rPr>
              <w:t xml:space="preserve"> от 29 июля 1998 года N 135-ФЗ "Об оценочной деятельности в Российской Федерации" (в случае проведения заявителем оценки стоимости имущества);</w:t>
            </w:r>
          </w:p>
          <w:p w:rsidR="00A5144A" w:rsidRPr="00F401B9" w:rsidRDefault="00A5144A" w:rsidP="00B46B5C">
            <w:pPr>
              <w:jc w:val="both"/>
            </w:pPr>
            <w:r w:rsidRPr="00B46B5C">
              <w:rPr>
                <w:bCs/>
              </w:rPr>
              <w:t xml:space="preserve">4) предоставление сведений о стоимости подлежащего налогообложению недвижимого имущества (жилых помещений, дач,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      </w:r>
            <w:hyperlink r:id="rId7" w:history="1">
              <w:r w:rsidRPr="00B46B5C">
                <w:rPr>
                  <w:rStyle w:val="Hyperlink"/>
                  <w:bCs/>
                  <w:color w:val="auto"/>
                  <w:u w:val="none"/>
                </w:rPr>
                <w:t>закона</w:t>
              </w:r>
            </w:hyperlink>
            <w:r w:rsidRPr="00B46B5C">
              <w:rPr>
                <w:bCs/>
              </w:rPr>
              <w:t xml:space="preserve"> от 29 июля 1998 года N 135-ФЗ "Об оценочной деятельности в Российской Федерации" (в случае проведения заявителем оценки стоимости имущества)</w:t>
            </w:r>
          </w:p>
        </w:tc>
        <w:tc>
          <w:tcPr>
            <w:tcW w:w="3300" w:type="dxa"/>
          </w:tcPr>
          <w:p w:rsidR="00A5144A" w:rsidRPr="00390163" w:rsidRDefault="00A5144A" w:rsidP="00B46B5C">
            <w:pPr>
              <w:jc w:val="both"/>
            </w:pPr>
            <w:r>
              <w:t xml:space="preserve">- </w:t>
            </w:r>
            <w:r w:rsidRPr="00390163">
              <w:t xml:space="preserve">постановление о </w:t>
            </w:r>
            <w:r>
              <w:t xml:space="preserve">признании граждан малоимущими и </w:t>
            </w:r>
            <w:r w:rsidRPr="00390163">
              <w:t xml:space="preserve">постановке на учет в качестве нуждающихся </w:t>
            </w:r>
            <w:r w:rsidRPr="00B46B5C">
              <w:rPr>
                <w:bCs/>
              </w:rPr>
              <w:t>в жилых помещениях, предоставляемых по договорам социального найма</w:t>
            </w:r>
            <w:r w:rsidRPr="00390163">
              <w:t>;</w:t>
            </w:r>
          </w:p>
          <w:p w:rsidR="00A5144A" w:rsidRPr="00390163" w:rsidRDefault="00A5144A" w:rsidP="00B46B5C">
            <w:pPr>
              <w:jc w:val="both"/>
            </w:pPr>
            <w:r w:rsidRPr="00390163">
              <w:t>- постановление об отказе в постановке граждан на учет в качестве нуждающихся в</w:t>
            </w:r>
            <w:r w:rsidRPr="00B46B5C">
              <w:rPr>
                <w:bCs/>
              </w:rPr>
              <w:t xml:space="preserve"> жилых помещениях, предоставляемых по договорам социального найма</w:t>
            </w:r>
          </w:p>
          <w:p w:rsidR="00A5144A" w:rsidRDefault="00A5144A" w:rsidP="00B46B5C">
            <w:pPr>
              <w:jc w:val="both"/>
            </w:pPr>
          </w:p>
        </w:tc>
        <w:tc>
          <w:tcPr>
            <w:tcW w:w="3349" w:type="dxa"/>
          </w:tcPr>
          <w:p w:rsidR="00A5144A" w:rsidRPr="00B15099" w:rsidRDefault="00A5144A" w:rsidP="00B46B5C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125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найма» (с изменениями)</w:t>
            </w:r>
          </w:p>
        </w:tc>
      </w:tr>
      <w:tr w:rsidR="00A5144A" w:rsidTr="00B46B5C">
        <w:tc>
          <w:tcPr>
            <w:tcW w:w="517" w:type="dxa"/>
          </w:tcPr>
          <w:p w:rsidR="00A5144A" w:rsidRDefault="00A5144A" w:rsidP="00A1251E">
            <w:r>
              <w:t>2.</w:t>
            </w:r>
          </w:p>
        </w:tc>
        <w:tc>
          <w:tcPr>
            <w:tcW w:w="2311" w:type="dxa"/>
          </w:tcPr>
          <w:p w:rsidR="00A5144A" w:rsidRPr="00C17798" w:rsidRDefault="00A5144A" w:rsidP="00B46B5C">
            <w:pPr>
              <w:jc w:val="both"/>
            </w:pPr>
            <w:r w:rsidRPr="00C17798">
              <w:t xml:space="preserve">Предоставление информации и выписок из Реестра муниципальной собственности Посельского сельсовета Кузнецкого района Пензенской области 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jc w:val="center"/>
              <w:rPr>
                <w:sz w:val="28"/>
                <w:szCs w:val="28"/>
              </w:rPr>
            </w:pPr>
            <w:r w:rsidRPr="00B46B5C">
              <w:rPr>
                <w:bCs/>
              </w:rPr>
              <w:t>-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ind w:firstLine="540"/>
              <w:jc w:val="center"/>
              <w:rPr>
                <w:bCs/>
              </w:rPr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color w:val="000000"/>
                <w:sz w:val="24"/>
                <w:szCs w:val="24"/>
              </w:rPr>
              <w:t>- выдача информации (выписок) об объекте из Реестра муниципальной собственности;</w:t>
            </w:r>
          </w:p>
          <w:p w:rsidR="00A5144A" w:rsidRPr="00852776" w:rsidRDefault="00A5144A" w:rsidP="00B46B5C">
            <w:pPr>
              <w:jc w:val="both"/>
            </w:pPr>
            <w:r w:rsidRPr="00B46B5C">
              <w:rPr>
                <w:color w:val="000000"/>
              </w:rPr>
              <w:t>-предоставление информации об отсутствии сведений об объекте в Реестре муниципальной собственности</w:t>
            </w:r>
          </w:p>
        </w:tc>
        <w:tc>
          <w:tcPr>
            <w:tcW w:w="3349" w:type="dxa"/>
          </w:tcPr>
          <w:p w:rsidR="00A5144A" w:rsidRPr="00C17798" w:rsidRDefault="00A5144A" w:rsidP="00B46B5C">
            <w:pPr>
              <w:jc w:val="both"/>
            </w:pPr>
            <w:r w:rsidRPr="00C17798">
              <w:t>Постановление администрации Посельского сельсовета Кузнецкого района Пензенской области от 20.11.2013 № 160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</w:t>
            </w:r>
            <w:r w:rsidRPr="00C17798">
              <w:t>Предоставление информации и выписок из Реестра муниципальной собственности Посельского сельсовета Кузнецкого района Пензенской области</w:t>
            </w:r>
            <w:r w:rsidRPr="00B46B5C">
              <w:rPr>
                <w:bCs/>
              </w:rPr>
              <w:t>»» (с изменениями)</w:t>
            </w:r>
          </w:p>
        </w:tc>
      </w:tr>
      <w:tr w:rsidR="00A5144A" w:rsidTr="00B46B5C">
        <w:tc>
          <w:tcPr>
            <w:tcW w:w="517" w:type="dxa"/>
          </w:tcPr>
          <w:p w:rsidR="00A5144A" w:rsidRDefault="00A5144A" w:rsidP="00A1251E">
            <w:r>
              <w:t>3.</w:t>
            </w:r>
          </w:p>
        </w:tc>
        <w:tc>
          <w:tcPr>
            <w:tcW w:w="2311" w:type="dxa"/>
          </w:tcPr>
          <w:p w:rsidR="00A5144A" w:rsidRPr="00D22939" w:rsidRDefault="00A5144A" w:rsidP="00D22939">
            <w:r w:rsidRPr="00D22939">
              <w:t>Предоставление муниципального имущества в безвозмездное пользование</w:t>
            </w:r>
          </w:p>
        </w:tc>
        <w:tc>
          <w:tcPr>
            <w:tcW w:w="2642" w:type="dxa"/>
          </w:tcPr>
          <w:p w:rsidR="00A5144A" w:rsidRPr="00D22939" w:rsidRDefault="00A5144A" w:rsidP="00D22939">
            <w:r w:rsidRPr="00D22939">
              <w:t>Администрация Посельского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6B5C">
              <w:rPr>
                <w:bCs/>
              </w:rPr>
              <w:t>-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ind w:firstLine="540"/>
              <w:jc w:val="center"/>
              <w:rPr>
                <w:bCs/>
              </w:rPr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- заключение договора безвозмездного пользования муниципальным имуществом;</w:t>
            </w:r>
          </w:p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- отказ в предоставлении муниципальной услуги.</w:t>
            </w:r>
          </w:p>
          <w:p w:rsidR="00A5144A" w:rsidRPr="00D22939" w:rsidRDefault="00A5144A" w:rsidP="00B46B5C">
            <w:pPr>
              <w:jc w:val="both"/>
            </w:pPr>
          </w:p>
        </w:tc>
        <w:tc>
          <w:tcPr>
            <w:tcW w:w="3349" w:type="dxa"/>
          </w:tcPr>
          <w:p w:rsidR="00A5144A" w:rsidRPr="00D22939" w:rsidRDefault="00A5144A" w:rsidP="00B46B5C">
            <w:pPr>
              <w:jc w:val="both"/>
            </w:pPr>
            <w:r w:rsidRPr="00D22939">
              <w:t>Постановление администрации Посельского сельсовета Кузнецкого района Пензенской области от 10.11.2020 № 160 «Об утверждении административного регламента предоставления муниципальной услуги«Предоставление муниципального имущества в безвозмездное пользование»»</w:t>
            </w:r>
          </w:p>
        </w:tc>
      </w:tr>
      <w:tr w:rsidR="00A5144A" w:rsidTr="00B46B5C">
        <w:tc>
          <w:tcPr>
            <w:tcW w:w="517" w:type="dxa"/>
          </w:tcPr>
          <w:p w:rsidR="00A5144A" w:rsidRDefault="00A5144A" w:rsidP="00A1251E">
            <w:r>
              <w:t>4.</w:t>
            </w:r>
          </w:p>
        </w:tc>
        <w:tc>
          <w:tcPr>
            <w:tcW w:w="2311" w:type="dxa"/>
          </w:tcPr>
          <w:p w:rsidR="00A5144A" w:rsidRPr="00D22939" w:rsidRDefault="00A5144A" w:rsidP="00D22939">
            <w:r w:rsidRPr="00D22939">
              <w:t>Предоставление муниципального имущества в доверительное управление</w:t>
            </w:r>
          </w:p>
        </w:tc>
        <w:tc>
          <w:tcPr>
            <w:tcW w:w="2642" w:type="dxa"/>
          </w:tcPr>
          <w:p w:rsidR="00A5144A" w:rsidRPr="00D22939" w:rsidRDefault="00A5144A" w:rsidP="00D22939">
            <w:r w:rsidRPr="00D22939">
              <w:t>Администрация Посельского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46B5C">
              <w:rPr>
                <w:bCs/>
              </w:rPr>
              <w:t>-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ind w:firstLine="540"/>
              <w:jc w:val="center"/>
              <w:rPr>
                <w:bCs/>
              </w:rPr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- заключение договора безвозмездного пользования муниципальным имуществом;</w:t>
            </w:r>
          </w:p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- отказ в предоставлении муниципальной услуги.</w:t>
            </w:r>
          </w:p>
          <w:p w:rsidR="00A5144A" w:rsidRPr="00D22939" w:rsidRDefault="00A5144A" w:rsidP="00B46B5C">
            <w:pPr>
              <w:jc w:val="both"/>
            </w:pPr>
          </w:p>
        </w:tc>
        <w:tc>
          <w:tcPr>
            <w:tcW w:w="3349" w:type="dxa"/>
          </w:tcPr>
          <w:p w:rsidR="00A5144A" w:rsidRPr="00D22939" w:rsidRDefault="00A5144A" w:rsidP="00B46B5C">
            <w:pPr>
              <w:jc w:val="both"/>
            </w:pPr>
            <w:r w:rsidRPr="00D22939">
              <w:t>Постановление администрации Посельского сельсовета Кузнецкого района Пензенской области от 10.11.2020 № 161 «Об утверждении административного регламента предоставления муниципальной услуги«Предоставление муниципального имущества в доверительное управление»»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Pr="001B0C99" w:rsidRDefault="00A5144A" w:rsidP="00A1251E">
            <w:r>
              <w:t>5.</w:t>
            </w:r>
          </w:p>
        </w:tc>
        <w:tc>
          <w:tcPr>
            <w:tcW w:w="2311" w:type="dxa"/>
          </w:tcPr>
          <w:p w:rsidR="00A5144A" w:rsidRPr="00E50901" w:rsidRDefault="00A5144A" w:rsidP="00B46B5C">
            <w:pPr>
              <w:jc w:val="both"/>
            </w:pPr>
            <w:r w:rsidRPr="001B0C99">
              <w:t xml:space="preserve">Заключение  договоров бесплатной передачи в собственность граждан жилых помещений, находящихся в муниципальной собственности </w:t>
            </w:r>
            <w:r>
              <w:t>Посельского</w:t>
            </w:r>
            <w:r w:rsidRPr="001B0C99">
              <w:t xml:space="preserve"> сельсовета Кузнецкого района Пензенской области, занимаемых ими на условиях социального найма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1) выдача документа, подтверждающего право граждан на пользование жилым помещением;</w:t>
            </w:r>
          </w:p>
          <w:p w:rsidR="00A5144A" w:rsidRPr="00F401B9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F401B9">
              <w:t xml:space="preserve">2) выдача справки, подтверждающую, что ранее право на приватизацию жилья не было использовано 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 заключение договора бесплатной передачи в собственность граждан жилого помещения находящегося в муниципальной собственности Посельского сельсовета Кузнецкого района Пензенской области, занимаемого ими на условиях социального найма;</w:t>
            </w:r>
          </w:p>
          <w:p w:rsidR="00A5144A" w:rsidRPr="001B0C99" w:rsidRDefault="00A5144A" w:rsidP="00B46B5C">
            <w:pPr>
              <w:jc w:val="both"/>
            </w:pPr>
            <w:r w:rsidRPr="001B0C99">
              <w:t>- уведомление об отказе в передаче жилого помещения в собственность граждан</w:t>
            </w:r>
          </w:p>
        </w:tc>
        <w:tc>
          <w:tcPr>
            <w:tcW w:w="3349" w:type="dxa"/>
          </w:tcPr>
          <w:p w:rsidR="00A5144A" w:rsidRPr="003A78D5" w:rsidRDefault="00A5144A" w:rsidP="00B46B5C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128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«Заключение  договоров бесплатной передачи в собственность граждан  жилых помещений, находящихся в муниципальной собственности Посельского сельсовета Кузнецкого района Пензенской области, занимаемых ими на условиях социального найма»» (с изменениями)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Pr="001B0C99" w:rsidRDefault="00A5144A" w:rsidP="007D54AA">
            <w:r>
              <w:t>6.</w:t>
            </w:r>
          </w:p>
        </w:tc>
        <w:tc>
          <w:tcPr>
            <w:tcW w:w="2311" w:type="dxa"/>
          </w:tcPr>
          <w:p w:rsidR="00A5144A" w:rsidRPr="000B6849" w:rsidRDefault="00A5144A" w:rsidP="00B46B5C">
            <w:pPr>
              <w:jc w:val="both"/>
            </w:pPr>
            <w:r w:rsidRPr="00AF25E6">
              <w:t xml:space="preserve">Заключение договора на передачу из собственности граждан в муниципальную собственность </w:t>
            </w:r>
            <w:r>
              <w:t>Посельского</w:t>
            </w:r>
            <w:r w:rsidRPr="00AF25E6">
              <w:t xml:space="preserve">  сельсовета Кузнецкого района Пензенской области ранее приватизированных жилых помещений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выдача документов (справки) о наличии или отсутствии жилых помещений, принадлежащих заявителю и членам его семьи на праве собственности, в случае если права на объекты не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3300" w:type="dxa"/>
          </w:tcPr>
          <w:p w:rsidR="00A5144A" w:rsidRPr="00AF25E6" w:rsidRDefault="00A5144A" w:rsidP="00B46B5C">
            <w:pPr>
              <w:jc w:val="both"/>
            </w:pPr>
            <w:r w:rsidRPr="00B54A8B">
              <w:t>- заключение договора на передачу из собственности граждан в муниципальну</w:t>
            </w:r>
            <w:r>
              <w:t>ю собственность Посельского сельсовета</w:t>
            </w:r>
            <w:r w:rsidRPr="00B54A8B">
              <w:t xml:space="preserve"> Кузнецкого района Пензенской области ранее приватизированных жилых </w:t>
            </w:r>
            <w:r w:rsidRPr="00AF25E6">
              <w:t>помещений;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 уведомление об отказе в предоставлении муниципальной услуги</w:t>
            </w:r>
          </w:p>
        </w:tc>
        <w:tc>
          <w:tcPr>
            <w:tcW w:w="3349" w:type="dxa"/>
          </w:tcPr>
          <w:p w:rsidR="00A5144A" w:rsidRPr="003A78D5" w:rsidRDefault="00A5144A" w:rsidP="00B46B5C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14.07.2015 № 79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«Заключение договора на передачу из собственности граждан в муниципальную собственность Посельского сельсовета Кузнецкого района Пензенской области ранее приватизированных жилых помещений»» (с изменениями)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7.</w:t>
            </w:r>
          </w:p>
        </w:tc>
        <w:tc>
          <w:tcPr>
            <w:tcW w:w="2311" w:type="dxa"/>
          </w:tcPr>
          <w:p w:rsidR="00A5144A" w:rsidRPr="005257DD" w:rsidRDefault="00A5144A" w:rsidP="00B46B5C">
            <w:pPr>
              <w:jc w:val="both"/>
            </w:pPr>
            <w:r w:rsidRPr="005257DD">
              <w:t>Присвоение и аннулирование адресов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>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F401B9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F401B9">
              <w:t>выдача правоустанавливающих и (или) правоудостоверяющих документов на объект (объекты) адресации (в случае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организаций)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46B5C">
              <w:rPr>
                <w:rFonts w:ascii="Times New Roman" w:hAnsi="Times New Roman"/>
                <w:sz w:val="24"/>
                <w:szCs w:val="24"/>
              </w:rPr>
              <w:t>постановление главы  администрации о присвоении, аннулировании адреса;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 письменный отказ в  присвоении объекту адресации адреса или аннулировании его адреса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15.08.2019 № 159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муниципальной услуги «Присвоение и аннулирование адресов»» 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8.</w:t>
            </w:r>
          </w:p>
        </w:tc>
        <w:tc>
          <w:tcPr>
            <w:tcW w:w="2311" w:type="dxa"/>
          </w:tcPr>
          <w:p w:rsidR="00A5144A" w:rsidRPr="000B6849" w:rsidRDefault="00A5144A" w:rsidP="00B46B5C">
            <w:pPr>
              <w:jc w:val="both"/>
            </w:pPr>
            <w:r w:rsidRPr="00E37BA4">
              <w:t>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 предназначенного для сдачи в аренду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center"/>
            </w:pPr>
            <w:r w:rsidRPr="006737C0">
              <w:t>-</w:t>
            </w:r>
          </w:p>
          <w:p w:rsidR="00A5144A" w:rsidRPr="006737C0" w:rsidRDefault="00A5144A" w:rsidP="00B46B5C">
            <w:pPr>
              <w:jc w:val="center"/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-сообщение об отсутствии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</w:t>
            </w:r>
          </w:p>
        </w:tc>
        <w:tc>
          <w:tcPr>
            <w:tcW w:w="3349" w:type="dxa"/>
          </w:tcPr>
          <w:p w:rsidR="00A5144A" w:rsidRPr="00C17798" w:rsidRDefault="00A5144A" w:rsidP="00B46B5C">
            <w:pPr>
              <w:jc w:val="both"/>
            </w:pPr>
            <w:r w:rsidRPr="00C17798">
              <w:t>Постановление администрации Посельского сельсовета Кузнецкого района Пензенской области от 08.11.2013 № 153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по предоставлению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аренду» (с изменениями)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9.</w:t>
            </w:r>
          </w:p>
        </w:tc>
        <w:tc>
          <w:tcPr>
            <w:tcW w:w="2311" w:type="dxa"/>
          </w:tcPr>
          <w:p w:rsidR="00A5144A" w:rsidRPr="00B46B5C" w:rsidRDefault="00A5144A" w:rsidP="00B46B5C">
            <w:pPr>
              <w:jc w:val="both"/>
              <w:rPr>
                <w:vertAlign w:val="superscript"/>
              </w:rPr>
            </w:pPr>
            <w:r w:rsidRPr="00B46B5C">
              <w:rPr>
                <w:bCs/>
              </w:rPr>
              <w:t>Прием заявлений, документов, а также выдача документов о п</w:t>
            </w:r>
            <w:r w:rsidRPr="003522F5"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>1) выдача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>2) в отношении нежилого помещения для признания его в дальнейшем жилым помещением – подготовка проекта реконструкции нежилого помещения;</w:t>
            </w:r>
          </w:p>
          <w:p w:rsidR="00A5144A" w:rsidRPr="00B46B5C" w:rsidRDefault="00A5144A" w:rsidP="00B46B5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6B5C">
              <w:rPr>
                <w:bCs/>
              </w:rPr>
              <w:t>3) подготовка заключения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      </w:r>
          </w:p>
          <w:p w:rsidR="00A5144A" w:rsidRPr="00F401B9" w:rsidRDefault="00A5144A" w:rsidP="00B46B5C">
            <w:pPr>
              <w:autoSpaceDE w:val="0"/>
              <w:autoSpaceDN w:val="0"/>
              <w:adjustRightInd w:val="0"/>
              <w:ind w:firstLine="520"/>
              <w:jc w:val="both"/>
            </w:pPr>
            <w:r w:rsidRPr="00B46B5C">
              <w:rPr>
                <w:bCs/>
              </w:rPr>
              <w:t xml:space="preserve">4) подготовка заключения проектно-изыскательской организации по результатам обследования элементов ограждающих и несущих конструкций жилого помещения - в случае, если в соответствии с </w:t>
            </w:r>
            <w:hyperlink r:id="rId8" w:history="1">
              <w:r w:rsidRPr="00B46B5C">
                <w:rPr>
                  <w:rStyle w:val="Hyperlink"/>
                  <w:bCs/>
                  <w:color w:val="auto"/>
                  <w:u w:val="none"/>
                </w:rPr>
                <w:t>абзацем третьим пункта 44</w:t>
              </w:r>
            </w:hyperlink>
            <w:r w:rsidRPr="00F401B9">
              <w:t>Постановления Правительства РФ от 28.01.2006 № 47  (далее – постановление № 47)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постановлении № 47 требованиям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-распоряжение администрации с указанием о дальнейшем использовании помещения (а также сроках отселения физических и юридических лиц - в случае признания дома аварийным и подлежащим сносу или реконструкции или о признании необходимости проведения ремонтно-восстановительных работ) с приложением заключения комиссии о признании помещения пригодным (непригодным) для постоянного проживания;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-письменный отказ в предоставлении услуги</w:t>
            </w:r>
          </w:p>
        </w:tc>
        <w:tc>
          <w:tcPr>
            <w:tcW w:w="3349" w:type="dxa"/>
          </w:tcPr>
          <w:p w:rsidR="00A5144A" w:rsidRPr="003A78D5" w:rsidRDefault="00A5144A" w:rsidP="00B46B5C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127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«Прием заявлений, документов, а также выдача документов о п</w:t>
            </w:r>
            <w:r w:rsidRPr="003A78D5"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Pr="00B46B5C">
              <w:rPr>
                <w:bCs/>
              </w:rPr>
              <w:t>»» (с изменениями)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10.</w:t>
            </w:r>
          </w:p>
        </w:tc>
        <w:tc>
          <w:tcPr>
            <w:tcW w:w="2311" w:type="dxa"/>
          </w:tcPr>
          <w:p w:rsidR="00A5144A" w:rsidRPr="00B46B5C" w:rsidRDefault="00A5144A" w:rsidP="00B46B5C">
            <w:pPr>
              <w:jc w:val="both"/>
              <w:rPr>
                <w:vertAlign w:val="superscript"/>
              </w:rPr>
            </w:pPr>
            <w:r w:rsidRPr="00B46B5C">
              <w:rPr>
                <w:bCs/>
              </w:rPr>
              <w:t>Согласование проведения переустройства и (или) перепланировки помещения</w:t>
            </w:r>
            <w:r w:rsidRPr="00F7366A">
              <w:t xml:space="preserve"> в многоквартирном доме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1)выдача правоустанавливающих документов на переустраиваемое и (или) перепланируемое жилое помещение (подлинники или засвидетельствованные в нотариальном порядке копии), если право на переустраиваемое и (или) перепланируемое жилое помещение не зарегистрировано в Едином государственном реестре прав на недвижимое имущество и сделок с ним;</w:t>
            </w:r>
          </w:p>
          <w:p w:rsidR="00A5144A" w:rsidRPr="00AA5626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AA5626">
              <w:t xml:space="preserve">2) подготовка и оформление в установленном порядке проекта переустройства и (или) перепланировки переустраиваемого и (или) перепланируемого жилого помещения 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-решение о согласовании переустройства и (или) перепланировки жилого помещения;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 xml:space="preserve"> -решение об отказе в согласовании переустройства и (или) перепланировки жилого помещения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25.12.2019 № 270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муниципальной услуги «Согласование проведения переустройства и (или) перепланировки помещения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многоквартирном доме</w:t>
            </w: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»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 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11.</w:t>
            </w:r>
          </w:p>
        </w:tc>
        <w:tc>
          <w:tcPr>
            <w:tcW w:w="2311" w:type="dxa"/>
          </w:tcPr>
          <w:p w:rsidR="00A5144A" w:rsidRPr="00B46B5C" w:rsidRDefault="00A5144A" w:rsidP="00B46B5C">
            <w:pPr>
              <w:jc w:val="both"/>
              <w:rPr>
                <w:bCs/>
              </w:rPr>
            </w:pPr>
            <w:r w:rsidRPr="001D766C">
              <w:t>Предоставление выписок из похозяйственной книги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530DD" w:rsidRDefault="00A5144A" w:rsidP="00B46B5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B46B5C">
              <w:rPr>
                <w:position w:val="-2"/>
              </w:rPr>
              <w:t>-выдача выписки из похозяйственной книги;</w:t>
            </w:r>
          </w:p>
          <w:p w:rsidR="00A5144A" w:rsidRPr="00B46B5C" w:rsidRDefault="00A5144A" w:rsidP="00B46B5C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B46B5C">
              <w:rPr>
                <w:position w:val="-2"/>
              </w:rPr>
              <w:t>-выдача уведомления об отказе в выдаче выписки из похозяйственной книги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9" w:type="dxa"/>
          </w:tcPr>
          <w:p w:rsidR="00A5144A" w:rsidRPr="004C22C7" w:rsidRDefault="00A5144A" w:rsidP="00B46B5C">
            <w:pPr>
              <w:jc w:val="both"/>
            </w:pPr>
            <w:r w:rsidRPr="00B46B5C">
              <w:rPr>
                <w:bCs/>
              </w:rPr>
              <w:t>Постановление администрации Посельского сельсовета Кузнецкого района Пензенской области от 05.06.2020 № 70 «</w:t>
            </w:r>
            <w:r w:rsidRPr="00B46B5C">
              <w:rPr>
                <w:position w:val="-2"/>
              </w:rPr>
              <w:t>Об утверждении административного регламента предоставления муниципальной услуги «Предоставление выписки из похозяйственной книги»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B46B5C">
            <w:pPr>
              <w:jc w:val="both"/>
            </w:pPr>
            <w:r>
              <w:t>12.</w:t>
            </w:r>
          </w:p>
        </w:tc>
        <w:tc>
          <w:tcPr>
            <w:tcW w:w="2311" w:type="dxa"/>
          </w:tcPr>
          <w:p w:rsidR="00A5144A" w:rsidRPr="00CC3170" w:rsidRDefault="00A5144A" w:rsidP="00B46B5C">
            <w:pPr>
              <w:jc w:val="both"/>
            </w:pPr>
            <w:r w:rsidRPr="00526C69"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530DD" w:rsidRDefault="00A5144A" w:rsidP="00B46B5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-постановление администрации о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времени и даты постановки на учет;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-постановление администрации об отказе в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оснований</w:t>
            </w:r>
          </w:p>
        </w:tc>
        <w:tc>
          <w:tcPr>
            <w:tcW w:w="3349" w:type="dxa"/>
          </w:tcPr>
          <w:p w:rsidR="00A5144A" w:rsidRPr="003A78D5" w:rsidRDefault="00A5144A" w:rsidP="00B46B5C">
            <w:pPr>
              <w:jc w:val="both"/>
            </w:pPr>
            <w:r w:rsidRPr="00B46B5C">
              <w:rPr>
                <w:bCs/>
              </w:rPr>
              <w:t xml:space="preserve">Постановление администрации Посельского сельсовета Кузнецкого района Пензенской области от 18.11.2015 № 141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</w:t>
            </w:r>
            <w:r w:rsidRPr="003A78D5">
              <w:t xml:space="preserve">«Постановка граждан, имеющих трех и более детей, </w:t>
            </w:r>
            <w:r w:rsidRPr="00B46B5C">
              <w:rPr>
                <w:bCs/>
              </w:rPr>
              <w:t>на учет в качестве лиц, имеющих право на предоставление земельных участков</w:t>
            </w:r>
            <w:r w:rsidRPr="003A78D5">
              <w:t xml:space="preserve"> для индивидуального жилищного строительства</w:t>
            </w:r>
            <w:r w:rsidRPr="00B46B5C">
              <w:rPr>
                <w:bCs/>
              </w:rPr>
              <w:t xml:space="preserve"> в собственность бесплатно</w:t>
            </w:r>
            <w:r w:rsidRPr="003A78D5">
              <w:t>»» (с изменениями)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13.</w:t>
            </w:r>
          </w:p>
        </w:tc>
        <w:tc>
          <w:tcPr>
            <w:tcW w:w="2311" w:type="dxa"/>
          </w:tcPr>
          <w:p w:rsidR="00A5144A" w:rsidRPr="00526C69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862A5E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862A5E">
              <w:t xml:space="preserve">- </w:t>
            </w:r>
            <w:r>
              <w:t>выдача (направление) копии постановления</w:t>
            </w:r>
            <w:r w:rsidRPr="00862A5E">
              <w:t xml:space="preserve"> администрации </w:t>
            </w:r>
            <w:r>
              <w:t>Посельского</w:t>
            </w:r>
            <w:r w:rsidRPr="00862A5E">
              <w:t xml:space="preserve"> сельсовета Кузнецкого района Пензенской области о предоставлении земельного участка в собственность бесплатно </w:t>
            </w:r>
            <w:r>
              <w:t xml:space="preserve">для индивидуального жилищного строительства </w:t>
            </w:r>
            <w:r w:rsidRPr="00862A5E">
              <w:t>с приложением кадастрового паспорта земельного участка и акта приема-передачи земельного участка;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 выдача (направление) копии постановления администрации Посельского сельсовета Кузнецкого района Пензенской области об отказе в предоставлении земельного участка многодетным семьям в собственность бесплатно для индивидуального жилищного строительства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08.08.2019 № 152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детей»</w:t>
            </w: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14.</w:t>
            </w:r>
          </w:p>
        </w:tc>
        <w:tc>
          <w:tcPr>
            <w:tcW w:w="2311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widowControl w:val="0"/>
              <w:jc w:val="both"/>
              <w:rPr>
                <w:color w:val="000000"/>
              </w:rPr>
            </w:pPr>
            <w:r w:rsidRPr="00B46B5C">
              <w:rPr>
                <w:color w:val="000000"/>
              </w:rPr>
              <w:t>-постановление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постановление о предоставлении разрешения на отклонение от предельных параметров);</w:t>
            </w:r>
          </w:p>
          <w:p w:rsidR="00A5144A" w:rsidRPr="00B46B5C" w:rsidRDefault="00A5144A" w:rsidP="00B46B5C">
            <w:pPr>
              <w:widowControl w:val="0"/>
              <w:jc w:val="both"/>
              <w:rPr>
                <w:color w:val="000000"/>
              </w:rPr>
            </w:pPr>
            <w:r w:rsidRPr="00B46B5C">
              <w:rPr>
                <w:color w:val="000000"/>
              </w:rPr>
              <w:t>-постановление Администрации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постановление об отказе в предоставлении разрешения на отклонение от предельных параметров)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10.09.2019 № 171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 Посельского сельсовета Кузнецкого района Пензенской области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строительства»» 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15.</w:t>
            </w:r>
          </w:p>
        </w:tc>
        <w:tc>
          <w:tcPr>
            <w:tcW w:w="2311" w:type="dxa"/>
          </w:tcPr>
          <w:p w:rsidR="00A5144A" w:rsidRPr="009934EF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9934EF"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  <w:p w:rsidR="00A5144A" w:rsidRPr="009934EF" w:rsidRDefault="00A5144A" w:rsidP="00B46B5C">
            <w:pPr>
              <w:jc w:val="both"/>
            </w:pP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-постановление администрации Посельского сельсовета Кузнецкого района Пензенской области о предоставлении разрешения на условно разрешенный вид использования земельного участка, объекта капитального строительства;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-постановление администрации Посельского сельсовета Кузнецкого района Пензенской области об отказе в предоставлении разрешения на условно разрешенный вид использования земельного участка, объекта капитального строительства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19.09.2019 № 178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Посельского сельсовета Кузнецкого района Пензенской области 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строительства»» 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16.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Предоставление разрешения на осуществление земляных работ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AA5626" w:rsidRDefault="00A5144A" w:rsidP="00B46B5C">
            <w:pPr>
              <w:spacing w:line="200" w:lineRule="atLeast"/>
              <w:jc w:val="both"/>
            </w:pPr>
            <w:r>
              <w:t>1)</w:t>
            </w:r>
            <w:r w:rsidRPr="00AA5626">
              <w:t>подготовка схемы расположения земельного участка (земельных участков) на кадастровом плане территории  - в случае, установленном п. 8 ст. 11.10 Земельного кодекса Российской Федерации;</w:t>
            </w:r>
          </w:p>
          <w:p w:rsidR="00A5144A" w:rsidRPr="00AA5626" w:rsidRDefault="00A5144A" w:rsidP="00B46B5C">
            <w:pPr>
              <w:spacing w:line="200" w:lineRule="atLeast"/>
              <w:jc w:val="both"/>
            </w:pPr>
            <w:r>
              <w:t>2)</w:t>
            </w:r>
            <w:r w:rsidRPr="00AA5626">
              <w:t>выдача правоустанавливающих или правоудостоверяющих документов на земельный участок (земельные участки),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 (далее – ЕГРП);</w:t>
            </w:r>
          </w:p>
          <w:p w:rsidR="00A5144A" w:rsidRPr="00AA5626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3)</w:t>
            </w:r>
            <w:r w:rsidRPr="00AA5626">
              <w:t>выдача правоустанавливающих или правоудостоверяющих документов на здание, сооружение, принадлежащие заявителю, в случае, если право собственности не зарегистрировано в ЕГРП (при наличии зданий, сооружений на земельном участке)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color w:val="000000"/>
                <w:position w:val="-2"/>
                <w:sz w:val="24"/>
                <w:szCs w:val="24"/>
              </w:rPr>
            </w:pPr>
            <w:r w:rsidRPr="00B46B5C">
              <w:rPr>
                <w:color w:val="000000"/>
                <w:position w:val="-2"/>
                <w:sz w:val="24"/>
                <w:szCs w:val="24"/>
              </w:rPr>
              <w:t>-разрешение на осуществление земляных работ подготовленное по форме, согласно муниципальному правовому акту, регламентирующему порядок выдачи разрешения на осуществление земляных работ соответствующего муниципального образования;</w:t>
            </w:r>
          </w:p>
          <w:p w:rsidR="00A5144A" w:rsidRPr="00B46B5C" w:rsidRDefault="00A5144A" w:rsidP="00B46B5C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B46B5C">
              <w:rPr>
                <w:position w:val="-2"/>
              </w:rPr>
              <w:t>-уведомление об отказе в выдаче разрешения на осуществление земляных работ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A5144A" w:rsidRPr="000F25A1" w:rsidRDefault="00A5144A" w:rsidP="00B46B5C">
            <w:pPr>
              <w:jc w:val="both"/>
            </w:pPr>
            <w:r w:rsidRPr="000F25A1">
              <w:t xml:space="preserve">Постановление администрации Посельского сельсовета Кузнецкого района Пензенской области от </w:t>
            </w:r>
            <w:r>
              <w:t>05.06.2020</w:t>
            </w:r>
            <w:r w:rsidRPr="000F25A1">
              <w:t xml:space="preserve"> № </w:t>
            </w:r>
            <w:r>
              <w:t>71</w:t>
            </w:r>
            <w:r w:rsidRPr="000F25A1">
              <w:t xml:space="preserve"> «</w:t>
            </w:r>
            <w:r w:rsidRPr="00B46B5C">
              <w:rPr>
                <w:position w:val="-2"/>
              </w:rPr>
              <w:t>Об утверждении административного регламента предоставления муниципальной услуги «Выдача разрешения на осуществление земляных работ»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17.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Перевод жилого помещения в нежилое или нежилого помещения в жилое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1) подготовка плана переводимого помещения с его техническим описанием;</w:t>
            </w:r>
          </w:p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2) подготовка поэтажного плана дома, в котором находится переводимое помещение;</w:t>
            </w:r>
          </w:p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3) подготовка проекта переустройства и (или) перепланировки переводимого помещения.</w:t>
            </w:r>
          </w:p>
          <w:p w:rsidR="00A5144A" w:rsidRPr="00AA5626" w:rsidRDefault="00A5144A" w:rsidP="00B46B5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ConsPlusNormal"/>
              <w:jc w:val="both"/>
              <w:rPr>
                <w:sz w:val="24"/>
                <w:szCs w:val="24"/>
              </w:rPr>
            </w:pPr>
            <w:r w:rsidRPr="00B46B5C">
              <w:rPr>
                <w:sz w:val="24"/>
                <w:szCs w:val="24"/>
              </w:rPr>
              <w:t>-уведомление о переводе жилых помещений в нежилые помещения или нежилых помещений в жилые помещения;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-уведомление об отказе в переводе жилых помещений в нежилые помещения или нежилых помещений в жилые помещения</w:t>
            </w:r>
          </w:p>
        </w:tc>
        <w:tc>
          <w:tcPr>
            <w:tcW w:w="3349" w:type="dxa"/>
          </w:tcPr>
          <w:p w:rsidR="00A5144A" w:rsidRPr="00D0417F" w:rsidRDefault="00A5144A" w:rsidP="00B46B5C">
            <w:pPr>
              <w:jc w:val="both"/>
            </w:pPr>
            <w:r w:rsidRPr="00B46B5C">
              <w:rPr>
                <w:bCs/>
              </w:rPr>
              <w:t>Постановление администрации Посельского сельсовета Кузнецкого района Пензенской области от 20.12.2019 № 257</w:t>
            </w:r>
            <w:r w:rsidRPr="00D0417F">
              <w:t xml:space="preserve"> «</w:t>
            </w:r>
            <w:r w:rsidRPr="00B46B5C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«Перевод жилого помещения в нежилое или нежилого помещения в жилое»</w:t>
            </w:r>
            <w:r w:rsidRPr="00D0417F">
              <w:t xml:space="preserve">» 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18.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Предоставление права на размещение нестационарных торговых объектов, расположенных на территории Посельского сельсовета Кузнецкого района Пензенской области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AA5626" w:rsidRDefault="00A5144A" w:rsidP="00B46B5C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 xml:space="preserve">-решение о предоставлении права на размещение нестационарных торговых объектов 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 xml:space="preserve">-решение об отказео предоставлении права на размещение нестационарных торговых объектов 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B46B5C">
              <w:rPr>
                <w:b w:val="0"/>
                <w:bCs w:val="0"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24.05.2019 № 109</w:t>
            </w:r>
            <w:r w:rsidRPr="00B46B5C">
              <w:rPr>
                <w:b w:val="0"/>
                <w:sz w:val="24"/>
                <w:szCs w:val="24"/>
              </w:rPr>
              <w:t xml:space="preserve"> «</w:t>
            </w:r>
            <w:r w:rsidRPr="00B46B5C">
              <w:rPr>
                <w:b w:val="0"/>
                <w:color w:val="000000"/>
                <w:sz w:val="24"/>
                <w:szCs w:val="24"/>
              </w:rPr>
              <w:t xml:space="preserve">Об утверждении административного регламента администрации Посельского сельсовета Кузнецкого района Пензенской области по предоставлению муниципальной услуги «Предоставление права на размещение нестационарных торговых объектов, расположенных на территории Посельского сельсовета </w:t>
            </w:r>
          </w:p>
          <w:p w:rsidR="00A5144A" w:rsidRPr="00B46B5C" w:rsidRDefault="00A5144A" w:rsidP="00B46B5C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46B5C">
              <w:rPr>
                <w:b w:val="0"/>
                <w:color w:val="000000"/>
                <w:sz w:val="24"/>
                <w:szCs w:val="24"/>
              </w:rPr>
              <w:t>Кузнецкого района Пензенской области»</w:t>
            </w:r>
            <w:r w:rsidRPr="00B46B5C">
              <w:rPr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19.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AA5626" w:rsidRDefault="00A5144A" w:rsidP="00B46B5C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jc w:val="both"/>
              <w:rPr>
                <w:bCs/>
              </w:rPr>
            </w:pPr>
            <w:r w:rsidRPr="00B46B5C">
              <w:rPr>
                <w:bCs/>
              </w:rPr>
              <w:t>-решение о согласовании создания места (площадки) накопления твердых коммунальных отходов;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bCs/>
                <w:sz w:val="24"/>
                <w:szCs w:val="24"/>
              </w:rPr>
              <w:t>- мотивированное решение об отказе в согласовании создания места (площадки) накопления твердых коммунальных отходов</w:t>
            </w:r>
          </w:p>
        </w:tc>
        <w:tc>
          <w:tcPr>
            <w:tcW w:w="3349" w:type="dxa"/>
          </w:tcPr>
          <w:p w:rsidR="00A5144A" w:rsidRPr="00B46B5C" w:rsidRDefault="00A5144A" w:rsidP="00B46B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08.08.2019 № 154</w:t>
            </w:r>
            <w:r w:rsidRPr="00B46B5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Об утверждении административного </w:t>
            </w:r>
            <w:r w:rsidRPr="00B46B5C">
              <w:rPr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регламента</w:t>
            </w:r>
            <w:r w:rsidRPr="00B46B5C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по предоставлению муниципальной услуги «Согласование создания места (площадки) накопления твердых коммунальных отходов»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20.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Выдача разрешения на право организации розничного рынка, расположенного на территории Посельского сельсовета Кузнецкого района Пензенской области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AA5626" w:rsidRDefault="00A5144A" w:rsidP="00B46B5C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DA4192" w:rsidRDefault="00A5144A" w:rsidP="00B46B5C">
            <w:pPr>
              <w:tabs>
                <w:tab w:val="left" w:pos="1260"/>
              </w:tabs>
              <w:spacing w:line="298" w:lineRule="exact"/>
              <w:jc w:val="both"/>
            </w:pPr>
            <w:r>
              <w:t>-</w:t>
            </w:r>
            <w:r w:rsidRPr="00DA4192">
              <w:t>вручение (направление) уведомления о выдаче разрешения на право организации розничного рынка с приложением оформленного разрешения;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sz w:val="24"/>
                <w:szCs w:val="24"/>
              </w:rPr>
              <w:t>-вручение (направление) уведомления об отказе в выдаче разрешения на право организации розничного рынка</w:t>
            </w:r>
          </w:p>
        </w:tc>
        <w:tc>
          <w:tcPr>
            <w:tcW w:w="3349" w:type="dxa"/>
          </w:tcPr>
          <w:p w:rsidR="00A5144A" w:rsidRPr="008303A1" w:rsidRDefault="00A5144A" w:rsidP="00B46B5C">
            <w:pPr>
              <w:jc w:val="both"/>
            </w:pPr>
            <w:r w:rsidRPr="00B46B5C">
              <w:rPr>
                <w:bCs/>
              </w:rPr>
              <w:t>Постановление администрации Посельского сельсовета Кузнецкого района Пензенской области от 19.09.2019 № 177</w:t>
            </w:r>
            <w:r w:rsidRPr="008303A1">
              <w:t xml:space="preserve"> «Об утверждении административного регламента по предоставлению муниципальной услуги «Выдача разрешения на право организации розничного рынка, расположенного на территории Посельского сельсовета Кузнецкого района Пензенской области»</w:t>
            </w:r>
            <w:r w:rsidRPr="00B46B5C">
              <w:rPr>
                <w:bCs/>
              </w:rPr>
              <w:t>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Default="00A5144A" w:rsidP="007D54AA">
            <w:r>
              <w:t>21.</w:t>
            </w:r>
          </w:p>
        </w:tc>
        <w:tc>
          <w:tcPr>
            <w:tcW w:w="2311" w:type="dxa"/>
          </w:tcPr>
          <w:p w:rsidR="00A5144A" w:rsidRDefault="00A5144A" w:rsidP="00B46B5C">
            <w:pPr>
              <w:autoSpaceDE w:val="0"/>
              <w:autoSpaceDN w:val="0"/>
              <w:adjustRightInd w:val="0"/>
              <w:jc w:val="both"/>
            </w:pPr>
            <w:r>
              <w:t>Признание садового дома жилым домом или жилого дома садовым домом</w:t>
            </w:r>
          </w:p>
        </w:tc>
        <w:tc>
          <w:tcPr>
            <w:tcW w:w="2642" w:type="dxa"/>
          </w:tcPr>
          <w:p w:rsidR="00A5144A" w:rsidRDefault="00A5144A" w:rsidP="00B46B5C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AA5626" w:rsidRDefault="00A5144A" w:rsidP="00B46B5C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A5144A" w:rsidRPr="000F25A1" w:rsidRDefault="00A5144A" w:rsidP="00B46B5C">
            <w:pPr>
              <w:widowControl w:val="0"/>
              <w:tabs>
                <w:tab w:val="left" w:pos="9921"/>
              </w:tabs>
              <w:autoSpaceDE w:val="0"/>
              <w:autoSpaceDN w:val="0"/>
              <w:ind w:right="140"/>
              <w:jc w:val="both"/>
            </w:pPr>
            <w:r>
              <w:t>-</w:t>
            </w:r>
            <w:r w:rsidRPr="000F25A1">
              <w:t>решение о признании садового дома жилым домом или жилого дома садовым домом;</w:t>
            </w:r>
          </w:p>
          <w:p w:rsidR="00A5144A" w:rsidRPr="000F25A1" w:rsidRDefault="00A5144A" w:rsidP="00B46B5C">
            <w:pPr>
              <w:widowControl w:val="0"/>
              <w:tabs>
                <w:tab w:val="left" w:pos="9921"/>
              </w:tabs>
              <w:autoSpaceDE w:val="0"/>
              <w:autoSpaceDN w:val="0"/>
              <w:ind w:right="140"/>
              <w:jc w:val="both"/>
            </w:pPr>
            <w:r>
              <w:t>-</w:t>
            </w:r>
            <w:r w:rsidRPr="000F25A1">
              <w:t xml:space="preserve">решение об отказе в признании садового дома жилым домом или жилого </w:t>
            </w:r>
            <w:r>
              <w:t>дома садовым домом</w:t>
            </w:r>
          </w:p>
          <w:p w:rsidR="00A5144A" w:rsidRPr="000F25A1" w:rsidRDefault="00A5144A" w:rsidP="00B46B5C">
            <w:pPr>
              <w:widowControl w:val="0"/>
              <w:tabs>
                <w:tab w:val="left" w:pos="9921"/>
              </w:tabs>
              <w:autoSpaceDE w:val="0"/>
              <w:autoSpaceDN w:val="0"/>
              <w:ind w:right="140" w:firstLine="567"/>
              <w:jc w:val="both"/>
            </w:pP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A5144A" w:rsidRPr="000F25A1" w:rsidRDefault="00A5144A" w:rsidP="00B46B5C">
            <w:pPr>
              <w:numPr>
                <w:ilvl w:val="0"/>
                <w:numId w:val="2"/>
              </w:numPr>
              <w:tabs>
                <w:tab w:val="clear" w:pos="851"/>
                <w:tab w:val="num" w:pos="0"/>
              </w:tabs>
              <w:suppressAutoHyphens/>
              <w:ind w:left="0"/>
              <w:jc w:val="both"/>
            </w:pPr>
            <w:r w:rsidRPr="00B46B5C">
              <w:rPr>
                <w:bCs/>
              </w:rPr>
              <w:t>Постановление администрации Посельского сельсовета Кузнецкого района Пензенской области от 05.06.2020 № 72</w:t>
            </w:r>
            <w:r w:rsidRPr="000F25A1">
              <w:t xml:space="preserve"> «</w:t>
            </w:r>
            <w:r w:rsidRPr="00B46B5C">
              <w:rPr>
                <w:position w:val="-2"/>
              </w:rPr>
              <w:t>Об утверждении административного регламента предоставления муниципальной услуги</w:t>
            </w:r>
            <w:r w:rsidRPr="000F25A1">
              <w:t xml:space="preserve"> «Признание садового дома жилым домом или жилого дома садовым домом»</w:t>
            </w:r>
          </w:p>
        </w:tc>
      </w:tr>
      <w:tr w:rsidR="00A5144A" w:rsidRPr="001B0C99" w:rsidTr="00B46B5C">
        <w:tc>
          <w:tcPr>
            <w:tcW w:w="517" w:type="dxa"/>
          </w:tcPr>
          <w:p w:rsidR="00A5144A" w:rsidRPr="00E4777C" w:rsidRDefault="00A5144A" w:rsidP="00B46B5C">
            <w:pPr>
              <w:jc w:val="both"/>
            </w:pPr>
            <w:r w:rsidRPr="00E4777C">
              <w:t>22.</w:t>
            </w:r>
          </w:p>
        </w:tc>
        <w:tc>
          <w:tcPr>
            <w:tcW w:w="2311" w:type="dxa"/>
          </w:tcPr>
          <w:p w:rsidR="00A5144A" w:rsidRPr="00E4777C" w:rsidRDefault="00A5144A" w:rsidP="00B46B5C">
            <w:pPr>
              <w:autoSpaceDE w:val="0"/>
              <w:autoSpaceDN w:val="0"/>
              <w:adjustRightInd w:val="0"/>
              <w:jc w:val="both"/>
            </w:pPr>
            <w:r w:rsidRPr="00E4777C">
              <w:t>Регистрация устава территориального общественного самоуправления</w:t>
            </w:r>
          </w:p>
        </w:tc>
        <w:tc>
          <w:tcPr>
            <w:tcW w:w="2642" w:type="dxa"/>
          </w:tcPr>
          <w:p w:rsidR="00A5144A" w:rsidRPr="00E4777C" w:rsidRDefault="00A5144A" w:rsidP="00B46B5C">
            <w:pPr>
              <w:jc w:val="center"/>
            </w:pPr>
            <w:r w:rsidRPr="00E4777C">
              <w:t>Администрация Посельского сельсовета Кузнецкого района Пензенской области</w:t>
            </w:r>
          </w:p>
        </w:tc>
        <w:tc>
          <w:tcPr>
            <w:tcW w:w="3477" w:type="dxa"/>
          </w:tcPr>
          <w:p w:rsidR="00A5144A" w:rsidRPr="00E4777C" w:rsidRDefault="00A5144A" w:rsidP="00B46B5C">
            <w:pPr>
              <w:tabs>
                <w:tab w:val="left" w:pos="567"/>
              </w:tabs>
              <w:ind w:firstLine="567"/>
              <w:jc w:val="center"/>
            </w:pPr>
            <w:r w:rsidRPr="00E4777C">
              <w:t>-</w:t>
            </w:r>
          </w:p>
        </w:tc>
        <w:tc>
          <w:tcPr>
            <w:tcW w:w="3300" w:type="dxa"/>
          </w:tcPr>
          <w:p w:rsidR="00A5144A" w:rsidRPr="00B46B5C" w:rsidRDefault="00A5144A" w:rsidP="00B46B5C">
            <w:pPr>
              <w:pStyle w:val="BodyText"/>
              <w:widowControl w:val="0"/>
              <w:spacing w:after="0" w:line="331" w:lineRule="exact"/>
              <w:ind w:right="20"/>
              <w:jc w:val="both"/>
            </w:pPr>
            <w:r w:rsidRPr="00B46B5C">
              <w:rPr>
                <w:color w:val="000000"/>
              </w:rPr>
              <w:t>- зарегистрированный устав ТОС, постановление Администрации о регистрации устава ТОС;</w:t>
            </w:r>
          </w:p>
          <w:p w:rsidR="00A5144A" w:rsidRPr="00B46B5C" w:rsidRDefault="00A5144A" w:rsidP="00B46B5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B5C">
              <w:rPr>
                <w:rFonts w:ascii="Times New Roman" w:hAnsi="Times New Roman"/>
                <w:color w:val="000000"/>
                <w:sz w:val="24"/>
                <w:szCs w:val="24"/>
              </w:rPr>
              <w:t>-постановление Администрации об отказе в регистрации устава ТОС</w:t>
            </w:r>
          </w:p>
        </w:tc>
        <w:tc>
          <w:tcPr>
            <w:tcW w:w="3349" w:type="dxa"/>
          </w:tcPr>
          <w:p w:rsidR="00A5144A" w:rsidRPr="00E4777C" w:rsidRDefault="00A5144A" w:rsidP="00B46B5C">
            <w:pPr>
              <w:numPr>
                <w:ilvl w:val="0"/>
                <w:numId w:val="2"/>
              </w:numPr>
              <w:tabs>
                <w:tab w:val="clear" w:pos="851"/>
                <w:tab w:val="num" w:pos="0"/>
              </w:tabs>
              <w:suppressAutoHyphens/>
              <w:ind w:left="0"/>
              <w:jc w:val="both"/>
            </w:pPr>
            <w:r w:rsidRPr="00B46B5C">
              <w:rPr>
                <w:bCs/>
              </w:rPr>
              <w:t>Постановление администрации Посельского сельсовета Кузнецкого района Пензенской области от 10.12.2020 № 180</w:t>
            </w:r>
            <w:r w:rsidRPr="00E4777C">
              <w:t xml:space="preserve"> «Об утверждении административного регламента предоставления муниципальной услуги  «Регистрация устава территориального общественного самоуправления»»</w:t>
            </w:r>
            <w:bookmarkStart w:id="0" w:name="_GoBack"/>
            <w:bookmarkEnd w:id="0"/>
          </w:p>
        </w:tc>
      </w:tr>
    </w:tbl>
    <w:p w:rsidR="00A5144A" w:rsidRPr="001B0C99" w:rsidRDefault="00A5144A" w:rsidP="00FE5120">
      <w:pPr>
        <w:jc w:val="right"/>
      </w:pPr>
      <w:r>
        <w:t>».</w:t>
      </w:r>
    </w:p>
    <w:sectPr w:rsidR="00A5144A" w:rsidRPr="001B0C99" w:rsidSect="00401A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2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">
    <w:nsid w:val="5DC05AD0"/>
    <w:multiLevelType w:val="hybridMultilevel"/>
    <w:tmpl w:val="C47A1BEC"/>
    <w:lvl w:ilvl="0" w:tplc="E6084F82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A98"/>
    <w:rsid w:val="00004CB8"/>
    <w:rsid w:val="000273EA"/>
    <w:rsid w:val="000866AA"/>
    <w:rsid w:val="000B4343"/>
    <w:rsid w:val="000B6849"/>
    <w:rsid w:val="000D58D6"/>
    <w:rsid w:val="000F25A1"/>
    <w:rsid w:val="001009CC"/>
    <w:rsid w:val="00120F06"/>
    <w:rsid w:val="001676E8"/>
    <w:rsid w:val="001B0C99"/>
    <w:rsid w:val="001B1A6C"/>
    <w:rsid w:val="001D766C"/>
    <w:rsid w:val="001E49F1"/>
    <w:rsid w:val="00214386"/>
    <w:rsid w:val="00220072"/>
    <w:rsid w:val="002369B2"/>
    <w:rsid w:val="00244F88"/>
    <w:rsid w:val="002778F9"/>
    <w:rsid w:val="002A0018"/>
    <w:rsid w:val="002A0BA7"/>
    <w:rsid w:val="002D47BC"/>
    <w:rsid w:val="002F4039"/>
    <w:rsid w:val="00342ED6"/>
    <w:rsid w:val="003522F5"/>
    <w:rsid w:val="0036291B"/>
    <w:rsid w:val="00390163"/>
    <w:rsid w:val="003A78D5"/>
    <w:rsid w:val="003E6C5B"/>
    <w:rsid w:val="00401A98"/>
    <w:rsid w:val="00416F63"/>
    <w:rsid w:val="004312A9"/>
    <w:rsid w:val="004A1AFF"/>
    <w:rsid w:val="004A4AAC"/>
    <w:rsid w:val="004B1B70"/>
    <w:rsid w:val="004C22C7"/>
    <w:rsid w:val="005257DD"/>
    <w:rsid w:val="00526C69"/>
    <w:rsid w:val="005B13A9"/>
    <w:rsid w:val="005F5CBD"/>
    <w:rsid w:val="006401AD"/>
    <w:rsid w:val="00660CF6"/>
    <w:rsid w:val="0066140B"/>
    <w:rsid w:val="006737C0"/>
    <w:rsid w:val="00676417"/>
    <w:rsid w:val="00723D59"/>
    <w:rsid w:val="007267A3"/>
    <w:rsid w:val="0073282F"/>
    <w:rsid w:val="007527F8"/>
    <w:rsid w:val="0076176C"/>
    <w:rsid w:val="00777006"/>
    <w:rsid w:val="007C2E31"/>
    <w:rsid w:val="007D54AA"/>
    <w:rsid w:val="00800590"/>
    <w:rsid w:val="00813D36"/>
    <w:rsid w:val="008303A1"/>
    <w:rsid w:val="00852776"/>
    <w:rsid w:val="00856AF7"/>
    <w:rsid w:val="00862A5E"/>
    <w:rsid w:val="00872BBF"/>
    <w:rsid w:val="008A7C08"/>
    <w:rsid w:val="00953235"/>
    <w:rsid w:val="00953C8A"/>
    <w:rsid w:val="009934EF"/>
    <w:rsid w:val="009C2037"/>
    <w:rsid w:val="009C5321"/>
    <w:rsid w:val="00A1251E"/>
    <w:rsid w:val="00A5144A"/>
    <w:rsid w:val="00A91C16"/>
    <w:rsid w:val="00A9767F"/>
    <w:rsid w:val="00AA5626"/>
    <w:rsid w:val="00AF04EF"/>
    <w:rsid w:val="00AF25E6"/>
    <w:rsid w:val="00B15099"/>
    <w:rsid w:val="00B46B5C"/>
    <w:rsid w:val="00B530DD"/>
    <w:rsid w:val="00B54A8B"/>
    <w:rsid w:val="00B7310A"/>
    <w:rsid w:val="00B84810"/>
    <w:rsid w:val="00B97A33"/>
    <w:rsid w:val="00BC445D"/>
    <w:rsid w:val="00C143D2"/>
    <w:rsid w:val="00C17798"/>
    <w:rsid w:val="00C34BD6"/>
    <w:rsid w:val="00C3534E"/>
    <w:rsid w:val="00CC3170"/>
    <w:rsid w:val="00CD355C"/>
    <w:rsid w:val="00CE320B"/>
    <w:rsid w:val="00D0417F"/>
    <w:rsid w:val="00D16345"/>
    <w:rsid w:val="00D22939"/>
    <w:rsid w:val="00D374BE"/>
    <w:rsid w:val="00D4111E"/>
    <w:rsid w:val="00D72FB5"/>
    <w:rsid w:val="00DA4192"/>
    <w:rsid w:val="00DC7FCA"/>
    <w:rsid w:val="00DE7658"/>
    <w:rsid w:val="00E04454"/>
    <w:rsid w:val="00E37BA4"/>
    <w:rsid w:val="00E4777C"/>
    <w:rsid w:val="00E50901"/>
    <w:rsid w:val="00E65CB0"/>
    <w:rsid w:val="00E776C0"/>
    <w:rsid w:val="00F1359B"/>
    <w:rsid w:val="00F401B9"/>
    <w:rsid w:val="00F43480"/>
    <w:rsid w:val="00F472DD"/>
    <w:rsid w:val="00F7366A"/>
    <w:rsid w:val="00F8585A"/>
    <w:rsid w:val="00F92CEA"/>
    <w:rsid w:val="00FE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D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locked/>
    <w:rsid w:val="00401A98"/>
    <w:rPr>
      <w:rFonts w:cs="Times New Roman"/>
      <w:b/>
      <w:i/>
      <w:sz w:val="24"/>
      <w:szCs w:val="24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401A98"/>
    <w:pPr>
      <w:tabs>
        <w:tab w:val="center" w:pos="4677"/>
        <w:tab w:val="right" w:pos="9355"/>
      </w:tabs>
    </w:pPr>
    <w:rPr>
      <w:b/>
      <w:i/>
      <w:lang w:val="en-GB" w:eastAsia="en-US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D059B2"/>
    <w:rPr>
      <w:sz w:val="24"/>
      <w:szCs w:val="24"/>
    </w:rPr>
  </w:style>
  <w:style w:type="paragraph" w:customStyle="1" w:styleId="1">
    <w:name w:val="Без интервала1"/>
    <w:uiPriority w:val="99"/>
    <w:rsid w:val="00401A98"/>
    <w:rPr>
      <w:rFonts w:ascii="Calibri" w:hAnsi="Calibri"/>
    </w:rPr>
  </w:style>
  <w:style w:type="paragraph" w:customStyle="1" w:styleId="ConsPlusNormal">
    <w:name w:val="ConsPlusNormal"/>
    <w:link w:val="ConsPlusNormal0"/>
    <w:uiPriority w:val="99"/>
    <w:rsid w:val="00401A98"/>
    <w:pPr>
      <w:autoSpaceDE w:val="0"/>
      <w:autoSpaceDN w:val="0"/>
      <w:adjustRightInd w:val="0"/>
    </w:pPr>
    <w:rPr>
      <w:sz w:val="20"/>
      <w:szCs w:val="20"/>
    </w:rPr>
  </w:style>
  <w:style w:type="table" w:styleId="TableGrid">
    <w:name w:val="Table Grid"/>
    <w:basedOn w:val="TableNormal"/>
    <w:uiPriority w:val="99"/>
    <w:rsid w:val="00401A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"/>
    <w:basedOn w:val="Normal"/>
    <w:uiPriority w:val="99"/>
    <w:rsid w:val="00AF25E6"/>
    <w:rPr>
      <w:rFonts w:ascii="Verdana" w:hAnsi="Verdana" w:cs="Verdana"/>
      <w:lang w:eastAsia="en-US"/>
    </w:rPr>
  </w:style>
  <w:style w:type="paragraph" w:customStyle="1" w:styleId="ConsPlusCell">
    <w:name w:val="ConsPlusCell"/>
    <w:uiPriority w:val="99"/>
    <w:rsid w:val="00004CB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D1634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DE76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F04EF"/>
    <w:rPr>
      <w:sz w:val="24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5F5CBD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2F40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40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72FB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D72FB5"/>
    <w:rPr>
      <w:lang w:val="ru-RU" w:eastAsia="ru-RU"/>
    </w:rPr>
  </w:style>
  <w:style w:type="paragraph" w:customStyle="1" w:styleId="10">
    <w:name w:val="Абзац списка1"/>
    <w:basedOn w:val="Normal"/>
    <w:uiPriority w:val="99"/>
    <w:rsid w:val="00D72FB5"/>
    <w:pPr>
      <w:ind w:left="720"/>
      <w:contextualSpacing/>
    </w:pPr>
  </w:style>
  <w:style w:type="paragraph" w:customStyle="1" w:styleId="ConsTitle">
    <w:name w:val="ConsTitle"/>
    <w:uiPriority w:val="99"/>
    <w:rsid w:val="00AF04E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4B1B70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character" w:customStyle="1" w:styleId="3">
    <w:name w:val="Основной текст (3)_"/>
    <w:link w:val="30"/>
    <w:uiPriority w:val="99"/>
    <w:locked/>
    <w:rsid w:val="004C22C7"/>
    <w:rPr>
      <w:b/>
      <w:sz w:val="26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4C22C7"/>
    <w:pPr>
      <w:widowControl w:val="0"/>
      <w:shd w:val="clear" w:color="auto" w:fill="FFFFFF"/>
      <w:spacing w:before="540" w:after="540" w:line="298" w:lineRule="exact"/>
      <w:ind w:hanging="220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3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61B4913A1A14D2348759AA478DE9E223E1C872D47A6F489F214B6E400D2CB2B9CFBL9B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C86CC052AB67E262F45832423C59AAA4C09CA04279CCC8B4AB7D8A2A6FV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C86CC052AB67E262F45832423C59AAA4C09CA04279CCC8B4AB7D8A2A6FVE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17</Pages>
  <Words>3920</Words>
  <Characters>22345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Прол</dc:title>
  <dc:subject/>
  <dc:creator>Admin</dc:creator>
  <cp:keywords/>
  <dc:description/>
  <cp:lastModifiedBy>111</cp:lastModifiedBy>
  <cp:revision>10</cp:revision>
  <cp:lastPrinted>2017-03-09T11:38:00Z</cp:lastPrinted>
  <dcterms:created xsi:type="dcterms:W3CDTF">2020-02-27T07:59:00Z</dcterms:created>
  <dcterms:modified xsi:type="dcterms:W3CDTF">2021-01-15T11:27:00Z</dcterms:modified>
</cp:coreProperties>
</file>