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209"/>
        <w:tblW w:w="10936" w:type="dxa"/>
        <w:jc w:val="center"/>
        <w:tblCellSpacing w:w="22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936"/>
      </w:tblGrid>
      <w:tr w:rsidR="00B046DF" w:rsidTr="00D23C3F">
        <w:trPr>
          <w:trHeight w:val="305"/>
          <w:tblCellSpacing w:w="22" w:type="dxa"/>
          <w:jc w:val="center"/>
        </w:trPr>
        <w:tc>
          <w:tcPr>
            <w:tcW w:w="10848" w:type="dxa"/>
          </w:tcPr>
          <w:p w:rsidR="00B046DF" w:rsidRPr="00252E04" w:rsidRDefault="00B046DF" w:rsidP="00207CA4">
            <w:pPr>
              <w:jc w:val="center"/>
              <w:rPr>
                <w:b/>
              </w:rPr>
            </w:pPr>
            <w:r w:rsidRPr="0011589B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63pt;height:1in;visibility:visible">
                  <v:imagedata r:id="rId5" o:title=""/>
                </v:shape>
              </w:pict>
            </w:r>
          </w:p>
        </w:tc>
      </w:tr>
      <w:tr w:rsidR="00B046DF" w:rsidTr="00207CA4">
        <w:trPr>
          <w:trHeight w:hRule="exact" w:val="357"/>
          <w:tblCellSpacing w:w="22" w:type="dxa"/>
          <w:jc w:val="center"/>
        </w:trPr>
        <w:tc>
          <w:tcPr>
            <w:tcW w:w="10848" w:type="dxa"/>
          </w:tcPr>
          <w:p w:rsidR="00B046DF" w:rsidRPr="00252E04" w:rsidRDefault="00B046DF" w:rsidP="00207CA4">
            <w:pPr>
              <w:tabs>
                <w:tab w:val="left" w:pos="4320"/>
              </w:tabs>
              <w:jc w:val="center"/>
              <w:rPr>
                <w:b/>
                <w:sz w:val="36"/>
                <w:szCs w:val="36"/>
              </w:rPr>
            </w:pPr>
            <w:r w:rsidRPr="00252E04">
              <w:rPr>
                <w:b/>
                <w:sz w:val="36"/>
                <w:szCs w:val="36"/>
              </w:rPr>
              <w:t>АДМИНИСТРАЦИЯ</w:t>
            </w:r>
          </w:p>
        </w:tc>
      </w:tr>
      <w:tr w:rsidR="00B046DF" w:rsidTr="00D23C3F">
        <w:trPr>
          <w:tblCellSpacing w:w="22" w:type="dxa"/>
          <w:jc w:val="center"/>
        </w:trPr>
        <w:tc>
          <w:tcPr>
            <w:tcW w:w="10848" w:type="dxa"/>
          </w:tcPr>
          <w:p w:rsidR="00B046DF" w:rsidRDefault="00B046DF" w:rsidP="00207CA4">
            <w:pPr>
              <w:tabs>
                <w:tab w:val="left" w:pos="4320"/>
              </w:tabs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ПОСЕЛЬСКОГО</w:t>
            </w:r>
            <w:r w:rsidRPr="00252E04">
              <w:rPr>
                <w:b/>
                <w:sz w:val="36"/>
                <w:szCs w:val="36"/>
              </w:rPr>
              <w:t xml:space="preserve"> СЕЛЬСОВЕТА</w:t>
            </w:r>
          </w:p>
          <w:p w:rsidR="00B046DF" w:rsidRDefault="00B046DF" w:rsidP="00207CA4">
            <w:pPr>
              <w:tabs>
                <w:tab w:val="left" w:pos="4320"/>
              </w:tabs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КУЗНЕЦКОГО РАЙОНА ПЕНЗЕНСКОЙ ОБЛАСТИ</w:t>
            </w:r>
          </w:p>
          <w:p w:rsidR="00B046DF" w:rsidRDefault="00B046DF" w:rsidP="00207CA4">
            <w:pPr>
              <w:tabs>
                <w:tab w:val="left" w:pos="4320"/>
              </w:tabs>
              <w:jc w:val="center"/>
              <w:rPr>
                <w:b/>
                <w:sz w:val="28"/>
                <w:szCs w:val="28"/>
              </w:rPr>
            </w:pPr>
          </w:p>
          <w:p w:rsidR="00B046DF" w:rsidRDefault="00B046DF" w:rsidP="00207CA4">
            <w:pPr>
              <w:tabs>
                <w:tab w:val="left" w:pos="432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ПОСТАНОВЛЕНИЕ</w:t>
            </w:r>
          </w:p>
          <w:p w:rsidR="00B046DF" w:rsidRDefault="00B046DF" w:rsidP="00207CA4">
            <w:pPr>
              <w:tabs>
                <w:tab w:val="left" w:pos="4320"/>
              </w:tabs>
              <w:jc w:val="center"/>
              <w:rPr>
                <w:b/>
                <w:sz w:val="28"/>
                <w:szCs w:val="28"/>
              </w:rPr>
            </w:pPr>
          </w:p>
          <w:p w:rsidR="00B046DF" w:rsidRPr="00685E10" w:rsidRDefault="00B046DF" w:rsidP="00207CA4">
            <w:pPr>
              <w:tabs>
                <w:tab w:val="left" w:pos="4320"/>
              </w:tabs>
              <w:jc w:val="center"/>
            </w:pPr>
            <w:r>
              <w:t>о</w:t>
            </w:r>
            <w:r w:rsidRPr="00685E10">
              <w:t>т</w:t>
            </w:r>
            <w:r>
              <w:t xml:space="preserve">21 февраля </w:t>
            </w:r>
            <w:smartTag w:uri="urn:schemas-microsoft-com:office:smarttags" w:element="metricconverter">
              <w:smartTagPr>
                <w:attr w:name="ProductID" w:val="2020 г"/>
              </w:smartTagPr>
              <w:r>
                <w:t>2020 г</w:t>
              </w:r>
            </w:smartTag>
            <w:r>
              <w:t xml:space="preserve">.                                                                                                    </w:t>
            </w:r>
            <w:r w:rsidRPr="00685E10">
              <w:t xml:space="preserve"> №</w:t>
            </w:r>
            <w:r>
              <w:t>23</w:t>
            </w:r>
          </w:p>
          <w:p w:rsidR="00B046DF" w:rsidRDefault="00B046DF" w:rsidP="00207CA4">
            <w:pPr>
              <w:tabs>
                <w:tab w:val="left" w:pos="4320"/>
              </w:tabs>
              <w:jc w:val="center"/>
            </w:pPr>
            <w:r w:rsidRPr="00AF64CC">
              <w:t xml:space="preserve">с. </w:t>
            </w:r>
            <w:r>
              <w:t>Поселки</w:t>
            </w:r>
          </w:p>
          <w:p w:rsidR="00B046DF" w:rsidRPr="00AF64CC" w:rsidRDefault="00B046DF" w:rsidP="00207CA4">
            <w:pPr>
              <w:tabs>
                <w:tab w:val="left" w:pos="4320"/>
              </w:tabs>
              <w:jc w:val="center"/>
            </w:pPr>
          </w:p>
        </w:tc>
      </w:tr>
    </w:tbl>
    <w:p w:rsidR="00B046DF" w:rsidRPr="000E0F8B" w:rsidRDefault="00B046DF" w:rsidP="00F82EAF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муниципальную  программу Посельского сельсовета Кузнецкого района Пензенской «Формирование комфортной среды на территории Посельского сельсовета Кузнецкого района Пензенской области на 2018-2022 годы</w:t>
      </w:r>
      <w:r w:rsidRPr="008F3361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, </w:t>
      </w:r>
      <w:r w:rsidRPr="000E0F8B">
        <w:rPr>
          <w:b/>
          <w:sz w:val="28"/>
          <w:szCs w:val="28"/>
        </w:rPr>
        <w:t xml:space="preserve">утвержденную постановлением </w:t>
      </w:r>
      <w:r>
        <w:rPr>
          <w:b/>
          <w:sz w:val="28"/>
          <w:szCs w:val="28"/>
        </w:rPr>
        <w:t>администрации Посель</w:t>
      </w:r>
      <w:r w:rsidRPr="000E0F8B">
        <w:rPr>
          <w:b/>
          <w:sz w:val="28"/>
          <w:szCs w:val="28"/>
        </w:rPr>
        <w:t>ского</w:t>
      </w:r>
      <w:r>
        <w:rPr>
          <w:b/>
          <w:sz w:val="28"/>
          <w:szCs w:val="28"/>
        </w:rPr>
        <w:t xml:space="preserve"> </w:t>
      </w:r>
      <w:r w:rsidRPr="000E0F8B">
        <w:rPr>
          <w:b/>
          <w:sz w:val="28"/>
          <w:szCs w:val="28"/>
        </w:rPr>
        <w:t>сельсовета Кузнецкого района Пензе</w:t>
      </w:r>
      <w:r>
        <w:rPr>
          <w:b/>
          <w:sz w:val="28"/>
          <w:szCs w:val="28"/>
        </w:rPr>
        <w:t>нской области от 26.10.2017 № 154</w:t>
      </w:r>
    </w:p>
    <w:p w:rsidR="00B046DF" w:rsidRDefault="00B046DF" w:rsidP="008F3361">
      <w:pPr>
        <w:jc w:val="both"/>
        <w:rPr>
          <w:sz w:val="28"/>
          <w:szCs w:val="28"/>
        </w:rPr>
      </w:pPr>
    </w:p>
    <w:p w:rsidR="00B046DF" w:rsidRDefault="00B046DF" w:rsidP="00F11DBB">
      <w:pPr>
        <w:ind w:firstLine="709"/>
        <w:jc w:val="both"/>
        <w:rPr>
          <w:sz w:val="28"/>
          <w:szCs w:val="28"/>
        </w:rPr>
      </w:pPr>
      <w:r w:rsidRPr="008F3361">
        <w:rPr>
          <w:sz w:val="28"/>
          <w:szCs w:val="28"/>
        </w:rPr>
        <w:t xml:space="preserve">Во исполнение Федерального закона от </w:t>
      </w:r>
      <w:r>
        <w:rPr>
          <w:sz w:val="28"/>
          <w:szCs w:val="28"/>
        </w:rPr>
        <w:t>0</w:t>
      </w:r>
      <w:r w:rsidRPr="008F3361">
        <w:rPr>
          <w:sz w:val="28"/>
          <w:szCs w:val="28"/>
        </w:rPr>
        <w:t>6</w:t>
      </w:r>
      <w:r>
        <w:rPr>
          <w:sz w:val="28"/>
          <w:szCs w:val="28"/>
        </w:rPr>
        <w:t>.10.</w:t>
      </w:r>
      <w:r w:rsidRPr="008F3361">
        <w:rPr>
          <w:sz w:val="28"/>
          <w:szCs w:val="28"/>
        </w:rPr>
        <w:t>2003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</w:t>
      </w:r>
      <w:r w:rsidRPr="0053536E">
        <w:rPr>
          <w:sz w:val="28"/>
          <w:szCs w:val="28"/>
        </w:rPr>
        <w:t>постановлением от 10.02.2017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</w:t>
      </w:r>
      <w:r>
        <w:rPr>
          <w:sz w:val="28"/>
          <w:szCs w:val="28"/>
        </w:rPr>
        <w:t xml:space="preserve"> (с изменениями)</w:t>
      </w:r>
      <w:r w:rsidRPr="0053536E">
        <w:rPr>
          <w:sz w:val="28"/>
          <w:szCs w:val="28"/>
        </w:rPr>
        <w:t>, в целях повышения уровня благоустройства территории Посельского сельсовета Кузнецкого района Пензенской области, дворовых территорий многоквартирных домов, создания комфортной и эстетической территории жизнедеятельности, руководствуясь Уставом Посельского сельсовета Кузнецкого</w:t>
      </w:r>
      <w:r>
        <w:rPr>
          <w:sz w:val="28"/>
          <w:szCs w:val="28"/>
        </w:rPr>
        <w:t xml:space="preserve"> района Пензенской области (с изменениями),</w:t>
      </w:r>
    </w:p>
    <w:p w:rsidR="00B046DF" w:rsidRDefault="00B046DF" w:rsidP="001E0750">
      <w:pPr>
        <w:ind w:firstLine="709"/>
        <w:jc w:val="both"/>
        <w:rPr>
          <w:sz w:val="28"/>
          <w:szCs w:val="28"/>
        </w:rPr>
      </w:pPr>
    </w:p>
    <w:p w:rsidR="00B046DF" w:rsidRDefault="00B046DF" w:rsidP="00207C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Посельского сельсовета </w:t>
      </w:r>
    </w:p>
    <w:p w:rsidR="00B046DF" w:rsidRDefault="00B046DF" w:rsidP="00207C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Кузнецкого района Пензенской области постановляет:</w:t>
      </w:r>
    </w:p>
    <w:p w:rsidR="00B046DF" w:rsidRPr="00824657" w:rsidRDefault="00B046DF" w:rsidP="001E0750">
      <w:pPr>
        <w:ind w:firstLine="709"/>
        <w:jc w:val="both"/>
        <w:rPr>
          <w:b/>
          <w:sz w:val="28"/>
          <w:szCs w:val="28"/>
        </w:rPr>
      </w:pPr>
    </w:p>
    <w:p w:rsidR="00B046DF" w:rsidRDefault="00B046DF" w:rsidP="0053536E">
      <w:pPr>
        <w:pStyle w:val="ListParagraph"/>
        <w:numPr>
          <w:ilvl w:val="0"/>
          <w:numId w:val="13"/>
        </w:numPr>
        <w:ind w:left="0" w:firstLine="142"/>
        <w:jc w:val="both"/>
        <w:rPr>
          <w:sz w:val="28"/>
          <w:szCs w:val="28"/>
        </w:rPr>
      </w:pPr>
      <w:r w:rsidRPr="00441248">
        <w:rPr>
          <w:sz w:val="28"/>
          <w:szCs w:val="28"/>
        </w:rPr>
        <w:t>Внести в муниципальную  программу Посельского сельсовета Кузнецкого района Пензенской «Формирование комфортной среды на территории Посельского сельсовета Кузнецкого района Пензенской области на 2018-2022 годы», утвержденную постановлением администрации Посельскогосельсовета Кузнецкого района Пензенской области от 26.10.2017 № 154</w:t>
      </w:r>
      <w:r>
        <w:rPr>
          <w:sz w:val="28"/>
          <w:szCs w:val="28"/>
        </w:rPr>
        <w:t xml:space="preserve"> (далее – Программа)</w:t>
      </w:r>
      <w:r w:rsidRPr="00441248">
        <w:rPr>
          <w:sz w:val="28"/>
          <w:szCs w:val="28"/>
        </w:rPr>
        <w:t>, следующие изменения:</w:t>
      </w:r>
    </w:p>
    <w:p w:rsidR="00B046DF" w:rsidRPr="0053536E" w:rsidRDefault="00B046DF" w:rsidP="0053536E">
      <w:pPr>
        <w:pStyle w:val="ListParagraph"/>
        <w:ind w:left="142"/>
        <w:jc w:val="both"/>
        <w:rPr>
          <w:sz w:val="28"/>
          <w:szCs w:val="28"/>
        </w:rPr>
      </w:pPr>
      <w:r w:rsidRPr="0053536E">
        <w:rPr>
          <w:sz w:val="28"/>
          <w:szCs w:val="28"/>
        </w:rPr>
        <w:t>1.1.  В паспорте Программы раздел «Объемы и источники финансирования муниципальной программы» изложить в следующей редакции:</w:t>
      </w:r>
    </w:p>
    <w:p w:rsidR="00B046DF" w:rsidRPr="00490849" w:rsidRDefault="00B046DF" w:rsidP="00505DA5">
      <w:pPr>
        <w:tabs>
          <w:tab w:val="left" w:pos="4320"/>
        </w:tabs>
        <w:suppressAutoHyphens/>
        <w:ind w:firstLine="567"/>
        <w:jc w:val="both"/>
        <w:rPr>
          <w:sz w:val="28"/>
          <w:szCs w:val="28"/>
        </w:rPr>
      </w:pPr>
      <w:r w:rsidRPr="00490849">
        <w:rPr>
          <w:sz w:val="28"/>
          <w:szCs w:val="28"/>
        </w:rPr>
        <w:t xml:space="preserve"> «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802"/>
        <w:gridCol w:w="6662"/>
      </w:tblGrid>
      <w:tr w:rsidR="00B046DF" w:rsidRPr="00490849" w:rsidTr="0053536E">
        <w:tc>
          <w:tcPr>
            <w:tcW w:w="2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6DF" w:rsidRPr="00490849" w:rsidRDefault="00B046DF" w:rsidP="0053536E">
            <w:pPr>
              <w:jc w:val="both"/>
              <w:rPr>
                <w:sz w:val="28"/>
                <w:szCs w:val="28"/>
              </w:rPr>
            </w:pPr>
            <w:r w:rsidRPr="00490849">
              <w:rPr>
                <w:sz w:val="28"/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6DF" w:rsidRDefault="00B046DF" w:rsidP="0053536E">
            <w:pPr>
              <w:pStyle w:val="a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составит – 1543,8 тыс. руб. в том числе:</w:t>
            </w:r>
          </w:p>
          <w:p w:rsidR="00B046DF" w:rsidRDefault="00B046DF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федерального бюджета –1421 тыс. руб., в том числе по годам:</w:t>
            </w:r>
          </w:p>
          <w:p w:rsidR="00B046DF" w:rsidRDefault="00B046DF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0 тыс. руб.;</w:t>
            </w:r>
          </w:p>
          <w:p w:rsidR="00B046DF" w:rsidRDefault="00B046DF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–0 тыс. руб.;</w:t>
            </w:r>
          </w:p>
          <w:p w:rsidR="00B046DF" w:rsidRDefault="00B046DF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–1421 тыс. руб.;</w:t>
            </w:r>
          </w:p>
          <w:p w:rsidR="00B046DF" w:rsidRDefault="00B046DF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2021– 0 тыс. руб.;</w:t>
            </w:r>
          </w:p>
          <w:p w:rsidR="00B046DF" w:rsidRDefault="00B046DF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–0 тыс. руб.</w:t>
            </w:r>
          </w:p>
          <w:p w:rsidR="00B046DF" w:rsidRDefault="00B046DF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бюджета Пензенской области – 14,3 тыс. руб, в том числе по годам:</w:t>
            </w:r>
          </w:p>
          <w:p w:rsidR="00B046DF" w:rsidRDefault="00B046DF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–0 ,0  тыс. руб.;</w:t>
            </w:r>
          </w:p>
          <w:p w:rsidR="00B046DF" w:rsidRDefault="00B046DF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–0,0 тыс. руб.;</w:t>
            </w:r>
          </w:p>
          <w:p w:rsidR="00B046DF" w:rsidRDefault="00B046DF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– 14,3 тыс. руб.;</w:t>
            </w:r>
          </w:p>
          <w:p w:rsidR="00B046DF" w:rsidRDefault="00B046DF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2021 - 0 тыс. руб.;</w:t>
            </w:r>
          </w:p>
          <w:p w:rsidR="00B046DF" w:rsidRDefault="00B046DF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– 0 тыс. руб.</w:t>
            </w:r>
          </w:p>
          <w:p w:rsidR="00B046DF" w:rsidRDefault="00B046DF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бюджета Посельского сельсовета Кузнецкого района Пензенской области – 108,5тыс. руб., в том числе по годам:</w:t>
            </w:r>
          </w:p>
          <w:p w:rsidR="00B046DF" w:rsidRDefault="00B046DF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0,0 тыс. руб.;</w:t>
            </w:r>
          </w:p>
          <w:p w:rsidR="00B046DF" w:rsidRDefault="00B046DF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– 25,0 тыс. руб.;</w:t>
            </w:r>
          </w:p>
          <w:p w:rsidR="00B046DF" w:rsidRDefault="00B046DF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– 83,5 тыс. руб.;</w:t>
            </w:r>
          </w:p>
          <w:p w:rsidR="00B046DF" w:rsidRDefault="00B046DF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2021-  0 тыс. руб.;</w:t>
            </w:r>
          </w:p>
          <w:p w:rsidR="00B046DF" w:rsidRDefault="00B046DF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– 0 тыс. руб.</w:t>
            </w:r>
          </w:p>
          <w:p w:rsidR="00B046DF" w:rsidRDefault="00B046DF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 –  0 тыс. руб., в том числе по годам:</w:t>
            </w:r>
          </w:p>
          <w:p w:rsidR="00B046DF" w:rsidRDefault="00B046DF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 0 тыс. руб.;</w:t>
            </w:r>
          </w:p>
          <w:p w:rsidR="00B046DF" w:rsidRDefault="00B046DF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–  0 тыс. руб.;</w:t>
            </w:r>
          </w:p>
          <w:p w:rsidR="00B046DF" w:rsidRDefault="00B046DF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–  0 тыс. руб.;</w:t>
            </w:r>
          </w:p>
          <w:p w:rsidR="00B046DF" w:rsidRDefault="00B046DF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2021-  0 тыс. руб.;</w:t>
            </w:r>
          </w:p>
          <w:p w:rsidR="00B046DF" w:rsidRPr="00490849" w:rsidRDefault="00B046DF" w:rsidP="0053536E">
            <w:pPr>
              <w:pStyle w:val="consplusnonformat0"/>
              <w:spacing w:before="0" w:beforeAutospacing="0" w:after="0" w:afterAutospacing="0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2022 –  0 тыс. руб.</w:t>
            </w:r>
          </w:p>
        </w:tc>
      </w:tr>
    </w:tbl>
    <w:p w:rsidR="00B046DF" w:rsidRPr="00441248" w:rsidRDefault="00B046DF" w:rsidP="00505DA5">
      <w:pPr>
        <w:tabs>
          <w:tab w:val="left" w:pos="142"/>
        </w:tabs>
        <w:jc w:val="both"/>
        <w:rPr>
          <w:sz w:val="28"/>
          <w:szCs w:val="28"/>
        </w:rPr>
      </w:pPr>
      <w:r w:rsidRPr="00441248">
        <w:rPr>
          <w:sz w:val="28"/>
          <w:szCs w:val="28"/>
        </w:rPr>
        <w:t xml:space="preserve">                                                                                                               »;</w:t>
      </w:r>
    </w:p>
    <w:p w:rsidR="00B046DF" w:rsidRPr="001834D3" w:rsidRDefault="00B046DF" w:rsidP="00AE7BB4">
      <w:pPr>
        <w:pStyle w:val="ListParagraph"/>
        <w:tabs>
          <w:tab w:val="left" w:pos="4320"/>
        </w:tabs>
        <w:ind w:left="1134" w:hanging="632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Pr="001834D3">
        <w:rPr>
          <w:sz w:val="28"/>
          <w:szCs w:val="28"/>
        </w:rPr>
        <w:t xml:space="preserve"> приложение  № 2 к Программе  изложить  в редакции  в   соответствии с приложением № 1 к настоящему постановлению;</w:t>
      </w:r>
    </w:p>
    <w:p w:rsidR="00B046DF" w:rsidRPr="00666415" w:rsidRDefault="00B046DF" w:rsidP="00AE7BB4">
      <w:pPr>
        <w:pStyle w:val="ListParagraph"/>
        <w:numPr>
          <w:ilvl w:val="1"/>
          <w:numId w:val="16"/>
        </w:numPr>
        <w:ind w:left="1134" w:hanging="632"/>
        <w:jc w:val="both"/>
        <w:rPr>
          <w:sz w:val="28"/>
          <w:szCs w:val="28"/>
        </w:rPr>
      </w:pPr>
      <w:r w:rsidRPr="00666415">
        <w:rPr>
          <w:sz w:val="28"/>
          <w:szCs w:val="28"/>
        </w:rPr>
        <w:t>приложение  № 3 к Программе изложить в редакции в соответствии с приложением № 2 к настоящему постановлению;</w:t>
      </w:r>
    </w:p>
    <w:p w:rsidR="00B046DF" w:rsidRDefault="00B046DF" w:rsidP="00AE7BB4">
      <w:pPr>
        <w:pStyle w:val="ListParagraph"/>
        <w:numPr>
          <w:ilvl w:val="1"/>
          <w:numId w:val="16"/>
        </w:numPr>
        <w:tabs>
          <w:tab w:val="left" w:pos="4320"/>
        </w:tabs>
        <w:jc w:val="both"/>
        <w:rPr>
          <w:sz w:val="28"/>
          <w:szCs w:val="28"/>
        </w:rPr>
      </w:pPr>
      <w:r w:rsidRPr="001834D3">
        <w:rPr>
          <w:sz w:val="28"/>
          <w:szCs w:val="28"/>
        </w:rPr>
        <w:t xml:space="preserve">приложение  № </w:t>
      </w:r>
      <w:r>
        <w:rPr>
          <w:sz w:val="28"/>
          <w:szCs w:val="28"/>
        </w:rPr>
        <w:t>4</w:t>
      </w:r>
      <w:r w:rsidRPr="001834D3">
        <w:rPr>
          <w:sz w:val="28"/>
          <w:szCs w:val="28"/>
        </w:rPr>
        <w:t xml:space="preserve"> к Программе  изложить  в редакции  в   соответствии с приложением № </w:t>
      </w:r>
      <w:r>
        <w:rPr>
          <w:sz w:val="28"/>
          <w:szCs w:val="28"/>
        </w:rPr>
        <w:t>3 к настоящему постановлению;</w:t>
      </w:r>
    </w:p>
    <w:p w:rsidR="00B046DF" w:rsidRDefault="00B046DF" w:rsidP="00AE7BB4">
      <w:pPr>
        <w:pStyle w:val="ListParagraph"/>
        <w:numPr>
          <w:ilvl w:val="1"/>
          <w:numId w:val="16"/>
        </w:numPr>
        <w:tabs>
          <w:tab w:val="left" w:pos="4320"/>
        </w:tabs>
        <w:jc w:val="both"/>
        <w:rPr>
          <w:sz w:val="28"/>
          <w:szCs w:val="28"/>
        </w:rPr>
      </w:pPr>
      <w:r w:rsidRPr="001834D3">
        <w:rPr>
          <w:sz w:val="28"/>
          <w:szCs w:val="28"/>
        </w:rPr>
        <w:t xml:space="preserve">приложение  № </w:t>
      </w:r>
      <w:r>
        <w:rPr>
          <w:sz w:val="28"/>
          <w:szCs w:val="28"/>
        </w:rPr>
        <w:t>5</w:t>
      </w:r>
      <w:r w:rsidRPr="001834D3">
        <w:rPr>
          <w:sz w:val="28"/>
          <w:szCs w:val="28"/>
        </w:rPr>
        <w:t xml:space="preserve"> к Программе  изложить  в редакции  в   соответствии с приложением № </w:t>
      </w:r>
      <w:r>
        <w:rPr>
          <w:sz w:val="28"/>
          <w:szCs w:val="28"/>
        </w:rPr>
        <w:t>4 к настоящему постановлению.</w:t>
      </w:r>
    </w:p>
    <w:p w:rsidR="00B046DF" w:rsidRPr="00466CC6" w:rsidRDefault="00B046DF" w:rsidP="006F4BC1">
      <w:pPr>
        <w:pStyle w:val="ListParagraph"/>
        <w:numPr>
          <w:ilvl w:val="0"/>
          <w:numId w:val="16"/>
        </w:numPr>
        <w:ind w:left="0" w:firstLine="284"/>
        <w:jc w:val="both"/>
        <w:rPr>
          <w:sz w:val="28"/>
          <w:szCs w:val="28"/>
        </w:rPr>
      </w:pPr>
      <w:r w:rsidRPr="00466CC6">
        <w:rPr>
          <w:sz w:val="28"/>
          <w:szCs w:val="28"/>
        </w:rPr>
        <w:t xml:space="preserve">Опубликовать настоящее постановление в информационном </w:t>
      </w:r>
      <w:r>
        <w:rPr>
          <w:sz w:val="28"/>
          <w:szCs w:val="28"/>
        </w:rPr>
        <w:t xml:space="preserve">бюллетене Посельского сельсовета Кузнецкого района Пензенской области </w:t>
      </w:r>
      <w:r w:rsidRPr="00466CC6">
        <w:rPr>
          <w:sz w:val="28"/>
          <w:szCs w:val="28"/>
        </w:rPr>
        <w:t>«</w:t>
      </w:r>
      <w:r>
        <w:rPr>
          <w:sz w:val="28"/>
          <w:szCs w:val="28"/>
        </w:rPr>
        <w:t>На Посельской волне</w:t>
      </w:r>
      <w:r w:rsidRPr="00466CC6">
        <w:rPr>
          <w:sz w:val="28"/>
          <w:szCs w:val="28"/>
        </w:rPr>
        <w:t>» и разместить на официальном сайте администрации в информационно – телекоммуникационной сети «Интернет».</w:t>
      </w:r>
    </w:p>
    <w:p w:rsidR="00B046DF" w:rsidRDefault="00B046DF" w:rsidP="006F4BC1">
      <w:pPr>
        <w:pStyle w:val="ListParagraph"/>
        <w:numPr>
          <w:ilvl w:val="0"/>
          <w:numId w:val="16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B046DF" w:rsidRPr="00466CC6" w:rsidRDefault="00B046DF" w:rsidP="006F4BC1">
      <w:pPr>
        <w:pStyle w:val="ListParagraph"/>
        <w:numPr>
          <w:ilvl w:val="0"/>
          <w:numId w:val="16"/>
        </w:numPr>
        <w:ind w:left="0" w:firstLine="360"/>
        <w:jc w:val="both"/>
        <w:rPr>
          <w:sz w:val="28"/>
          <w:szCs w:val="28"/>
        </w:rPr>
      </w:pPr>
      <w:r w:rsidRPr="00466CC6">
        <w:rPr>
          <w:sz w:val="28"/>
          <w:szCs w:val="28"/>
        </w:rPr>
        <w:t xml:space="preserve"> Контроль за исполнением настоящего постановления возложить на </w:t>
      </w:r>
      <w:r>
        <w:rPr>
          <w:sz w:val="28"/>
          <w:szCs w:val="28"/>
        </w:rPr>
        <w:t>главу</w:t>
      </w:r>
      <w:r w:rsidRPr="00466CC6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>Посельского сельсовета Кузнецкого района Пензенской области</w:t>
      </w:r>
      <w:r w:rsidRPr="00466CC6">
        <w:rPr>
          <w:sz w:val="28"/>
          <w:szCs w:val="28"/>
        </w:rPr>
        <w:t xml:space="preserve">. </w:t>
      </w:r>
    </w:p>
    <w:p w:rsidR="00B046DF" w:rsidRDefault="00B046DF" w:rsidP="001E0750">
      <w:pPr>
        <w:ind w:firstLine="709"/>
        <w:jc w:val="both"/>
        <w:rPr>
          <w:b/>
          <w:sz w:val="28"/>
          <w:szCs w:val="28"/>
        </w:rPr>
      </w:pPr>
    </w:p>
    <w:p w:rsidR="00B046DF" w:rsidRPr="00FC585C" w:rsidRDefault="00B046DF" w:rsidP="00207CA4">
      <w:pPr>
        <w:jc w:val="both"/>
        <w:rPr>
          <w:b/>
          <w:sz w:val="28"/>
          <w:szCs w:val="28"/>
        </w:rPr>
      </w:pPr>
      <w:r w:rsidRPr="00FC585C">
        <w:rPr>
          <w:b/>
          <w:sz w:val="28"/>
          <w:szCs w:val="28"/>
        </w:rPr>
        <w:t xml:space="preserve">Глава администрацииПосельского сельсовета </w:t>
      </w:r>
    </w:p>
    <w:p w:rsidR="00B046DF" w:rsidRPr="00FC585C" w:rsidRDefault="00B046DF" w:rsidP="00C748AC">
      <w:pPr>
        <w:rPr>
          <w:b/>
          <w:sz w:val="28"/>
          <w:szCs w:val="28"/>
        </w:rPr>
      </w:pPr>
      <w:r w:rsidRPr="00FC585C">
        <w:rPr>
          <w:b/>
          <w:sz w:val="28"/>
          <w:szCs w:val="28"/>
        </w:rPr>
        <w:t>Кузнецкого района Пензенской области                А.Н.Дермелев</w:t>
      </w:r>
    </w:p>
    <w:p w:rsidR="00B046DF" w:rsidRDefault="00B046DF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046DF" w:rsidRDefault="00B046DF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046DF" w:rsidRDefault="00B046DF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046DF" w:rsidRDefault="00B046DF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046DF" w:rsidRDefault="00B046DF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046DF" w:rsidRDefault="00B046DF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046DF" w:rsidRDefault="00B046DF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046DF" w:rsidRDefault="00B046DF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046DF" w:rsidRDefault="00B046DF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046DF" w:rsidRDefault="00B046DF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046DF" w:rsidRDefault="00B046DF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046DF" w:rsidRDefault="00B046DF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046DF" w:rsidRDefault="00B046DF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046DF" w:rsidRDefault="00B046DF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046DF" w:rsidRDefault="00B046DF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046DF" w:rsidRDefault="00B046DF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046DF" w:rsidRDefault="00B046DF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046DF" w:rsidRDefault="00B046DF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046DF" w:rsidRDefault="00B046DF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046DF" w:rsidRDefault="00B046DF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046DF" w:rsidRDefault="00B046DF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046DF" w:rsidRDefault="00B046DF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046DF" w:rsidRDefault="00B046DF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046DF" w:rsidRDefault="00B046DF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046DF" w:rsidRDefault="00B046DF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046DF" w:rsidRDefault="00B046DF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046DF" w:rsidRDefault="00B046DF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046DF" w:rsidRDefault="00B046DF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046DF" w:rsidRDefault="00B046DF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046DF" w:rsidRDefault="00B046DF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046DF" w:rsidRDefault="00B046DF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046DF" w:rsidRDefault="00B046DF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046DF" w:rsidRDefault="00B046DF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046DF" w:rsidRDefault="00B046DF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046DF" w:rsidRDefault="00B046DF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046DF" w:rsidRDefault="00B046DF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046DF" w:rsidRDefault="00B046DF" w:rsidP="00CF7C41">
      <w:pPr>
        <w:pStyle w:val="Heading1"/>
        <w:ind w:firstLine="709"/>
        <w:jc w:val="right"/>
        <w:rPr>
          <w:noProof/>
          <w:sz w:val="26"/>
          <w:szCs w:val="26"/>
        </w:rPr>
        <w:sectPr w:rsidR="00B046DF" w:rsidSect="00C748A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bookmarkStart w:id="0" w:name="sub_91"/>
    </w:p>
    <w:p w:rsidR="00B046DF" w:rsidRDefault="00B046DF"/>
    <w:p w:rsidR="00B046DF" w:rsidRDefault="00B046DF" w:rsidP="001834D3">
      <w:pPr>
        <w:ind w:left="9498"/>
        <w:jc w:val="right"/>
      </w:pPr>
      <w:r>
        <w:t xml:space="preserve">Приложение  № 1 </w:t>
      </w:r>
    </w:p>
    <w:p w:rsidR="00B046DF" w:rsidRDefault="00B046DF" w:rsidP="001834D3">
      <w:pPr>
        <w:ind w:left="9498"/>
        <w:jc w:val="right"/>
      </w:pPr>
      <w:r>
        <w:t>к постановлению администрации Посельского</w:t>
      </w:r>
      <w:r w:rsidRPr="00286B04">
        <w:t xml:space="preserve"> сельсовета Кузнецкого района Пензенской области</w:t>
      </w:r>
      <w:r>
        <w:t xml:space="preserve"> от 21.02.2020  № 23</w:t>
      </w:r>
    </w:p>
    <w:p w:rsidR="00B046DF" w:rsidRPr="00E62BEF" w:rsidRDefault="00B046DF" w:rsidP="001834D3">
      <w:pPr>
        <w:framePr w:hSpace="180" w:wrap="around" w:vAnchor="text" w:hAnchor="page" w:x="13996" w:y="262"/>
        <w:jc w:val="right"/>
      </w:pPr>
      <w:r>
        <w:t>«Пр</w:t>
      </w:r>
      <w:r w:rsidRPr="00E62BEF">
        <w:t>иложение №</w:t>
      </w:r>
      <w:r>
        <w:t xml:space="preserve"> 2</w:t>
      </w:r>
    </w:p>
    <w:p w:rsidR="00B046DF" w:rsidRDefault="00B046DF" w:rsidP="001834D3">
      <w:pPr>
        <w:ind w:left="9498"/>
        <w:jc w:val="right"/>
      </w:pPr>
    </w:p>
    <w:p w:rsidR="00B046DF" w:rsidRDefault="00B046DF" w:rsidP="001834D3">
      <w:pPr>
        <w:jc w:val="right"/>
        <w:rPr>
          <w:color w:val="000000"/>
        </w:rPr>
      </w:pPr>
    </w:p>
    <w:p w:rsidR="00B046DF" w:rsidRDefault="00B046DF" w:rsidP="001834D3">
      <w:pPr>
        <w:jc w:val="right"/>
        <w:rPr>
          <w:color w:val="000000"/>
        </w:rPr>
      </w:pPr>
      <w:r w:rsidRPr="00CF7C41">
        <w:rPr>
          <w:color w:val="000000"/>
        </w:rPr>
        <w:t>к  муниципальной программе</w:t>
      </w:r>
      <w:r w:rsidRPr="00CF7C41">
        <w:rPr>
          <w:color w:val="000000"/>
        </w:rPr>
        <w:br/>
        <w:t xml:space="preserve">"Формирование  комфортной среды </w:t>
      </w:r>
    </w:p>
    <w:p w:rsidR="00B046DF" w:rsidRDefault="00B046DF" w:rsidP="001834D3">
      <w:pPr>
        <w:jc w:val="right"/>
        <w:rPr>
          <w:color w:val="000000"/>
        </w:rPr>
      </w:pPr>
      <w:r w:rsidRPr="00CF7C41">
        <w:rPr>
          <w:color w:val="000000"/>
        </w:rPr>
        <w:t>на территории</w:t>
      </w:r>
      <w:r>
        <w:rPr>
          <w:color w:val="000000"/>
        </w:rPr>
        <w:t xml:space="preserve"> Посельского</w:t>
      </w:r>
      <w:r w:rsidRPr="00CF7C41">
        <w:rPr>
          <w:color w:val="000000"/>
        </w:rPr>
        <w:t xml:space="preserve"> сельсовета </w:t>
      </w:r>
    </w:p>
    <w:p w:rsidR="00B046DF" w:rsidRDefault="00B046DF" w:rsidP="001834D3">
      <w:pPr>
        <w:jc w:val="right"/>
        <w:rPr>
          <w:color w:val="000000"/>
        </w:rPr>
      </w:pPr>
      <w:r w:rsidRPr="00CF7C41">
        <w:rPr>
          <w:color w:val="000000"/>
        </w:rPr>
        <w:t>Кузнецкого района</w:t>
      </w:r>
      <w:r>
        <w:rPr>
          <w:color w:val="000000"/>
        </w:rPr>
        <w:t xml:space="preserve"> П</w:t>
      </w:r>
      <w:r w:rsidRPr="00CF7C41">
        <w:rPr>
          <w:color w:val="000000"/>
        </w:rPr>
        <w:t xml:space="preserve">ензенской области </w:t>
      </w:r>
    </w:p>
    <w:p w:rsidR="00B046DF" w:rsidRDefault="00B046DF" w:rsidP="001834D3">
      <w:pPr>
        <w:jc w:val="right"/>
        <w:rPr>
          <w:color w:val="000000"/>
        </w:rPr>
      </w:pPr>
      <w:r w:rsidRPr="00CF7C41">
        <w:rPr>
          <w:color w:val="000000"/>
        </w:rPr>
        <w:t>на 2018</w:t>
      </w:r>
      <w:r>
        <w:rPr>
          <w:color w:val="000000"/>
        </w:rPr>
        <w:t>-2022 годы</w:t>
      </w:r>
      <w:r w:rsidRPr="00CF7C41">
        <w:rPr>
          <w:color w:val="000000"/>
        </w:rPr>
        <w:t>»</w:t>
      </w:r>
    </w:p>
    <w:tbl>
      <w:tblPr>
        <w:tblW w:w="15052" w:type="dxa"/>
        <w:tblInd w:w="91" w:type="dxa"/>
        <w:tblLayout w:type="fixed"/>
        <w:tblLook w:val="00A0"/>
      </w:tblPr>
      <w:tblGrid>
        <w:gridCol w:w="558"/>
        <w:gridCol w:w="2294"/>
        <w:gridCol w:w="2075"/>
        <w:gridCol w:w="52"/>
        <w:gridCol w:w="1275"/>
        <w:gridCol w:w="95"/>
        <w:gridCol w:w="808"/>
        <w:gridCol w:w="90"/>
        <w:gridCol w:w="992"/>
        <w:gridCol w:w="1134"/>
        <w:gridCol w:w="1417"/>
        <w:gridCol w:w="1134"/>
        <w:gridCol w:w="1564"/>
        <w:gridCol w:w="1564"/>
      </w:tblGrid>
      <w:tr w:rsidR="00B046DF" w:rsidRPr="00CF7C41" w:rsidTr="009777B8">
        <w:trPr>
          <w:trHeight w:val="758"/>
        </w:trPr>
        <w:tc>
          <w:tcPr>
            <w:tcW w:w="15052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46DF" w:rsidRDefault="00B046DF" w:rsidP="000F4568">
            <w:pPr>
              <w:jc w:val="center"/>
              <w:rPr>
                <w:b/>
                <w:bCs/>
                <w:color w:val="000000"/>
              </w:rPr>
            </w:pPr>
          </w:p>
          <w:p w:rsidR="00B046DF" w:rsidRDefault="00B046DF" w:rsidP="000F456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Перечень основных мероприятий, мероприятий</w:t>
            </w:r>
            <w:r w:rsidRPr="00CF7C41">
              <w:rPr>
                <w:b/>
                <w:bCs/>
                <w:color w:val="000000"/>
              </w:rPr>
              <w:t xml:space="preserve"> муниципальной  программы"Формирование  комфортной  среды </w:t>
            </w:r>
          </w:p>
          <w:p w:rsidR="00B046DF" w:rsidRPr="00CF7C41" w:rsidRDefault="00B046DF" w:rsidP="000F4568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b/>
                <w:bCs/>
                <w:color w:val="000000"/>
              </w:rPr>
              <w:t xml:space="preserve">на территории </w:t>
            </w:r>
            <w:r>
              <w:rPr>
                <w:b/>
                <w:bCs/>
                <w:color w:val="000000"/>
              </w:rPr>
              <w:t>Посельского</w:t>
            </w:r>
            <w:r w:rsidRPr="00CF7C41">
              <w:rPr>
                <w:b/>
                <w:bCs/>
                <w:color w:val="000000"/>
              </w:rPr>
              <w:t xml:space="preserve"> сельсовета Кузнецкого района Пензенской области на 2018</w:t>
            </w:r>
            <w:r>
              <w:rPr>
                <w:b/>
                <w:bCs/>
                <w:color w:val="000000"/>
              </w:rPr>
              <w:t>-2022 годы</w:t>
            </w:r>
            <w:r w:rsidRPr="00CF7C41">
              <w:rPr>
                <w:b/>
                <w:bCs/>
                <w:color w:val="000000"/>
              </w:rPr>
              <w:t>"</w:t>
            </w:r>
          </w:p>
        </w:tc>
      </w:tr>
      <w:tr w:rsidR="00B046DF" w:rsidRPr="00CF7C41" w:rsidTr="0072541C">
        <w:trPr>
          <w:trHeight w:val="315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 xml:space="preserve"> № п/п</w:t>
            </w:r>
          </w:p>
        </w:tc>
        <w:tc>
          <w:tcPr>
            <w:tcW w:w="2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Наименование мероприятий</w:t>
            </w: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Исполнители</w:t>
            </w:r>
          </w:p>
        </w:tc>
        <w:tc>
          <w:tcPr>
            <w:tcW w:w="14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Срок исполнения (год)</w:t>
            </w:r>
          </w:p>
        </w:tc>
        <w:tc>
          <w:tcPr>
            <w:tcW w:w="55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Объем финансирования, тыс. рублей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Показатели результата мероприятий по годам</w:t>
            </w:r>
            <w:r>
              <w:rPr>
                <w:color w:val="000000"/>
              </w:rPr>
              <w:t xml:space="preserve"> (ожидаемый непосредст-венный результат)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Связь  с показателями муниципальной программы</w:t>
            </w:r>
          </w:p>
        </w:tc>
      </w:tr>
      <w:tr w:rsidR="00B046DF" w:rsidRPr="00CF7C41" w:rsidTr="00AF5AFE">
        <w:trPr>
          <w:cantSplit/>
          <w:trHeight w:val="2143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rPr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rPr>
                <w:color w:val="000000"/>
              </w:rPr>
            </w:pPr>
          </w:p>
        </w:tc>
        <w:tc>
          <w:tcPr>
            <w:tcW w:w="2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rPr>
                <w:color w:val="000000"/>
              </w:rPr>
            </w:pPr>
          </w:p>
        </w:tc>
        <w:tc>
          <w:tcPr>
            <w:tcW w:w="14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rPr>
                <w:color w:val="000000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46DF" w:rsidRPr="00CF7C41" w:rsidRDefault="00B046DF" w:rsidP="005E0F56">
            <w:pPr>
              <w:rPr>
                <w:color w:val="000000"/>
              </w:rPr>
            </w:pPr>
            <w:r w:rsidRPr="00CF7C41">
              <w:rPr>
                <w:color w:val="000000"/>
              </w:rPr>
              <w:t>Всего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46DF" w:rsidRPr="00CF7C41" w:rsidRDefault="00B046DF" w:rsidP="009777B8">
            <w:pPr>
              <w:ind w:left="113" w:right="113"/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46DF" w:rsidRPr="00CF7C41" w:rsidRDefault="00B046DF" w:rsidP="009777B8">
            <w:pPr>
              <w:ind w:left="113" w:right="113"/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Бюджет Пензенской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46DF" w:rsidRPr="00CF7C41" w:rsidRDefault="00B046DF" w:rsidP="009777B8">
            <w:pPr>
              <w:ind w:left="113" w:right="113"/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 xml:space="preserve">Бюджет </w:t>
            </w:r>
            <w:r>
              <w:rPr>
                <w:color w:val="000000"/>
              </w:rPr>
              <w:t>Посельского</w:t>
            </w:r>
            <w:r w:rsidRPr="00CF7C41">
              <w:rPr>
                <w:color w:val="000000"/>
              </w:rPr>
              <w:t xml:space="preserve"> сельсовета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46DF" w:rsidRPr="00CF7C41" w:rsidRDefault="00B046DF" w:rsidP="009777B8">
            <w:pPr>
              <w:ind w:left="113" w:right="113"/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Внебюджетные средства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rPr>
                <w:color w:val="000000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46DF" w:rsidRPr="00CF7C41" w:rsidRDefault="00B046DF" w:rsidP="005E0F56">
            <w:pPr>
              <w:rPr>
                <w:color w:val="000000"/>
              </w:rPr>
            </w:pPr>
          </w:p>
        </w:tc>
      </w:tr>
      <w:tr w:rsidR="00B046DF" w:rsidRPr="00CF7C41" w:rsidTr="00AF5AFE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b/>
                <w:bCs/>
                <w:color w:val="000000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b/>
                <w:bCs/>
                <w:color w:val="000000"/>
              </w:rPr>
              <w:t>2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b/>
                <w:bCs/>
                <w:color w:val="000000"/>
              </w:rPr>
              <w:t>3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b/>
                <w:bCs/>
                <w:color w:val="000000"/>
              </w:rPr>
              <w:t>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b/>
                <w:bCs/>
                <w:color w:val="000000"/>
              </w:rPr>
              <w:t>5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b/>
                <w:bCs/>
                <w:color w:val="00000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b/>
                <w:bCs/>
                <w:color w:val="000000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b/>
                <w:bCs/>
                <w:color w:val="00000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b/>
                <w:bCs/>
                <w:color w:val="000000"/>
              </w:rPr>
              <w:t>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b/>
                <w:bCs/>
                <w:color w:val="000000"/>
              </w:rPr>
              <w:t>10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CF7C41" w:rsidRDefault="00B046DF" w:rsidP="005E0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</w:tr>
      <w:tr w:rsidR="00B046DF" w:rsidRPr="00CF7C41" w:rsidTr="00B9344D">
        <w:trPr>
          <w:trHeight w:val="535"/>
        </w:trPr>
        <w:tc>
          <w:tcPr>
            <w:tcW w:w="150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046DF" w:rsidRPr="00CF7C41" w:rsidRDefault="00B046DF" w:rsidP="005E0F56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b/>
                <w:bCs/>
                <w:color w:val="000000"/>
              </w:rPr>
              <w:t xml:space="preserve">1. Программа "Формирование  комфортной  среды на территории </w:t>
            </w:r>
            <w:r>
              <w:rPr>
                <w:b/>
                <w:bCs/>
                <w:color w:val="000000"/>
              </w:rPr>
              <w:t>Посельского</w:t>
            </w:r>
            <w:r w:rsidRPr="00CF7C41">
              <w:rPr>
                <w:b/>
                <w:bCs/>
                <w:color w:val="000000"/>
              </w:rPr>
              <w:t xml:space="preserve"> сельсовета Кузнецкого района Пензенской области на 2018</w:t>
            </w:r>
            <w:r>
              <w:rPr>
                <w:b/>
                <w:bCs/>
                <w:color w:val="000000"/>
              </w:rPr>
              <w:t>-2022 годы</w:t>
            </w:r>
            <w:r w:rsidRPr="00CF7C41">
              <w:rPr>
                <w:b/>
                <w:bCs/>
                <w:color w:val="000000"/>
              </w:rPr>
              <w:t>"</w:t>
            </w:r>
          </w:p>
        </w:tc>
      </w:tr>
      <w:tr w:rsidR="00B046DF" w:rsidRPr="00CF7C41" w:rsidTr="00B9344D">
        <w:trPr>
          <w:trHeight w:val="690"/>
        </w:trPr>
        <w:tc>
          <w:tcPr>
            <w:tcW w:w="150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046DF" w:rsidRPr="00E94A7C" w:rsidRDefault="00B046DF" w:rsidP="000F4665">
            <w:pPr>
              <w:ind w:left="1894" w:hanging="1894"/>
              <w:rPr>
                <w:szCs w:val="28"/>
              </w:rPr>
            </w:pPr>
            <w:r>
              <w:rPr>
                <w:color w:val="000000"/>
              </w:rPr>
              <w:t>Цели</w:t>
            </w:r>
            <w:r w:rsidRPr="00CF7C41">
              <w:rPr>
                <w:color w:val="000000"/>
              </w:rPr>
              <w:t xml:space="preserve"> программы - </w:t>
            </w:r>
            <w:r w:rsidRPr="00E94A7C">
              <w:rPr>
                <w:szCs w:val="28"/>
              </w:rPr>
              <w:t xml:space="preserve">создание условий для системного повышения качества и комфорта среды на территории </w:t>
            </w:r>
            <w:r>
              <w:rPr>
                <w:szCs w:val="28"/>
              </w:rPr>
              <w:t>Посельского</w:t>
            </w:r>
            <w:r w:rsidRPr="00E94A7C">
              <w:rPr>
                <w:szCs w:val="28"/>
              </w:rPr>
              <w:t xml:space="preserve"> сельсовета Кузнецкого района Пензенской области путем реализации  комплекса первоочередных мероприятий  по благоустройству;</w:t>
            </w:r>
          </w:p>
          <w:p w:rsidR="00B046DF" w:rsidRDefault="00B046DF" w:rsidP="009777B8">
            <w:pPr>
              <w:ind w:left="1894"/>
              <w:rPr>
                <w:color w:val="000000"/>
              </w:rPr>
            </w:pPr>
            <w:r w:rsidRPr="00E94A7C">
              <w:rPr>
                <w:szCs w:val="28"/>
              </w:rPr>
              <w:t xml:space="preserve">- повышение уровня благоустройства и содержания территорий </w:t>
            </w:r>
            <w:r>
              <w:rPr>
                <w:szCs w:val="28"/>
              </w:rPr>
              <w:t>Посельского</w:t>
            </w:r>
            <w:r w:rsidRPr="00E94A7C">
              <w:rPr>
                <w:szCs w:val="28"/>
              </w:rPr>
              <w:t xml:space="preserve"> сельсовета Кузнецкого района Пензенской области</w:t>
            </w:r>
          </w:p>
        </w:tc>
      </w:tr>
      <w:tr w:rsidR="00B046DF" w:rsidRPr="00CF7C41" w:rsidTr="00B9344D">
        <w:trPr>
          <w:trHeight w:val="1125"/>
        </w:trPr>
        <w:tc>
          <w:tcPr>
            <w:tcW w:w="150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046DF" w:rsidRDefault="00B046DF" w:rsidP="001175DF">
            <w:pPr>
              <w:tabs>
                <w:tab w:val="left" w:pos="2603"/>
              </w:tabs>
              <w:ind w:left="2603" w:hanging="2552"/>
              <w:jc w:val="both"/>
              <w:rPr>
                <w:szCs w:val="28"/>
              </w:rPr>
            </w:pPr>
            <w:r w:rsidRPr="00CF7C41">
              <w:rPr>
                <w:color w:val="000000"/>
              </w:rPr>
              <w:t xml:space="preserve">Задачи программы: </w:t>
            </w:r>
            <w:r>
              <w:rPr>
                <w:color w:val="000000"/>
              </w:rPr>
              <w:t xml:space="preserve">- </w:t>
            </w:r>
            <w:r w:rsidRPr="000F4665">
              <w:rPr>
                <w:szCs w:val="28"/>
              </w:rPr>
              <w:t xml:space="preserve">повышение  уровня благоустройства дворовых территорий </w:t>
            </w:r>
            <w:r>
              <w:rPr>
                <w:szCs w:val="28"/>
              </w:rPr>
              <w:t>Посельского</w:t>
            </w:r>
            <w:r w:rsidRPr="000F4665">
              <w:rPr>
                <w:szCs w:val="28"/>
              </w:rPr>
              <w:t xml:space="preserve"> сельсове</w:t>
            </w:r>
            <w:r>
              <w:rPr>
                <w:szCs w:val="28"/>
              </w:rPr>
              <w:t>та Кузнецкого района Пензенской</w:t>
            </w:r>
          </w:p>
          <w:p w:rsidR="00B046DF" w:rsidRDefault="00B046DF" w:rsidP="001175DF">
            <w:pPr>
              <w:tabs>
                <w:tab w:val="left" w:pos="2603"/>
              </w:tabs>
              <w:ind w:left="2603" w:hanging="2552"/>
              <w:jc w:val="both"/>
              <w:rPr>
                <w:szCs w:val="28"/>
              </w:rPr>
            </w:pPr>
            <w:r w:rsidRPr="000F4665">
              <w:rPr>
                <w:szCs w:val="28"/>
              </w:rPr>
              <w:t>области;</w:t>
            </w:r>
          </w:p>
          <w:p w:rsidR="00B046DF" w:rsidRDefault="00B046DF" w:rsidP="001175DF">
            <w:pPr>
              <w:tabs>
                <w:tab w:val="left" w:pos="2603"/>
              </w:tabs>
              <w:ind w:left="2603" w:hanging="2552"/>
              <w:jc w:val="both"/>
              <w:rPr>
                <w:szCs w:val="28"/>
              </w:rPr>
            </w:pPr>
            <w:r w:rsidRPr="000F4665">
              <w:rPr>
                <w:szCs w:val="28"/>
              </w:rPr>
              <w:t>- повышение уровня благоустройства  муниципальных территорий общего пользования  (парков, скверов и т.д)</w:t>
            </w:r>
          </w:p>
          <w:p w:rsidR="00B046DF" w:rsidRDefault="00B046DF" w:rsidP="001175DF">
            <w:pPr>
              <w:tabs>
                <w:tab w:val="left" w:pos="2603"/>
              </w:tabs>
              <w:ind w:left="2603" w:hanging="2552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Посельского</w:t>
            </w:r>
            <w:r w:rsidRPr="000F4665">
              <w:rPr>
                <w:szCs w:val="28"/>
              </w:rPr>
              <w:t xml:space="preserve"> сельсовета Кузнецкого района Пензенской области;</w:t>
            </w:r>
          </w:p>
          <w:p w:rsidR="00B046DF" w:rsidRDefault="00B046DF" w:rsidP="001175DF">
            <w:pPr>
              <w:tabs>
                <w:tab w:val="left" w:pos="2603"/>
              </w:tabs>
              <w:ind w:left="2603" w:hanging="2552"/>
              <w:jc w:val="both"/>
              <w:rPr>
                <w:szCs w:val="28"/>
              </w:rPr>
            </w:pPr>
            <w:r w:rsidRPr="000F4665">
              <w:rPr>
                <w:szCs w:val="28"/>
              </w:rPr>
              <w:t>- повышение уровня вовлеченности заинтересованных граждан, организаций</w:t>
            </w:r>
            <w:r>
              <w:rPr>
                <w:szCs w:val="28"/>
              </w:rPr>
              <w:t xml:space="preserve">  в реализацию  мероприятий  по</w:t>
            </w:r>
          </w:p>
          <w:p w:rsidR="00B046DF" w:rsidRPr="001175DF" w:rsidRDefault="00B046DF" w:rsidP="001175DF">
            <w:pPr>
              <w:tabs>
                <w:tab w:val="left" w:pos="2603"/>
              </w:tabs>
              <w:ind w:left="2603" w:hanging="2552"/>
              <w:jc w:val="both"/>
              <w:rPr>
                <w:szCs w:val="28"/>
              </w:rPr>
            </w:pPr>
            <w:r w:rsidRPr="000F4665">
              <w:rPr>
                <w:szCs w:val="28"/>
              </w:rPr>
              <w:t xml:space="preserve">благоустройству территорий </w:t>
            </w:r>
            <w:r>
              <w:rPr>
                <w:szCs w:val="28"/>
              </w:rPr>
              <w:t>Посельского</w:t>
            </w:r>
            <w:r w:rsidRPr="000F4665">
              <w:rPr>
                <w:szCs w:val="28"/>
              </w:rPr>
              <w:t xml:space="preserve"> сельсовета Кузнецкого района Пензенской области</w:t>
            </w:r>
          </w:p>
        </w:tc>
      </w:tr>
      <w:tr w:rsidR="00B046DF" w:rsidRPr="00CF7C41" w:rsidTr="00F85FDD">
        <w:trPr>
          <w:trHeight w:val="20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6D3E28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1.</w:t>
            </w:r>
          </w:p>
        </w:tc>
        <w:tc>
          <w:tcPr>
            <w:tcW w:w="2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6D3E28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 xml:space="preserve">Благоустройство дворовых территорий многоквартирных  домов 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6D3E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Администрация Посельского сельсовета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CF7C41" w:rsidRDefault="00B046DF" w:rsidP="006D3E28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53536E" w:rsidRDefault="00B046DF" w:rsidP="006D3E28">
            <w:pPr>
              <w:jc w:val="center"/>
              <w:rPr>
                <w:b/>
                <w:color w:val="000000"/>
              </w:rPr>
            </w:pPr>
            <w:r w:rsidRPr="0053536E">
              <w:rPr>
                <w:b/>
                <w:color w:val="000000"/>
              </w:rPr>
              <w:t>1543,8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53536E" w:rsidRDefault="00B046DF" w:rsidP="006D3E28">
            <w:pPr>
              <w:jc w:val="center"/>
              <w:rPr>
                <w:b/>
                <w:color w:val="000000"/>
              </w:rPr>
            </w:pPr>
            <w:r w:rsidRPr="0053536E">
              <w:rPr>
                <w:b/>
                <w:color w:val="000000"/>
              </w:rPr>
              <w:t>1421,0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53536E" w:rsidRDefault="00B046DF" w:rsidP="006D3E28">
            <w:pPr>
              <w:jc w:val="center"/>
              <w:rPr>
                <w:b/>
                <w:color w:val="000000"/>
              </w:rPr>
            </w:pPr>
            <w:r w:rsidRPr="0053536E">
              <w:rPr>
                <w:b/>
                <w:color w:val="000000"/>
              </w:rPr>
              <w:t>14,3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53536E" w:rsidRDefault="00B046DF" w:rsidP="006D3E2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53536E" w:rsidRDefault="00B046DF" w:rsidP="0053536E">
            <w:pPr>
              <w:jc w:val="center"/>
              <w:rPr>
                <w:b/>
              </w:rPr>
            </w:pPr>
            <w:r w:rsidRPr="0053536E">
              <w:rPr>
                <w:b/>
                <w:bCs/>
                <w:color w:val="000000"/>
              </w:rPr>
              <w:t>0,0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 </w:t>
            </w:r>
          </w:p>
          <w:p w:rsidR="00B046DF" w:rsidRPr="00CF7C41" w:rsidRDefault="00B046DF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 </w:t>
            </w:r>
          </w:p>
          <w:p w:rsidR="00B046DF" w:rsidRPr="00CF7C41" w:rsidRDefault="00B046DF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 </w:t>
            </w:r>
          </w:p>
          <w:p w:rsidR="00B046DF" w:rsidRPr="00CF7C41" w:rsidRDefault="00B046DF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 </w:t>
            </w:r>
          </w:p>
          <w:p w:rsidR="00B046DF" w:rsidRPr="00293FDF" w:rsidRDefault="00B046DF" w:rsidP="005E0F56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color w:val="000000"/>
              </w:rPr>
              <w:t> 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046DF" w:rsidRPr="009777B8" w:rsidRDefault="00B046DF" w:rsidP="006D3E28">
            <w:pPr>
              <w:jc w:val="center"/>
              <w:rPr>
                <w:bCs/>
                <w:color w:val="000000"/>
              </w:rPr>
            </w:pPr>
            <w:r w:rsidRPr="009777B8">
              <w:rPr>
                <w:bCs/>
                <w:color w:val="000000"/>
              </w:rPr>
              <w:t>ЦП 1</w:t>
            </w:r>
          </w:p>
        </w:tc>
      </w:tr>
      <w:tr w:rsidR="00B046DF" w:rsidRPr="00CF7C41" w:rsidTr="00F85FDD">
        <w:trPr>
          <w:trHeight w:val="20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rPr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rPr>
                <w:color w:val="000000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2018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2771B6" w:rsidRDefault="00B046DF" w:rsidP="008C035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53536E">
            <w:pPr>
              <w:jc w:val="center"/>
            </w:pPr>
            <w:r w:rsidRPr="00C41C67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53536E">
            <w:pPr>
              <w:jc w:val="center"/>
            </w:pPr>
            <w:r w:rsidRPr="00C41C67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53536E">
            <w:pPr>
              <w:jc w:val="center"/>
            </w:pPr>
            <w:r w:rsidRPr="00C41C67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53536E">
            <w:pPr>
              <w:jc w:val="center"/>
            </w:pPr>
            <w:r w:rsidRPr="00F4450D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</w:p>
        </w:tc>
      </w:tr>
      <w:tr w:rsidR="00B046DF" w:rsidRPr="00CF7C41" w:rsidTr="00F85FDD">
        <w:trPr>
          <w:trHeight w:val="20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rPr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rPr>
                <w:color w:val="000000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2019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53536E">
            <w:pPr>
              <w:jc w:val="center"/>
            </w:pPr>
            <w:r w:rsidRPr="00D079C2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53536E">
            <w:pPr>
              <w:jc w:val="center"/>
            </w:pPr>
            <w:r w:rsidRPr="00D079C2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53536E">
            <w:pPr>
              <w:jc w:val="center"/>
            </w:pPr>
            <w:r w:rsidRPr="00F4450D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</w:p>
        </w:tc>
      </w:tr>
      <w:tr w:rsidR="00B046DF" w:rsidRPr="00CF7C41" w:rsidTr="00F85FDD">
        <w:trPr>
          <w:trHeight w:val="20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rPr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rPr>
                <w:color w:val="000000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2020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8C0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1518,8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8C0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8C0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5353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53536E">
            <w:pPr>
              <w:jc w:val="center"/>
            </w:pPr>
            <w:r w:rsidRPr="00F4450D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</w:p>
        </w:tc>
      </w:tr>
      <w:tr w:rsidR="00B046DF" w:rsidRPr="00CF7C41" w:rsidTr="00F85FDD">
        <w:trPr>
          <w:trHeight w:val="20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rPr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rPr>
                <w:color w:val="000000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2021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53536E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53536E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53536E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53536E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53536E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</w:p>
        </w:tc>
      </w:tr>
      <w:tr w:rsidR="00B046DF" w:rsidRPr="00CF7C41" w:rsidTr="00F85FDD">
        <w:trPr>
          <w:trHeight w:val="20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rPr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rPr>
                <w:color w:val="000000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2022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53536E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53536E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53536E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53536E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53536E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</w:p>
        </w:tc>
      </w:tr>
      <w:tr w:rsidR="00B046DF" w:rsidRPr="00CF7C41" w:rsidTr="00902F96">
        <w:trPr>
          <w:trHeight w:val="20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0F4665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2.</w:t>
            </w:r>
          </w:p>
        </w:tc>
        <w:tc>
          <w:tcPr>
            <w:tcW w:w="2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CF7C41">
              <w:rPr>
                <w:color w:val="000000"/>
              </w:rPr>
              <w:t>лагоустройство наиболее посещаемой муниципальной территории общего пользования населенного пункт</w:t>
            </w:r>
            <w:r>
              <w:rPr>
                <w:color w:val="000000"/>
              </w:rPr>
              <w:t>а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7254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Администрация Посельского сельсовета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CF7C41" w:rsidRDefault="00B046DF" w:rsidP="005E0F56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53536E">
            <w:pPr>
              <w:jc w:val="center"/>
            </w:pPr>
            <w:r w:rsidRPr="000302D3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53536E">
            <w:pPr>
              <w:jc w:val="center"/>
            </w:pPr>
            <w:r w:rsidRPr="000302D3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53536E">
            <w:pPr>
              <w:jc w:val="center"/>
            </w:pPr>
            <w:r w:rsidRPr="000302D3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53536E" w:rsidRDefault="00B046DF" w:rsidP="005E0F56">
            <w:pPr>
              <w:jc w:val="center"/>
              <w:rPr>
                <w:b/>
                <w:color w:val="000000"/>
              </w:rPr>
            </w:pPr>
            <w:r w:rsidRPr="0053536E">
              <w:rPr>
                <w:b/>
                <w:color w:val="000000"/>
              </w:rPr>
              <w:t>0,0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 </w:t>
            </w:r>
          </w:p>
          <w:p w:rsidR="00B046DF" w:rsidRPr="00CF7C41" w:rsidRDefault="00B046DF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 </w:t>
            </w:r>
          </w:p>
          <w:p w:rsidR="00B046DF" w:rsidRPr="00CF7C41" w:rsidRDefault="00B046DF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 </w:t>
            </w:r>
          </w:p>
          <w:p w:rsidR="00B046DF" w:rsidRPr="00CF7C41" w:rsidRDefault="00B046DF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 </w:t>
            </w:r>
          </w:p>
          <w:p w:rsidR="00B046DF" w:rsidRPr="00CF7C41" w:rsidRDefault="00B046DF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 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ЦП 2</w:t>
            </w:r>
          </w:p>
        </w:tc>
      </w:tr>
      <w:tr w:rsidR="00B046DF" w:rsidRPr="00CF7C41" w:rsidTr="00902F96">
        <w:trPr>
          <w:trHeight w:val="20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rPr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rPr>
                <w:color w:val="000000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2018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B62F3A">
            <w:pPr>
              <w:jc w:val="center"/>
            </w:pPr>
            <w:r w:rsidRPr="00A4622F">
              <w:rPr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B62F3A">
            <w:pPr>
              <w:jc w:val="center"/>
            </w:pPr>
            <w:r w:rsidRPr="00A4622F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B62F3A">
            <w:pPr>
              <w:jc w:val="center"/>
            </w:pPr>
            <w:r w:rsidRPr="00A4622F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B62F3A">
            <w:pPr>
              <w:jc w:val="center"/>
            </w:pPr>
            <w:r w:rsidRPr="00A4622F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B62F3A">
            <w:pPr>
              <w:jc w:val="center"/>
            </w:pPr>
            <w:r w:rsidRPr="00A4622F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</w:p>
        </w:tc>
      </w:tr>
      <w:tr w:rsidR="00B046DF" w:rsidRPr="00CF7C41" w:rsidTr="00902F96">
        <w:trPr>
          <w:trHeight w:val="20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rPr>
                <w:color w:val="000000"/>
              </w:rPr>
            </w:pPr>
          </w:p>
        </w:tc>
        <w:tc>
          <w:tcPr>
            <w:tcW w:w="22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rPr>
                <w:color w:val="000000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2019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B62F3A">
            <w:pPr>
              <w:jc w:val="center"/>
            </w:pPr>
            <w:r w:rsidRPr="00A4622F">
              <w:rPr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B62F3A">
            <w:pPr>
              <w:jc w:val="center"/>
            </w:pPr>
            <w:r w:rsidRPr="00A4622F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B62F3A">
            <w:pPr>
              <w:jc w:val="center"/>
            </w:pPr>
            <w:r w:rsidRPr="00A4622F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B62F3A">
            <w:pPr>
              <w:jc w:val="center"/>
            </w:pPr>
            <w:r w:rsidRPr="00A4622F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B62F3A">
            <w:pPr>
              <w:jc w:val="center"/>
            </w:pPr>
            <w:r w:rsidRPr="00A4622F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</w:p>
        </w:tc>
      </w:tr>
      <w:tr w:rsidR="00B046DF" w:rsidRPr="00CF7C41" w:rsidTr="00902F96">
        <w:trPr>
          <w:trHeight w:val="20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rPr>
                <w:color w:val="000000"/>
              </w:rPr>
            </w:pPr>
          </w:p>
        </w:tc>
        <w:tc>
          <w:tcPr>
            <w:tcW w:w="22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rPr>
                <w:color w:val="000000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2020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Default="00B046DF" w:rsidP="00B62F3A">
            <w:pPr>
              <w:jc w:val="center"/>
            </w:pPr>
            <w:r w:rsidRPr="00A4622F">
              <w:rPr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Default="00B046DF" w:rsidP="00B62F3A">
            <w:pPr>
              <w:jc w:val="center"/>
            </w:pPr>
            <w:r w:rsidRPr="00A4622F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Default="00B046DF" w:rsidP="00B62F3A">
            <w:pPr>
              <w:jc w:val="center"/>
            </w:pPr>
            <w:r w:rsidRPr="00A4622F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Default="00B046DF" w:rsidP="00B62F3A">
            <w:pPr>
              <w:jc w:val="center"/>
            </w:pPr>
            <w:r w:rsidRPr="00A4622F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Default="00B046DF" w:rsidP="00B62F3A">
            <w:pPr>
              <w:jc w:val="center"/>
            </w:pPr>
            <w:r w:rsidRPr="00A4622F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</w:p>
        </w:tc>
      </w:tr>
      <w:tr w:rsidR="00B046DF" w:rsidRPr="00CF7C41" w:rsidTr="00902F96">
        <w:trPr>
          <w:trHeight w:val="20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rPr>
                <w:color w:val="000000"/>
              </w:rPr>
            </w:pPr>
          </w:p>
        </w:tc>
        <w:tc>
          <w:tcPr>
            <w:tcW w:w="22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rPr>
                <w:color w:val="000000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2021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B62F3A">
            <w:pPr>
              <w:jc w:val="center"/>
            </w:pPr>
            <w:r w:rsidRPr="00A4622F">
              <w:rPr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B62F3A">
            <w:pPr>
              <w:jc w:val="center"/>
            </w:pPr>
            <w:r w:rsidRPr="00A4622F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B62F3A">
            <w:pPr>
              <w:jc w:val="center"/>
            </w:pPr>
            <w:r w:rsidRPr="00A4622F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B62F3A">
            <w:pPr>
              <w:jc w:val="center"/>
            </w:pPr>
            <w:r w:rsidRPr="00A4622F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B62F3A">
            <w:pPr>
              <w:jc w:val="center"/>
            </w:pPr>
            <w:r w:rsidRPr="00A4622F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</w:p>
        </w:tc>
      </w:tr>
      <w:tr w:rsidR="00B046DF" w:rsidRPr="00CF7C41" w:rsidTr="00902F96">
        <w:trPr>
          <w:trHeight w:val="20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rPr>
                <w:color w:val="000000"/>
              </w:rPr>
            </w:pPr>
          </w:p>
        </w:tc>
        <w:tc>
          <w:tcPr>
            <w:tcW w:w="22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rPr>
                <w:color w:val="000000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2022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B62F3A">
            <w:pPr>
              <w:jc w:val="center"/>
            </w:pPr>
            <w:r w:rsidRPr="00A4622F">
              <w:rPr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B62F3A">
            <w:pPr>
              <w:jc w:val="center"/>
            </w:pPr>
            <w:r w:rsidRPr="00A4622F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B62F3A">
            <w:pPr>
              <w:jc w:val="center"/>
            </w:pPr>
            <w:r w:rsidRPr="00A4622F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B62F3A">
            <w:pPr>
              <w:jc w:val="center"/>
            </w:pPr>
            <w:r w:rsidRPr="00A4622F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B62F3A">
            <w:pPr>
              <w:jc w:val="center"/>
            </w:pPr>
            <w:r w:rsidRPr="00A4622F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</w:p>
        </w:tc>
      </w:tr>
      <w:tr w:rsidR="00B046DF" w:rsidRPr="00CF7C41" w:rsidTr="00C7532D">
        <w:trPr>
          <w:trHeight w:val="20"/>
        </w:trPr>
        <w:tc>
          <w:tcPr>
            <w:tcW w:w="497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000000" w:fill="FFFFFF"/>
            <w:vAlign w:val="center"/>
          </w:tcPr>
          <w:p w:rsidR="00B046DF" w:rsidRPr="00CF7C41" w:rsidRDefault="00B046DF" w:rsidP="005E0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 по муниципальной программе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46DF" w:rsidRPr="00CF7C41" w:rsidRDefault="00B046DF" w:rsidP="00FC585C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53536E" w:rsidRDefault="00B046DF" w:rsidP="00D030D0">
            <w:pPr>
              <w:jc w:val="center"/>
              <w:rPr>
                <w:b/>
                <w:color w:val="000000"/>
              </w:rPr>
            </w:pPr>
            <w:r w:rsidRPr="0053536E">
              <w:rPr>
                <w:b/>
                <w:color w:val="000000"/>
              </w:rPr>
              <w:t>1543,8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53536E" w:rsidRDefault="00B046DF" w:rsidP="00D030D0">
            <w:pPr>
              <w:jc w:val="center"/>
              <w:rPr>
                <w:b/>
                <w:color w:val="000000"/>
              </w:rPr>
            </w:pPr>
            <w:r w:rsidRPr="0053536E">
              <w:rPr>
                <w:b/>
                <w:color w:val="000000"/>
              </w:rPr>
              <w:t>1421,0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53536E" w:rsidRDefault="00B046DF" w:rsidP="00D030D0">
            <w:pPr>
              <w:jc w:val="center"/>
              <w:rPr>
                <w:b/>
                <w:color w:val="000000"/>
              </w:rPr>
            </w:pPr>
            <w:r w:rsidRPr="0053536E">
              <w:rPr>
                <w:b/>
                <w:color w:val="000000"/>
              </w:rPr>
              <w:t>14,3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53536E" w:rsidRDefault="00B046DF" w:rsidP="00D030D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53536E" w:rsidRDefault="00B046DF" w:rsidP="00D030D0">
            <w:pPr>
              <w:jc w:val="center"/>
              <w:rPr>
                <w:b/>
              </w:rPr>
            </w:pPr>
            <w:r w:rsidRPr="0053536E">
              <w:rPr>
                <w:b/>
                <w:bCs/>
                <w:color w:val="000000"/>
              </w:rPr>
              <w:t>0,0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046DF" w:rsidRPr="00293FDF" w:rsidRDefault="00B046DF" w:rsidP="0024588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46DF" w:rsidRPr="00CF7C41" w:rsidRDefault="00B046DF" w:rsidP="005E0F56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046DF" w:rsidRPr="00CF7C41" w:rsidTr="00C7532D">
        <w:trPr>
          <w:trHeight w:val="20"/>
        </w:trPr>
        <w:tc>
          <w:tcPr>
            <w:tcW w:w="4979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000000" w:fill="FFFFFF"/>
            <w:vAlign w:val="center"/>
          </w:tcPr>
          <w:p w:rsidR="00B046DF" w:rsidRDefault="00B046DF" w:rsidP="005E0F56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46DF" w:rsidRPr="00CF7C41" w:rsidRDefault="00B046DF" w:rsidP="00D030D0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2018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2771B6" w:rsidRDefault="00B046DF" w:rsidP="00D030D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D030D0">
            <w:pPr>
              <w:jc w:val="center"/>
            </w:pPr>
            <w:r w:rsidRPr="00C41C67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D030D0">
            <w:pPr>
              <w:jc w:val="center"/>
            </w:pPr>
            <w:r w:rsidRPr="00C41C67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D030D0">
            <w:pPr>
              <w:jc w:val="center"/>
            </w:pPr>
            <w:r w:rsidRPr="00C41C67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D030D0">
            <w:pPr>
              <w:jc w:val="center"/>
            </w:pPr>
            <w:r w:rsidRPr="00F4450D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046DF" w:rsidRPr="00293FDF" w:rsidRDefault="00B046DF" w:rsidP="0024588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46DF" w:rsidRPr="00CF7C41" w:rsidRDefault="00B046DF" w:rsidP="005E0F56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046DF" w:rsidRPr="00CF7C41" w:rsidTr="00C7532D">
        <w:trPr>
          <w:trHeight w:val="20"/>
        </w:trPr>
        <w:tc>
          <w:tcPr>
            <w:tcW w:w="4979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000000" w:fill="FFFFFF"/>
            <w:vAlign w:val="center"/>
          </w:tcPr>
          <w:p w:rsidR="00B046DF" w:rsidRDefault="00B046DF" w:rsidP="005E0F56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46DF" w:rsidRPr="00CF7C41" w:rsidRDefault="00B046DF" w:rsidP="00D030D0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2019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D030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D030D0">
            <w:pPr>
              <w:jc w:val="center"/>
            </w:pPr>
            <w:r w:rsidRPr="00D079C2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D030D0">
            <w:pPr>
              <w:jc w:val="center"/>
            </w:pPr>
            <w:r w:rsidRPr="00D079C2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D030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D030D0">
            <w:pPr>
              <w:jc w:val="center"/>
            </w:pPr>
            <w:r w:rsidRPr="00F4450D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046DF" w:rsidRPr="00293FDF" w:rsidRDefault="00B046DF" w:rsidP="0024588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46DF" w:rsidRPr="00CF7C41" w:rsidRDefault="00B046DF" w:rsidP="005E0F56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046DF" w:rsidRPr="00CF7C41" w:rsidTr="00C7532D">
        <w:trPr>
          <w:trHeight w:val="20"/>
        </w:trPr>
        <w:tc>
          <w:tcPr>
            <w:tcW w:w="4979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000000" w:fill="FFFFFF"/>
            <w:vAlign w:val="center"/>
          </w:tcPr>
          <w:p w:rsidR="00B046DF" w:rsidRDefault="00B046DF" w:rsidP="005E0F56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46DF" w:rsidRPr="00CF7C41" w:rsidRDefault="00B046DF" w:rsidP="00D030D0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2020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D030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1518,8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D030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D030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CF7C41" w:rsidRDefault="00B046DF" w:rsidP="00D030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D030D0">
            <w:pPr>
              <w:jc w:val="center"/>
            </w:pPr>
            <w:r w:rsidRPr="00F4450D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046DF" w:rsidRPr="00293FDF" w:rsidRDefault="00B046DF" w:rsidP="0024588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B046DF" w:rsidRPr="00CF7C41" w:rsidRDefault="00B046DF" w:rsidP="005E0F56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046DF" w:rsidRPr="00CF7C41" w:rsidTr="00C7532D">
        <w:trPr>
          <w:trHeight w:val="20"/>
        </w:trPr>
        <w:tc>
          <w:tcPr>
            <w:tcW w:w="4979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000000" w:fill="FFFFFF"/>
            <w:vAlign w:val="center"/>
          </w:tcPr>
          <w:p w:rsidR="00B046DF" w:rsidRDefault="00B046DF" w:rsidP="005E0F56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46DF" w:rsidRPr="00CF7C41" w:rsidRDefault="00B046DF" w:rsidP="00D030D0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2021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D030D0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D030D0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D030D0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D030D0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D030D0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046DF" w:rsidRPr="00293FDF" w:rsidRDefault="00B046DF" w:rsidP="0024588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</w:tcPr>
          <w:p w:rsidR="00B046DF" w:rsidRPr="00CF7C41" w:rsidRDefault="00B046DF" w:rsidP="005E0F56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046DF" w:rsidRPr="00CF7C41" w:rsidTr="00C7532D">
        <w:trPr>
          <w:trHeight w:val="20"/>
        </w:trPr>
        <w:tc>
          <w:tcPr>
            <w:tcW w:w="497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046DF" w:rsidRDefault="00B046DF" w:rsidP="005E0F56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46DF" w:rsidRPr="00CF7C41" w:rsidRDefault="00B046DF" w:rsidP="00D030D0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2022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D030D0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D030D0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D030D0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D030D0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D030D0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293FDF" w:rsidRDefault="00B046DF" w:rsidP="0024588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CF7C41" w:rsidRDefault="00B046DF" w:rsidP="005E0F56">
            <w:pPr>
              <w:jc w:val="center"/>
              <w:rPr>
                <w:b/>
                <w:bCs/>
                <w:color w:val="000000"/>
              </w:rPr>
            </w:pPr>
          </w:p>
        </w:tc>
      </w:tr>
    </w:tbl>
    <w:p w:rsidR="00B046DF" w:rsidRDefault="00B046DF" w:rsidP="00666415">
      <w:pPr>
        <w:tabs>
          <w:tab w:val="left" w:pos="0"/>
        </w:tabs>
        <w:jc w:val="right"/>
        <w:rPr>
          <w:szCs w:val="28"/>
        </w:rPr>
      </w:pPr>
    </w:p>
    <w:p w:rsidR="00B046DF" w:rsidRDefault="00B046DF" w:rsidP="00666415">
      <w:pPr>
        <w:tabs>
          <w:tab w:val="left" w:pos="0"/>
        </w:tabs>
        <w:jc w:val="right"/>
        <w:rPr>
          <w:szCs w:val="28"/>
        </w:rPr>
      </w:pPr>
      <w:r>
        <w:rPr>
          <w:szCs w:val="28"/>
        </w:rPr>
        <w:t>».</w:t>
      </w:r>
    </w:p>
    <w:p w:rsidR="00B046DF" w:rsidRDefault="00B046DF" w:rsidP="00C01C3B">
      <w:pPr>
        <w:tabs>
          <w:tab w:val="left" w:pos="0"/>
        </w:tabs>
        <w:rPr>
          <w:szCs w:val="28"/>
        </w:rPr>
      </w:pPr>
    </w:p>
    <w:p w:rsidR="00B046DF" w:rsidRDefault="00B046DF" w:rsidP="00C01C3B">
      <w:pPr>
        <w:tabs>
          <w:tab w:val="left" w:pos="0"/>
        </w:tabs>
        <w:rPr>
          <w:szCs w:val="28"/>
        </w:rPr>
      </w:pPr>
    </w:p>
    <w:p w:rsidR="00B046DF" w:rsidRDefault="00B046DF" w:rsidP="00C01C3B">
      <w:pPr>
        <w:tabs>
          <w:tab w:val="left" w:pos="0"/>
        </w:tabs>
        <w:rPr>
          <w:szCs w:val="28"/>
        </w:rPr>
      </w:pPr>
    </w:p>
    <w:p w:rsidR="00B046DF" w:rsidRDefault="00B046DF" w:rsidP="00C01C3B">
      <w:pPr>
        <w:tabs>
          <w:tab w:val="left" w:pos="0"/>
        </w:tabs>
        <w:rPr>
          <w:szCs w:val="28"/>
        </w:rPr>
      </w:pPr>
    </w:p>
    <w:p w:rsidR="00B046DF" w:rsidRDefault="00B046DF">
      <w:pPr>
        <w:rPr>
          <w:szCs w:val="28"/>
        </w:rPr>
      </w:pPr>
    </w:p>
    <w:bookmarkEnd w:id="0"/>
    <w:p w:rsidR="00B046DF" w:rsidRDefault="00B046DF" w:rsidP="004E2DE5">
      <w:pPr>
        <w:rPr>
          <w:szCs w:val="28"/>
        </w:rPr>
      </w:pPr>
      <w:r>
        <w:rPr>
          <w:szCs w:val="28"/>
        </w:rPr>
        <w:br w:type="page"/>
      </w:r>
    </w:p>
    <w:tbl>
      <w:tblPr>
        <w:tblpPr w:leftFromText="180" w:rightFromText="180" w:vertAnchor="text" w:horzAnchor="margin" w:tblpY="-145"/>
        <w:tblW w:w="14850" w:type="dxa"/>
        <w:tblLook w:val="00A0"/>
      </w:tblPr>
      <w:tblGrid>
        <w:gridCol w:w="14850"/>
      </w:tblGrid>
      <w:tr w:rsidR="00B046DF" w:rsidRPr="00CF7C41" w:rsidTr="00DD5E23">
        <w:trPr>
          <w:trHeight w:val="1515"/>
        </w:trPr>
        <w:tc>
          <w:tcPr>
            <w:tcW w:w="14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tbl>
            <w:tblPr>
              <w:tblpPr w:leftFromText="180" w:rightFromText="180" w:vertAnchor="text" w:horzAnchor="margin" w:tblpY="-145"/>
              <w:tblW w:w="14580" w:type="dxa"/>
              <w:tblLook w:val="00A0"/>
            </w:tblPr>
            <w:tblGrid>
              <w:gridCol w:w="519"/>
              <w:gridCol w:w="1735"/>
              <w:gridCol w:w="2162"/>
              <w:gridCol w:w="2922"/>
              <w:gridCol w:w="1440"/>
              <w:gridCol w:w="1171"/>
              <w:gridCol w:w="1229"/>
              <w:gridCol w:w="1058"/>
              <w:gridCol w:w="1210"/>
              <w:gridCol w:w="1134"/>
            </w:tblGrid>
            <w:tr w:rsidR="00B046DF" w:rsidRPr="00CF7C41" w:rsidTr="00F702CB">
              <w:trPr>
                <w:trHeight w:val="1283"/>
              </w:trPr>
              <w:tc>
                <w:tcPr>
                  <w:tcW w:w="145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046DF" w:rsidRDefault="00B046DF" w:rsidP="004E2DE5">
                  <w:pPr>
                    <w:rPr>
                      <w:color w:val="000000"/>
                    </w:rPr>
                  </w:pPr>
                </w:p>
                <w:p w:rsidR="00B046DF" w:rsidRDefault="00B046DF" w:rsidP="00666415">
                  <w:pPr>
                    <w:ind w:left="9498"/>
                    <w:jc w:val="right"/>
                  </w:pPr>
                  <w:r>
                    <w:t xml:space="preserve">Приложение  № 2 </w:t>
                  </w:r>
                </w:p>
                <w:p w:rsidR="00B046DF" w:rsidRDefault="00B046DF" w:rsidP="00666415">
                  <w:pPr>
                    <w:ind w:left="9498"/>
                    <w:jc w:val="right"/>
                  </w:pPr>
                  <w:r>
                    <w:t>к постановлению администрации Посельского</w:t>
                  </w:r>
                  <w:r w:rsidRPr="00286B04">
                    <w:t xml:space="preserve"> сельсовета Кузнецкого района Пензенской области</w:t>
                  </w:r>
                  <w:r>
                    <w:t xml:space="preserve"> от 21.02.2020  № 23</w:t>
                  </w:r>
                </w:p>
                <w:p w:rsidR="00B046DF" w:rsidRDefault="00B046DF" w:rsidP="004E2DE5">
                  <w:pPr>
                    <w:jc w:val="right"/>
                    <w:rPr>
                      <w:color w:val="000000"/>
                    </w:rPr>
                  </w:pPr>
                </w:p>
                <w:p w:rsidR="00B046DF" w:rsidRDefault="00B046DF" w:rsidP="004E2DE5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«Приложение №</w:t>
                  </w:r>
                  <w:r w:rsidRPr="00CF7C41">
                    <w:rPr>
                      <w:color w:val="000000"/>
                    </w:rPr>
                    <w:t xml:space="preserve">3 </w:t>
                  </w:r>
                  <w:r w:rsidRPr="00CF7C41">
                    <w:rPr>
                      <w:color w:val="000000"/>
                    </w:rPr>
                    <w:br/>
                    <w:t>к  муниципальной программе</w:t>
                  </w:r>
                  <w:r w:rsidRPr="00CF7C41">
                    <w:rPr>
                      <w:color w:val="000000"/>
                    </w:rPr>
                    <w:br/>
                    <w:t xml:space="preserve">"Формирование  комфортной среды </w:t>
                  </w:r>
                </w:p>
                <w:p w:rsidR="00B046DF" w:rsidRDefault="00B046DF" w:rsidP="004E2DE5">
                  <w:pPr>
                    <w:jc w:val="right"/>
                    <w:rPr>
                      <w:color w:val="000000"/>
                    </w:rPr>
                  </w:pPr>
                  <w:r w:rsidRPr="00CF7C41">
                    <w:rPr>
                      <w:color w:val="000000"/>
                    </w:rPr>
                    <w:t>на территории</w:t>
                  </w:r>
                  <w:r>
                    <w:rPr>
                      <w:color w:val="000000"/>
                    </w:rPr>
                    <w:t>Посельского</w:t>
                  </w:r>
                  <w:r w:rsidRPr="00CF7C41">
                    <w:rPr>
                      <w:color w:val="000000"/>
                    </w:rPr>
                    <w:t xml:space="preserve"> сельсовета </w:t>
                  </w:r>
                </w:p>
                <w:p w:rsidR="00B046DF" w:rsidRDefault="00B046DF" w:rsidP="004E2DE5">
                  <w:pPr>
                    <w:jc w:val="right"/>
                    <w:rPr>
                      <w:color w:val="000000"/>
                    </w:rPr>
                  </w:pPr>
                  <w:r w:rsidRPr="00CF7C41">
                    <w:rPr>
                      <w:color w:val="000000"/>
                    </w:rPr>
                    <w:t>Кузнецкого района</w:t>
                  </w:r>
                  <w:r>
                    <w:rPr>
                      <w:color w:val="000000"/>
                    </w:rPr>
                    <w:t xml:space="preserve"> П</w:t>
                  </w:r>
                  <w:r w:rsidRPr="00CF7C41">
                    <w:rPr>
                      <w:color w:val="000000"/>
                    </w:rPr>
                    <w:t xml:space="preserve">ензенской области </w:t>
                  </w:r>
                </w:p>
                <w:p w:rsidR="00B046DF" w:rsidRDefault="00B046DF" w:rsidP="004E2DE5">
                  <w:pPr>
                    <w:jc w:val="right"/>
                    <w:rPr>
                      <w:color w:val="000000"/>
                    </w:rPr>
                  </w:pPr>
                  <w:r w:rsidRPr="00CF7C41">
                    <w:rPr>
                      <w:color w:val="000000"/>
                    </w:rPr>
                    <w:t>на 2018</w:t>
                  </w:r>
                  <w:r>
                    <w:rPr>
                      <w:color w:val="000000"/>
                    </w:rPr>
                    <w:t>-2022 годы</w:t>
                  </w:r>
                  <w:r w:rsidRPr="00CF7C41">
                    <w:rPr>
                      <w:color w:val="000000"/>
                    </w:rPr>
                    <w:t>»</w:t>
                  </w:r>
                </w:p>
                <w:p w:rsidR="00B046DF" w:rsidRDefault="00B046DF" w:rsidP="004E2DE5">
                  <w:pPr>
                    <w:jc w:val="right"/>
                    <w:rPr>
                      <w:color w:val="000000"/>
                    </w:rPr>
                  </w:pPr>
                </w:p>
                <w:p w:rsidR="00B046DF" w:rsidRPr="00CF7C41" w:rsidRDefault="00B046DF" w:rsidP="004E2DE5">
                  <w:pPr>
                    <w:jc w:val="right"/>
                    <w:rPr>
                      <w:color w:val="000000"/>
                    </w:rPr>
                  </w:pPr>
                </w:p>
              </w:tc>
            </w:tr>
            <w:tr w:rsidR="00B046DF" w:rsidRPr="00CF7C41" w:rsidTr="00F702CB">
              <w:trPr>
                <w:trHeight w:val="1020"/>
              </w:trPr>
              <w:tc>
                <w:tcPr>
                  <w:tcW w:w="145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046DF" w:rsidRDefault="00B046DF" w:rsidP="004E2DE5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CF7C41">
                    <w:rPr>
                      <w:b/>
                      <w:bCs/>
                      <w:color w:val="000000"/>
                    </w:rPr>
                    <w:t xml:space="preserve">Ресурсное обеспечение реализации муниципальной программы«Формирование  комфортной среды на территории </w:t>
                  </w:r>
                  <w:r>
                    <w:rPr>
                      <w:b/>
                      <w:bCs/>
                      <w:color w:val="000000"/>
                    </w:rPr>
                    <w:t>Посельского</w:t>
                  </w:r>
                  <w:r w:rsidRPr="00CF7C41">
                    <w:rPr>
                      <w:b/>
                      <w:bCs/>
                      <w:color w:val="000000"/>
                    </w:rPr>
                    <w:t xml:space="preserve"> сельсовета Кузнецкого района Пензенской области на 2018</w:t>
                  </w:r>
                  <w:r>
                    <w:rPr>
                      <w:b/>
                      <w:bCs/>
                      <w:color w:val="000000"/>
                    </w:rPr>
                    <w:t>-2022 годы</w:t>
                  </w:r>
                  <w:r w:rsidRPr="00CF7C41">
                    <w:rPr>
                      <w:b/>
                      <w:bCs/>
                      <w:color w:val="000000"/>
                    </w:rPr>
                    <w:t>»  за счет всех источников финансирования</w:t>
                  </w:r>
                </w:p>
                <w:p w:rsidR="00B046DF" w:rsidRDefault="00B046DF" w:rsidP="004E2DE5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на 2018-2022 годы</w:t>
                  </w:r>
                </w:p>
                <w:p w:rsidR="00B046DF" w:rsidRPr="00CF7C41" w:rsidRDefault="00B046DF" w:rsidP="004E2DE5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B046DF" w:rsidRPr="00CF7C41" w:rsidTr="00F702CB">
              <w:trPr>
                <w:trHeight w:val="375"/>
              </w:trPr>
              <w:tc>
                <w:tcPr>
                  <w:tcW w:w="733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B046DF" w:rsidRDefault="00B046DF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Ответственный исполнитель муниципальной программы</w:t>
                  </w:r>
                </w:p>
              </w:tc>
              <w:tc>
                <w:tcPr>
                  <w:tcW w:w="7242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046DF" w:rsidRPr="00FC379F" w:rsidRDefault="00B046DF" w:rsidP="004E2DE5">
                  <w:pPr>
                    <w:jc w:val="center"/>
                    <w:rPr>
                      <w:bCs/>
                      <w:color w:val="000000"/>
                    </w:rPr>
                  </w:pPr>
                  <w:r w:rsidRPr="00FC379F">
                    <w:rPr>
                      <w:bCs/>
                      <w:color w:val="000000"/>
                    </w:rPr>
                    <w:t xml:space="preserve">Администрация </w:t>
                  </w:r>
                  <w:r>
                    <w:rPr>
                      <w:bCs/>
                      <w:color w:val="000000"/>
                    </w:rPr>
                    <w:t>Посельского</w:t>
                  </w:r>
                  <w:r w:rsidRPr="00FC379F">
                    <w:rPr>
                      <w:bCs/>
                      <w:color w:val="000000"/>
                    </w:rPr>
                    <w:t xml:space="preserve"> сельсовета</w:t>
                  </w:r>
                  <w:r>
                    <w:rPr>
                      <w:bCs/>
                      <w:color w:val="000000"/>
                    </w:rPr>
                    <w:t xml:space="preserve"> Кузнецкого района Пензенской области</w:t>
                  </w:r>
                </w:p>
              </w:tc>
            </w:tr>
            <w:tr w:rsidR="00B046DF" w:rsidRPr="00CF7C41" w:rsidTr="00F702CB">
              <w:trPr>
                <w:trHeight w:val="375"/>
              </w:trPr>
              <w:tc>
                <w:tcPr>
                  <w:tcW w:w="5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B046DF" w:rsidRPr="00CF7C41" w:rsidRDefault="00B046DF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 xml:space="preserve"> № п/п</w:t>
                  </w:r>
                </w:p>
              </w:tc>
              <w:tc>
                <w:tcPr>
                  <w:tcW w:w="17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B046DF" w:rsidRPr="00CF7C41" w:rsidRDefault="00B046DF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 xml:space="preserve"> Статус</w:t>
                  </w:r>
                </w:p>
              </w:tc>
              <w:tc>
                <w:tcPr>
                  <w:tcW w:w="216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B046DF" w:rsidRPr="00CF7C41" w:rsidRDefault="00B046DF" w:rsidP="004E2DE5">
                  <w:pPr>
                    <w:jc w:val="center"/>
                    <w:rPr>
                      <w:color w:val="000000"/>
                    </w:rPr>
                  </w:pPr>
                  <w:r w:rsidRPr="00CF7C41">
                    <w:rPr>
                      <w:color w:val="000000"/>
                    </w:rPr>
                    <w:t>Наименование муниципальной программы, подпрограммы</w:t>
                  </w:r>
                </w:p>
              </w:tc>
              <w:tc>
                <w:tcPr>
                  <w:tcW w:w="292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B046DF" w:rsidRPr="00CF7C41" w:rsidRDefault="00B046DF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Источники </w:t>
                  </w:r>
                  <w:r w:rsidRPr="00CF7C41">
                    <w:rPr>
                      <w:color w:val="000000"/>
                      <w:sz w:val="22"/>
                      <w:szCs w:val="22"/>
                    </w:rPr>
                    <w:t xml:space="preserve">финансирования, </w:t>
                  </w:r>
                </w:p>
              </w:tc>
              <w:tc>
                <w:tcPr>
                  <w:tcW w:w="7242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046DF" w:rsidRPr="00FC379F" w:rsidRDefault="00B046DF" w:rsidP="004E2DE5">
                  <w:pPr>
                    <w:jc w:val="center"/>
                    <w:rPr>
                      <w:bCs/>
                      <w:color w:val="000000"/>
                    </w:rPr>
                  </w:pPr>
                  <w:r w:rsidRPr="00FC379F">
                    <w:rPr>
                      <w:bCs/>
                      <w:color w:val="000000"/>
                    </w:rPr>
                    <w:t>Оценка расходов, тыс. руб.</w:t>
                  </w:r>
                </w:p>
              </w:tc>
            </w:tr>
            <w:tr w:rsidR="00B046DF" w:rsidRPr="00CF7C41" w:rsidTr="00F702CB">
              <w:trPr>
                <w:trHeight w:val="960"/>
              </w:trPr>
              <w:tc>
                <w:tcPr>
                  <w:tcW w:w="5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B046DF" w:rsidRPr="00CF7C41" w:rsidRDefault="00B046DF" w:rsidP="004E2DE5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7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B046DF" w:rsidRPr="00CF7C41" w:rsidRDefault="00B046DF" w:rsidP="004E2DE5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16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B046DF" w:rsidRPr="00CF7C41" w:rsidRDefault="00B046DF" w:rsidP="004E2DE5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9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B046DF" w:rsidRPr="00CF7C41" w:rsidRDefault="00B046DF" w:rsidP="004E2DE5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46DF" w:rsidRPr="00CF7C41" w:rsidRDefault="00B046DF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Всего</w:t>
                  </w:r>
                </w:p>
              </w:tc>
              <w:tc>
                <w:tcPr>
                  <w:tcW w:w="11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46DF" w:rsidRPr="00CF7C41" w:rsidRDefault="00B046DF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2018 год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46DF" w:rsidRPr="00CF7C41" w:rsidRDefault="00B046DF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2019 год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46DF" w:rsidRPr="00CF7C41" w:rsidRDefault="00B046DF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2020 год</w:t>
                  </w:r>
                </w:p>
              </w:tc>
              <w:tc>
                <w:tcPr>
                  <w:tcW w:w="12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46DF" w:rsidRPr="00CF7C41" w:rsidRDefault="00B046DF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2021 год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46DF" w:rsidRPr="00CF7C41" w:rsidRDefault="00B046DF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2022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год</w:t>
                  </w:r>
                </w:p>
              </w:tc>
            </w:tr>
            <w:tr w:rsidR="00B046DF" w:rsidRPr="00CF7C41" w:rsidTr="00F702CB">
              <w:trPr>
                <w:trHeight w:val="315"/>
              </w:trPr>
              <w:tc>
                <w:tcPr>
                  <w:tcW w:w="5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46DF" w:rsidRPr="00CF7C41" w:rsidRDefault="00B046DF" w:rsidP="004E2DE5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46DF" w:rsidRPr="00CF7C41" w:rsidRDefault="00B046DF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46DF" w:rsidRPr="00CF7C41" w:rsidRDefault="00B046DF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9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46DF" w:rsidRPr="00CF7C41" w:rsidRDefault="00B046DF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46DF" w:rsidRPr="00CF7C41" w:rsidRDefault="00B046DF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1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46DF" w:rsidRPr="00CF7C41" w:rsidRDefault="00B046DF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46DF" w:rsidRPr="00CF7C41" w:rsidRDefault="00B046DF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46DF" w:rsidRPr="00CF7C41" w:rsidRDefault="00B046DF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12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046DF" w:rsidRPr="00CF7C41" w:rsidRDefault="00B046DF" w:rsidP="004E2DE5">
                  <w:pPr>
                    <w:jc w:val="center"/>
                    <w:rPr>
                      <w:color w:val="000000"/>
                    </w:rPr>
                  </w:pPr>
                  <w:r w:rsidRPr="00CF7C41"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46DF" w:rsidRPr="00CF7C41" w:rsidRDefault="00B046DF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</w:tr>
            <w:tr w:rsidR="00B046DF" w:rsidRPr="00CF7C41" w:rsidTr="0034793E">
              <w:trPr>
                <w:trHeight w:val="420"/>
              </w:trPr>
              <w:tc>
                <w:tcPr>
                  <w:tcW w:w="51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3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>Муниципальная программа</w:t>
                  </w:r>
                </w:p>
              </w:tc>
              <w:tc>
                <w:tcPr>
                  <w:tcW w:w="216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 xml:space="preserve"> Формирование комфортной  среды на территории </w:t>
                  </w:r>
                  <w:r>
                    <w:rPr>
                      <w:color w:val="000000"/>
                      <w:sz w:val="22"/>
                      <w:szCs w:val="22"/>
                    </w:rPr>
                    <w:t>Посельского</w:t>
                  </w:r>
                  <w:r w:rsidRPr="00A7363E">
                    <w:rPr>
                      <w:color w:val="000000"/>
                      <w:sz w:val="22"/>
                      <w:szCs w:val="22"/>
                    </w:rPr>
                    <w:t xml:space="preserve"> сельсовета Кузнецкого района Пензенской области на 2018-2022 годы»</w:t>
                  </w:r>
                </w:p>
              </w:tc>
              <w:tc>
                <w:tcPr>
                  <w:tcW w:w="29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90018A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в</w:t>
                  </w:r>
                  <w:r w:rsidRPr="00A7363E">
                    <w:rPr>
                      <w:bCs/>
                      <w:color w:val="000000"/>
                      <w:sz w:val="22"/>
                      <w:szCs w:val="22"/>
                    </w:rPr>
                    <w:t>сего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</w:tcPr>
                <w:p w:rsidR="00B046DF" w:rsidRPr="00A7363E" w:rsidRDefault="00B046DF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1543,8</w:t>
                  </w:r>
                </w:p>
              </w:tc>
              <w:tc>
                <w:tcPr>
                  <w:tcW w:w="11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25,0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1518,8</w:t>
                  </w:r>
                </w:p>
              </w:tc>
              <w:tc>
                <w:tcPr>
                  <w:tcW w:w="12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</w:tr>
            <w:tr w:rsidR="00B046DF" w:rsidRPr="00CF7C41" w:rsidTr="0034793E">
              <w:trPr>
                <w:trHeight w:val="717"/>
              </w:trPr>
              <w:tc>
                <w:tcPr>
                  <w:tcW w:w="51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293FDF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73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293FDF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16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293FDF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9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 xml:space="preserve">бюджет </w:t>
                  </w:r>
                  <w:r>
                    <w:rPr>
                      <w:color w:val="000000"/>
                      <w:sz w:val="22"/>
                      <w:szCs w:val="22"/>
                    </w:rPr>
                    <w:t>Посельского</w:t>
                  </w:r>
                  <w:r w:rsidRPr="00A7363E">
                    <w:rPr>
                      <w:color w:val="000000"/>
                      <w:sz w:val="22"/>
                      <w:szCs w:val="22"/>
                    </w:rPr>
                    <w:t xml:space="preserve"> сельсовета  Пензенской области  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</w:tcPr>
                <w:p w:rsidR="00B046DF" w:rsidRPr="00A7363E" w:rsidRDefault="00B046DF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108,5</w:t>
                  </w:r>
                </w:p>
              </w:tc>
              <w:tc>
                <w:tcPr>
                  <w:tcW w:w="11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AF5AFE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25,0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83,5</w:t>
                  </w:r>
                </w:p>
              </w:tc>
              <w:tc>
                <w:tcPr>
                  <w:tcW w:w="12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</w:tr>
            <w:tr w:rsidR="00B046DF" w:rsidRPr="00CF7C41" w:rsidTr="0034793E">
              <w:trPr>
                <w:trHeight w:val="20"/>
              </w:trPr>
              <w:tc>
                <w:tcPr>
                  <w:tcW w:w="51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293FDF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73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293FDF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16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293FDF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9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>в том числе межбюджетные трансферты из федерального бюджета, бюджета Пензенской области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1435,3</w:t>
                  </w:r>
                </w:p>
              </w:tc>
              <w:tc>
                <w:tcPr>
                  <w:tcW w:w="11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1435,3</w:t>
                  </w:r>
                </w:p>
              </w:tc>
              <w:tc>
                <w:tcPr>
                  <w:tcW w:w="12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</w:tr>
            <w:tr w:rsidR="00B046DF" w:rsidRPr="00CF7C41" w:rsidTr="0034793E">
              <w:trPr>
                <w:trHeight w:val="20"/>
              </w:trPr>
              <w:tc>
                <w:tcPr>
                  <w:tcW w:w="51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4E2DE5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73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4E2DE5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16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4E2DE5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9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>иные источники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</w:tcPr>
                <w:p w:rsidR="00B046DF" w:rsidRPr="00A7363E" w:rsidRDefault="00B046DF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1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46DF" w:rsidRDefault="00B046DF" w:rsidP="0034793E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Default="00B046DF" w:rsidP="0034793E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Default="00B046DF" w:rsidP="0034793E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2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Default="00B046DF" w:rsidP="0034793E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Default="00B046DF" w:rsidP="0034793E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</w:tr>
            <w:tr w:rsidR="00B046DF" w:rsidRPr="00CF7C41" w:rsidTr="0034793E">
              <w:trPr>
                <w:trHeight w:val="20"/>
              </w:trPr>
              <w:tc>
                <w:tcPr>
                  <w:tcW w:w="5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  <w:lang w:eastAsia="en-US"/>
                    </w:rPr>
                    <w:t>1.1</w:t>
                  </w:r>
                </w:p>
              </w:tc>
              <w:tc>
                <w:tcPr>
                  <w:tcW w:w="17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  <w:lang w:eastAsia="en-US"/>
                    </w:rPr>
                    <w:t>Мероприятие</w:t>
                  </w:r>
                </w:p>
              </w:tc>
              <w:tc>
                <w:tcPr>
                  <w:tcW w:w="216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ind w:right="-108"/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>Благоустройство дворовых территорий многоквартирных  домов</w:t>
                  </w:r>
                </w:p>
              </w:tc>
              <w:tc>
                <w:tcPr>
                  <w:tcW w:w="29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в</w:t>
                  </w:r>
                  <w:r w:rsidRPr="00A7363E">
                    <w:rPr>
                      <w:bCs/>
                      <w:color w:val="000000"/>
                      <w:sz w:val="22"/>
                      <w:szCs w:val="22"/>
                    </w:rPr>
                    <w:t>сего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</w:tcPr>
                <w:p w:rsidR="00B046DF" w:rsidRPr="00A7363E" w:rsidRDefault="00B046DF" w:rsidP="0034793E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1543,8</w:t>
                  </w:r>
                </w:p>
              </w:tc>
              <w:tc>
                <w:tcPr>
                  <w:tcW w:w="11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25,0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1518,8</w:t>
                  </w:r>
                </w:p>
              </w:tc>
              <w:tc>
                <w:tcPr>
                  <w:tcW w:w="12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</w:tr>
            <w:tr w:rsidR="00B046DF" w:rsidRPr="00CF7C41" w:rsidTr="0034793E">
              <w:trPr>
                <w:trHeight w:val="20"/>
              </w:trPr>
              <w:tc>
                <w:tcPr>
                  <w:tcW w:w="51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7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16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ind w:right="-108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9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 xml:space="preserve">бюджет </w:t>
                  </w:r>
                  <w:r>
                    <w:rPr>
                      <w:color w:val="000000"/>
                      <w:sz w:val="22"/>
                      <w:szCs w:val="22"/>
                    </w:rPr>
                    <w:t>Посельского</w:t>
                  </w:r>
                  <w:r w:rsidRPr="00A7363E">
                    <w:rPr>
                      <w:color w:val="000000"/>
                      <w:sz w:val="22"/>
                      <w:szCs w:val="22"/>
                    </w:rPr>
                    <w:t xml:space="preserve">сельсовета  Пензенской области  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</w:tcPr>
                <w:p w:rsidR="00B046DF" w:rsidRPr="00A7363E" w:rsidRDefault="00B046DF" w:rsidP="0034793E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108,5</w:t>
                  </w:r>
                </w:p>
              </w:tc>
              <w:tc>
                <w:tcPr>
                  <w:tcW w:w="11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25,0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83,5</w:t>
                  </w:r>
                </w:p>
              </w:tc>
              <w:tc>
                <w:tcPr>
                  <w:tcW w:w="12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</w:tr>
            <w:tr w:rsidR="00B046DF" w:rsidRPr="00CF7C41" w:rsidTr="0034793E">
              <w:trPr>
                <w:trHeight w:val="20"/>
              </w:trPr>
              <w:tc>
                <w:tcPr>
                  <w:tcW w:w="51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7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16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ind w:right="-108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9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>в том числе межбюджетные трансферты из федерального бюджета, бюджета Пензенской области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</w:tcPr>
                <w:p w:rsidR="00B046DF" w:rsidRPr="00A7363E" w:rsidRDefault="00B046DF" w:rsidP="0034793E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1435,3</w:t>
                  </w:r>
                </w:p>
              </w:tc>
              <w:tc>
                <w:tcPr>
                  <w:tcW w:w="11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1435,3</w:t>
                  </w:r>
                </w:p>
              </w:tc>
              <w:tc>
                <w:tcPr>
                  <w:tcW w:w="12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</w:tr>
            <w:tr w:rsidR="00B046DF" w:rsidRPr="00CF7C41" w:rsidTr="0034793E">
              <w:trPr>
                <w:trHeight w:val="20"/>
              </w:trPr>
              <w:tc>
                <w:tcPr>
                  <w:tcW w:w="51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73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16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ind w:right="-108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9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>иные источники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</w:tcPr>
                <w:p w:rsidR="00B046DF" w:rsidRPr="00A7363E" w:rsidRDefault="00B046DF" w:rsidP="0034793E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1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46DF" w:rsidRDefault="00B046DF" w:rsidP="0034793E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Default="00B046DF" w:rsidP="0034793E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Default="00B046DF" w:rsidP="0034793E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2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Default="00B046DF" w:rsidP="0034793E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Default="00B046DF" w:rsidP="0034793E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</w:tr>
            <w:tr w:rsidR="00B046DF" w:rsidRPr="00CF7C41" w:rsidTr="00AB1333">
              <w:trPr>
                <w:trHeight w:val="20"/>
              </w:trPr>
              <w:tc>
                <w:tcPr>
                  <w:tcW w:w="5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>1.2</w:t>
                  </w:r>
                </w:p>
              </w:tc>
              <w:tc>
                <w:tcPr>
                  <w:tcW w:w="17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  <w:lang w:eastAsia="en-US"/>
                    </w:rPr>
                    <w:t>Мероприятие</w:t>
                  </w:r>
                </w:p>
              </w:tc>
              <w:tc>
                <w:tcPr>
                  <w:tcW w:w="216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ind w:right="-108"/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>Благоустройство наиболее посещаемой муниципальной территории общего пользования населенного пункт</w:t>
                  </w:r>
                  <w:r>
                    <w:rPr>
                      <w:color w:val="000000"/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29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46DF" w:rsidRPr="00A7363E" w:rsidRDefault="00B046DF" w:rsidP="0034793E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в</w:t>
                  </w:r>
                  <w:r w:rsidRPr="00A7363E">
                    <w:rPr>
                      <w:bCs/>
                      <w:color w:val="000000"/>
                      <w:sz w:val="22"/>
                      <w:szCs w:val="22"/>
                    </w:rPr>
                    <w:t>сего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</w:tcPr>
                <w:p w:rsidR="00B046DF" w:rsidRPr="00A7363E" w:rsidRDefault="00B046DF" w:rsidP="0034793E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1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46DF" w:rsidRDefault="00B046DF" w:rsidP="0034793E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Default="00B046DF" w:rsidP="0034793E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Default="00B046DF" w:rsidP="0034793E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2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Default="00B046DF" w:rsidP="0034793E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Default="00B046DF" w:rsidP="0034793E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</w:tr>
            <w:tr w:rsidR="00B046DF" w:rsidRPr="00CF7C41" w:rsidTr="00AB1333">
              <w:trPr>
                <w:trHeight w:val="20"/>
              </w:trPr>
              <w:tc>
                <w:tcPr>
                  <w:tcW w:w="51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7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16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ind w:right="-108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9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46DF" w:rsidRPr="00A7363E" w:rsidRDefault="00B046DF" w:rsidP="0034793E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 xml:space="preserve">бюджет </w:t>
                  </w:r>
                  <w:r>
                    <w:rPr>
                      <w:color w:val="000000"/>
                      <w:sz w:val="22"/>
                      <w:szCs w:val="22"/>
                    </w:rPr>
                    <w:t>Посельского</w:t>
                  </w:r>
                  <w:r w:rsidRPr="00A7363E">
                    <w:rPr>
                      <w:color w:val="000000"/>
                      <w:sz w:val="22"/>
                      <w:szCs w:val="22"/>
                    </w:rPr>
                    <w:t xml:space="preserve"> сельсовета  Пензенской области  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</w:tcPr>
                <w:p w:rsidR="00B046DF" w:rsidRPr="00A7363E" w:rsidRDefault="00B046DF" w:rsidP="0034793E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1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46DF" w:rsidRDefault="00B046DF" w:rsidP="0034793E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Default="00B046DF" w:rsidP="0034793E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Default="00B046DF" w:rsidP="0034793E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2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Default="00B046DF" w:rsidP="0034793E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Default="00B046DF" w:rsidP="0034793E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</w:tr>
            <w:tr w:rsidR="00B046DF" w:rsidRPr="00CF7C41" w:rsidTr="00AB1333">
              <w:trPr>
                <w:trHeight w:val="20"/>
              </w:trPr>
              <w:tc>
                <w:tcPr>
                  <w:tcW w:w="51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7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16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ind w:right="-108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9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46DF" w:rsidRPr="00A7363E" w:rsidRDefault="00B046DF" w:rsidP="0034793E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>в том числе межбюджетные трансферты из федерального бюджета, бюджета Пензенской области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</w:tcPr>
                <w:p w:rsidR="00B046DF" w:rsidRPr="00A7363E" w:rsidRDefault="00B046DF" w:rsidP="0034793E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1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46DF" w:rsidRDefault="00B046DF" w:rsidP="0034793E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Default="00B046DF" w:rsidP="0034793E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Default="00B046DF" w:rsidP="0034793E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2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Default="00B046DF" w:rsidP="0034793E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Default="00B046DF" w:rsidP="0034793E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</w:tr>
            <w:tr w:rsidR="00B046DF" w:rsidRPr="00CF7C41" w:rsidTr="00744FAB">
              <w:trPr>
                <w:trHeight w:val="20"/>
              </w:trPr>
              <w:tc>
                <w:tcPr>
                  <w:tcW w:w="51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73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16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46DF" w:rsidRPr="00A7363E" w:rsidRDefault="00B046DF" w:rsidP="0034793E">
                  <w:pPr>
                    <w:ind w:right="-108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9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46DF" w:rsidRPr="00A7363E" w:rsidRDefault="00B046DF" w:rsidP="0034793E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>иные источники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</w:tcPr>
                <w:p w:rsidR="00B046DF" w:rsidRPr="00A7363E" w:rsidRDefault="00B046DF" w:rsidP="0034793E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1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46DF" w:rsidRDefault="00B046DF" w:rsidP="0034793E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Default="00B046DF" w:rsidP="0034793E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Default="00B046DF" w:rsidP="0034793E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2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Default="00B046DF" w:rsidP="0034793E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046DF" w:rsidRDefault="00B046DF" w:rsidP="0034793E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</w:tr>
          </w:tbl>
          <w:p w:rsidR="00B046DF" w:rsidRDefault="00B046DF" w:rsidP="004E2DE5">
            <w:pPr>
              <w:tabs>
                <w:tab w:val="left" w:pos="0"/>
              </w:tabs>
              <w:jc w:val="right"/>
              <w:rPr>
                <w:szCs w:val="28"/>
              </w:rPr>
            </w:pPr>
          </w:p>
          <w:p w:rsidR="00B046DF" w:rsidRDefault="00B046DF" w:rsidP="0066641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br w:type="page"/>
              <w:t>».</w:t>
            </w:r>
          </w:p>
          <w:p w:rsidR="00B046DF" w:rsidRDefault="00B046DF" w:rsidP="00BC204C">
            <w:pPr>
              <w:jc w:val="right"/>
              <w:rPr>
                <w:color w:val="000000"/>
              </w:rPr>
            </w:pPr>
          </w:p>
          <w:p w:rsidR="00B046DF" w:rsidRDefault="00B046DF" w:rsidP="00BC204C">
            <w:pPr>
              <w:jc w:val="right"/>
              <w:rPr>
                <w:color w:val="000000"/>
              </w:rPr>
            </w:pPr>
          </w:p>
          <w:p w:rsidR="00B046DF" w:rsidRDefault="00B046DF" w:rsidP="00BC204C">
            <w:pPr>
              <w:jc w:val="right"/>
              <w:rPr>
                <w:color w:val="000000"/>
              </w:rPr>
            </w:pPr>
          </w:p>
          <w:p w:rsidR="00B046DF" w:rsidRDefault="00B046DF" w:rsidP="00BC204C">
            <w:pPr>
              <w:jc w:val="right"/>
              <w:rPr>
                <w:color w:val="000000"/>
              </w:rPr>
            </w:pPr>
          </w:p>
          <w:p w:rsidR="00B046DF" w:rsidRDefault="00B046DF" w:rsidP="00BC204C">
            <w:pPr>
              <w:jc w:val="right"/>
              <w:rPr>
                <w:color w:val="000000"/>
              </w:rPr>
            </w:pPr>
          </w:p>
          <w:p w:rsidR="00B046DF" w:rsidRDefault="00B046DF" w:rsidP="00BC204C">
            <w:pPr>
              <w:jc w:val="right"/>
              <w:rPr>
                <w:color w:val="000000"/>
              </w:rPr>
            </w:pPr>
          </w:p>
          <w:p w:rsidR="00B046DF" w:rsidRDefault="00B046DF" w:rsidP="00BC204C">
            <w:pPr>
              <w:jc w:val="right"/>
              <w:rPr>
                <w:color w:val="000000"/>
              </w:rPr>
            </w:pPr>
          </w:p>
          <w:p w:rsidR="00B046DF" w:rsidRDefault="00B046DF" w:rsidP="00BC204C">
            <w:pPr>
              <w:jc w:val="right"/>
              <w:rPr>
                <w:color w:val="000000"/>
              </w:rPr>
            </w:pPr>
          </w:p>
          <w:p w:rsidR="00B046DF" w:rsidRDefault="00B046DF" w:rsidP="00BC204C">
            <w:pPr>
              <w:jc w:val="right"/>
              <w:rPr>
                <w:color w:val="000000"/>
              </w:rPr>
            </w:pPr>
          </w:p>
          <w:p w:rsidR="00B046DF" w:rsidRDefault="00B046DF" w:rsidP="00BC204C">
            <w:pPr>
              <w:jc w:val="right"/>
              <w:rPr>
                <w:color w:val="000000"/>
              </w:rPr>
            </w:pPr>
          </w:p>
          <w:p w:rsidR="00B046DF" w:rsidRDefault="00B046DF" w:rsidP="00BC204C">
            <w:pPr>
              <w:jc w:val="right"/>
              <w:rPr>
                <w:color w:val="000000"/>
              </w:rPr>
            </w:pPr>
          </w:p>
          <w:p w:rsidR="00B046DF" w:rsidRDefault="00B046DF" w:rsidP="00BC204C">
            <w:pPr>
              <w:jc w:val="right"/>
              <w:rPr>
                <w:color w:val="000000"/>
              </w:rPr>
            </w:pPr>
          </w:p>
          <w:p w:rsidR="00B046DF" w:rsidRDefault="00B046DF" w:rsidP="00BC204C">
            <w:pPr>
              <w:jc w:val="right"/>
              <w:rPr>
                <w:color w:val="000000"/>
              </w:rPr>
            </w:pPr>
          </w:p>
          <w:p w:rsidR="00B046DF" w:rsidRDefault="00B046DF" w:rsidP="00BC204C">
            <w:pPr>
              <w:jc w:val="right"/>
              <w:rPr>
                <w:color w:val="000000"/>
              </w:rPr>
            </w:pPr>
          </w:p>
          <w:p w:rsidR="00B046DF" w:rsidRDefault="00B046DF" w:rsidP="00BC204C">
            <w:pPr>
              <w:jc w:val="right"/>
              <w:rPr>
                <w:color w:val="000000"/>
              </w:rPr>
            </w:pPr>
          </w:p>
          <w:p w:rsidR="00B046DF" w:rsidRDefault="00B046DF" w:rsidP="00BC204C">
            <w:pPr>
              <w:jc w:val="right"/>
              <w:rPr>
                <w:color w:val="000000"/>
              </w:rPr>
            </w:pPr>
          </w:p>
          <w:p w:rsidR="00B046DF" w:rsidRDefault="00B046DF" w:rsidP="00BC204C">
            <w:pPr>
              <w:jc w:val="right"/>
              <w:rPr>
                <w:color w:val="000000"/>
              </w:rPr>
            </w:pPr>
          </w:p>
          <w:p w:rsidR="00B046DF" w:rsidRDefault="00B046DF" w:rsidP="00BC204C">
            <w:pPr>
              <w:jc w:val="right"/>
              <w:rPr>
                <w:color w:val="000000"/>
              </w:rPr>
            </w:pPr>
          </w:p>
          <w:p w:rsidR="00B046DF" w:rsidRDefault="00B046DF" w:rsidP="00666415">
            <w:pPr>
              <w:ind w:left="9498"/>
              <w:jc w:val="right"/>
            </w:pPr>
            <w:r>
              <w:t xml:space="preserve">Приложение  № 3 </w:t>
            </w:r>
          </w:p>
          <w:p w:rsidR="00B046DF" w:rsidRDefault="00B046DF" w:rsidP="00666415">
            <w:pPr>
              <w:ind w:left="9498"/>
              <w:jc w:val="right"/>
            </w:pPr>
            <w:r>
              <w:t>к постановлению администрации Посельского</w:t>
            </w:r>
            <w:r w:rsidRPr="00286B04">
              <w:t xml:space="preserve"> сельсовета Кузнецкого района Пензенской области</w:t>
            </w:r>
            <w:r>
              <w:t xml:space="preserve"> от 21.02.2020  № 23</w:t>
            </w:r>
          </w:p>
          <w:p w:rsidR="00B046DF" w:rsidRDefault="00B046DF" w:rsidP="00BC204C">
            <w:pPr>
              <w:jc w:val="right"/>
              <w:rPr>
                <w:color w:val="000000"/>
              </w:rPr>
            </w:pPr>
          </w:p>
          <w:p w:rsidR="00B046DF" w:rsidRDefault="00B046DF" w:rsidP="00BC20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«Приложение №4</w:t>
            </w:r>
            <w:r w:rsidRPr="00CF7C41">
              <w:rPr>
                <w:color w:val="000000"/>
              </w:rPr>
              <w:br/>
              <w:t>к  муниципальной программе</w:t>
            </w:r>
            <w:r w:rsidRPr="00CF7C41">
              <w:rPr>
                <w:color w:val="000000"/>
              </w:rPr>
              <w:br/>
              <w:t xml:space="preserve">"Формирование  комфортной среды </w:t>
            </w:r>
          </w:p>
          <w:p w:rsidR="00B046DF" w:rsidRDefault="00B046DF" w:rsidP="00BC204C">
            <w:pPr>
              <w:jc w:val="right"/>
              <w:rPr>
                <w:color w:val="000000"/>
              </w:rPr>
            </w:pPr>
            <w:r w:rsidRPr="00CF7C41">
              <w:rPr>
                <w:color w:val="000000"/>
              </w:rPr>
              <w:t xml:space="preserve">на территории </w:t>
            </w:r>
            <w:r>
              <w:rPr>
                <w:color w:val="000000"/>
              </w:rPr>
              <w:t>Посельского</w:t>
            </w:r>
            <w:r w:rsidRPr="00CF7C41">
              <w:rPr>
                <w:color w:val="000000"/>
              </w:rPr>
              <w:t xml:space="preserve"> сельсовета </w:t>
            </w:r>
          </w:p>
          <w:p w:rsidR="00B046DF" w:rsidRDefault="00B046DF" w:rsidP="00A7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Кузнецкого района</w:t>
            </w:r>
            <w:r w:rsidRPr="00CF7C41">
              <w:rPr>
                <w:color w:val="000000"/>
              </w:rPr>
              <w:t xml:space="preserve"> Пензенской области</w:t>
            </w:r>
          </w:p>
          <w:p w:rsidR="00B046DF" w:rsidRPr="00CF7C41" w:rsidRDefault="00B046DF" w:rsidP="00A7363E">
            <w:pPr>
              <w:jc w:val="right"/>
              <w:rPr>
                <w:color w:val="000000"/>
              </w:rPr>
            </w:pPr>
            <w:r w:rsidRPr="00CF7C41">
              <w:rPr>
                <w:color w:val="000000"/>
              </w:rPr>
              <w:t xml:space="preserve"> на 2018</w:t>
            </w:r>
            <w:r>
              <w:rPr>
                <w:color w:val="000000"/>
              </w:rPr>
              <w:t>-2022 годы</w:t>
            </w:r>
            <w:r w:rsidRPr="00CF7C41">
              <w:rPr>
                <w:color w:val="000000"/>
              </w:rPr>
              <w:t>»</w:t>
            </w:r>
          </w:p>
        </w:tc>
      </w:tr>
      <w:tr w:rsidR="00B046DF" w:rsidRPr="00CF7C41" w:rsidTr="00DD5E23">
        <w:trPr>
          <w:trHeight w:val="1020"/>
        </w:trPr>
        <w:tc>
          <w:tcPr>
            <w:tcW w:w="14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46DF" w:rsidRDefault="00B046DF" w:rsidP="00FC379F">
            <w:pPr>
              <w:jc w:val="center"/>
              <w:rPr>
                <w:b/>
                <w:bCs/>
                <w:color w:val="000000"/>
              </w:rPr>
            </w:pPr>
          </w:p>
          <w:p w:rsidR="00B046DF" w:rsidRDefault="00B046DF" w:rsidP="00FC379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</w:t>
            </w:r>
            <w:r w:rsidRPr="00CF7C41">
              <w:rPr>
                <w:b/>
                <w:bCs/>
                <w:color w:val="000000"/>
              </w:rPr>
              <w:t>есурсное обеспечение реализации муниципальной программы</w:t>
            </w:r>
            <w:r w:rsidRPr="00CF7C41">
              <w:rPr>
                <w:b/>
                <w:bCs/>
                <w:color w:val="000000"/>
              </w:rPr>
              <w:br/>
              <w:t xml:space="preserve">«Формирование  комфортной среды на территории </w:t>
            </w:r>
            <w:r>
              <w:rPr>
                <w:b/>
                <w:bCs/>
                <w:color w:val="000000"/>
              </w:rPr>
              <w:t>Посельского</w:t>
            </w:r>
            <w:r w:rsidRPr="00CF7C41">
              <w:rPr>
                <w:b/>
                <w:bCs/>
                <w:color w:val="000000"/>
              </w:rPr>
              <w:t xml:space="preserve"> сельсовета Кузнецкого района Пензенской области на 2018</w:t>
            </w:r>
            <w:r>
              <w:rPr>
                <w:b/>
                <w:bCs/>
                <w:color w:val="000000"/>
              </w:rPr>
              <w:t>-2022 годы</w:t>
            </w:r>
            <w:r w:rsidRPr="00CF7C41">
              <w:rPr>
                <w:b/>
                <w:bCs/>
                <w:color w:val="000000"/>
              </w:rPr>
              <w:t xml:space="preserve">»  за счет </w:t>
            </w:r>
            <w:r>
              <w:rPr>
                <w:b/>
                <w:bCs/>
                <w:color w:val="000000"/>
              </w:rPr>
              <w:t>средств бюджета Посельского сельсовета Кузнецкого района Пензенской области на 2018-2022 годы</w:t>
            </w:r>
          </w:p>
          <w:p w:rsidR="00B046DF" w:rsidRPr="00CF7C41" w:rsidRDefault="00B046DF" w:rsidP="00FC379F">
            <w:pPr>
              <w:jc w:val="center"/>
              <w:rPr>
                <w:b/>
                <w:bCs/>
                <w:color w:val="000000"/>
              </w:rPr>
            </w:pPr>
          </w:p>
        </w:tc>
      </w:tr>
    </w:tbl>
    <w:tbl>
      <w:tblPr>
        <w:tblW w:w="16019" w:type="dxa"/>
        <w:tblInd w:w="-34" w:type="dxa"/>
        <w:tblLayout w:type="fixed"/>
        <w:tblLook w:val="00A0"/>
      </w:tblPr>
      <w:tblGrid>
        <w:gridCol w:w="567"/>
        <w:gridCol w:w="1560"/>
        <w:gridCol w:w="2977"/>
        <w:gridCol w:w="1701"/>
        <w:gridCol w:w="709"/>
        <w:gridCol w:w="567"/>
        <w:gridCol w:w="567"/>
        <w:gridCol w:w="1984"/>
        <w:gridCol w:w="709"/>
        <w:gridCol w:w="709"/>
        <w:gridCol w:w="709"/>
        <w:gridCol w:w="708"/>
        <w:gridCol w:w="709"/>
        <w:gridCol w:w="709"/>
        <w:gridCol w:w="1134"/>
      </w:tblGrid>
      <w:tr w:rsidR="00B046DF" w:rsidTr="00666415">
        <w:trPr>
          <w:gridAfter w:val="1"/>
          <w:wAfter w:w="1134" w:type="dxa"/>
          <w:trHeight w:val="20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Default="00B046DF" w:rsidP="00BC204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Ответственный исполнитель Программы</w:t>
            </w:r>
          </w:p>
        </w:tc>
        <w:tc>
          <w:tcPr>
            <w:tcW w:w="978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BC204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Администрация Кузнецкого района</w:t>
            </w:r>
          </w:p>
        </w:tc>
      </w:tr>
      <w:tr w:rsidR="00B046DF" w:rsidTr="00666415">
        <w:trPr>
          <w:gridAfter w:val="1"/>
          <w:wAfter w:w="1134" w:type="dxa"/>
          <w:cantSplit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6DF" w:rsidRDefault="00B046DF" w:rsidP="00BC204C">
            <w:pPr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6DF" w:rsidRDefault="00B046DF" w:rsidP="00BC204C">
            <w:pPr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Статус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6DF" w:rsidRDefault="00B046DF" w:rsidP="00BC204C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6DF" w:rsidRDefault="00B046DF" w:rsidP="00BC204C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Ответственный исполнитель, соисполнитель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BC204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BC204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бюджета Посельского сельсовета Кузнецкого района Пензенской области, тыс. руб.</w:t>
            </w:r>
          </w:p>
        </w:tc>
      </w:tr>
      <w:tr w:rsidR="00B046DF" w:rsidTr="00666415">
        <w:trPr>
          <w:gridAfter w:val="1"/>
          <w:wAfter w:w="1134" w:type="dxa"/>
          <w:cantSplit/>
          <w:trHeight w:val="213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Default="00B046DF" w:rsidP="00BC204C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Default="00B046DF" w:rsidP="00BC204C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Default="00B046DF" w:rsidP="00BC204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Default="00B046DF" w:rsidP="00BC204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B046DF" w:rsidRDefault="00B046DF" w:rsidP="00BC204C">
            <w:pPr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Главный распорядитель средств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B046DF" w:rsidRDefault="00B046DF" w:rsidP="00BC204C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Раздел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B046DF" w:rsidRDefault="00B046DF" w:rsidP="00BC204C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Подраздел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B046DF" w:rsidRDefault="00B046DF" w:rsidP="00BC204C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Целевая статья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B046DF" w:rsidRDefault="00B046DF" w:rsidP="00BC204C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Вид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BC204C">
            <w:pPr>
              <w:ind w:left="-108" w:right="-10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2018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BC204C">
            <w:pPr>
              <w:ind w:left="-109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 г.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BC204C">
            <w:pPr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BC204C">
            <w:pPr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2021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BC204C">
            <w:pPr>
              <w:ind w:lef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2022 г.</w:t>
            </w:r>
          </w:p>
        </w:tc>
      </w:tr>
      <w:tr w:rsidR="00B046DF" w:rsidTr="006F4BC1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Default="00B046DF" w:rsidP="00A54C3E">
            <w:pPr>
              <w:ind w:right="-108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Default="00B046DF" w:rsidP="00A54C3E">
            <w:pPr>
              <w:ind w:right="-108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Муниципальная программа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Pr="00E91659" w:rsidRDefault="00B046DF" w:rsidP="00A54C3E">
            <w:pPr>
              <w:ind w:right="-108"/>
              <w:rPr>
                <w:color w:val="000000"/>
                <w:sz w:val="18"/>
                <w:szCs w:val="18"/>
              </w:rPr>
            </w:pPr>
            <w:r w:rsidRPr="00E91659">
              <w:rPr>
                <w:color w:val="000000"/>
                <w:sz w:val="18"/>
                <w:szCs w:val="18"/>
              </w:rPr>
              <w:t xml:space="preserve">Формирование комфортной  среды на территории </w:t>
            </w:r>
            <w:r>
              <w:rPr>
                <w:color w:val="000000"/>
                <w:sz w:val="18"/>
                <w:szCs w:val="18"/>
              </w:rPr>
              <w:t>Посельского</w:t>
            </w:r>
            <w:r w:rsidRPr="00E91659">
              <w:rPr>
                <w:color w:val="000000"/>
                <w:sz w:val="18"/>
                <w:szCs w:val="18"/>
              </w:rPr>
              <w:t xml:space="preserve"> сельсовета Кузнецкого района Пензенской области на 2018</w:t>
            </w:r>
            <w:r>
              <w:rPr>
                <w:color w:val="000000"/>
                <w:sz w:val="18"/>
                <w:szCs w:val="18"/>
              </w:rPr>
              <w:t>-2022 годы</w:t>
            </w:r>
            <w:r w:rsidRPr="00E91659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Default="00B046DF" w:rsidP="00A54C3E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Default="00B046DF" w:rsidP="00A54C3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A54C3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A54C3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A54C3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A54C3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A54C3E" w:rsidRDefault="00B046DF" w:rsidP="002771B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8C0359">
            <w:pPr>
              <w:ind w:left="-109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46DF" w:rsidRPr="003649DD" w:rsidRDefault="00B046DF" w:rsidP="008C0359">
            <w:pPr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46DF" w:rsidRPr="003649DD" w:rsidRDefault="00B046DF" w:rsidP="008C0359">
            <w:pPr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46DF" w:rsidRPr="003649DD" w:rsidRDefault="00B046DF" w:rsidP="008C0359">
            <w:pPr>
              <w:ind w:lef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vAlign w:val="center"/>
          </w:tcPr>
          <w:p w:rsidR="00B046DF" w:rsidRPr="00A7363E" w:rsidRDefault="00B046DF" w:rsidP="00A54C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046DF" w:rsidTr="006F4BC1">
        <w:trPr>
          <w:gridAfter w:val="1"/>
          <w:wAfter w:w="1134" w:type="dxa"/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Default="00B046DF" w:rsidP="00A54C3E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Default="00B046DF" w:rsidP="00A54C3E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E91659" w:rsidRDefault="00B046DF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Default="00B046DF" w:rsidP="00A54C3E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Default="00B046DF" w:rsidP="00A54C3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A54C3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8C0359">
            <w:pPr>
              <w:ind w:left="-109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46DF" w:rsidRPr="003649DD" w:rsidRDefault="00B046DF" w:rsidP="008C0359">
            <w:pPr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46DF" w:rsidRPr="003649DD" w:rsidRDefault="00B046DF" w:rsidP="008C0359">
            <w:pPr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46DF" w:rsidRPr="003649DD" w:rsidRDefault="00B046DF" w:rsidP="008C0359">
            <w:pPr>
              <w:ind w:left="-108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046DF" w:rsidTr="00A77F2B">
        <w:trPr>
          <w:gridAfter w:val="1"/>
          <w:wAfter w:w="1134" w:type="dxa"/>
          <w:trHeight w:val="40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Default="00B046DF" w:rsidP="00A54C3E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Default="00B046DF" w:rsidP="00A54C3E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E91659" w:rsidRDefault="00B046DF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Default="00B046DF" w:rsidP="00666415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администрация Посельского сельсовета Кузнецкого района Пензенской области (далее-администрация)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rPr>
                <w:sz w:val="22"/>
                <w:szCs w:val="22"/>
              </w:rPr>
            </w:pPr>
            <w:r w:rsidRPr="003649D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rPr>
                <w:sz w:val="22"/>
                <w:szCs w:val="22"/>
                <w:lang w:val="en-US"/>
              </w:rPr>
            </w:pPr>
            <w:r w:rsidRPr="003649D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rPr>
                <w:sz w:val="22"/>
                <w:szCs w:val="22"/>
                <w:lang w:val="en-US"/>
              </w:rPr>
            </w:pPr>
            <w:r w:rsidRPr="003649DD">
              <w:rPr>
                <w:sz w:val="22"/>
                <w:szCs w:val="22"/>
                <w:lang w:val="en-US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6F4BC1" w:rsidRDefault="00B046DF" w:rsidP="00A54C3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110</w:t>
            </w:r>
            <w:r>
              <w:rPr>
                <w:sz w:val="22"/>
                <w:szCs w:val="22"/>
                <w:lang w:val="en-US"/>
              </w:rPr>
              <w:t>F255550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rPr>
                <w:sz w:val="22"/>
                <w:szCs w:val="22"/>
                <w:lang w:val="en-US"/>
              </w:rPr>
            </w:pPr>
            <w:r w:rsidRPr="003649DD">
              <w:rPr>
                <w:sz w:val="22"/>
                <w:szCs w:val="22"/>
                <w:lang w:val="en-US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A54C3E" w:rsidRDefault="00B046DF" w:rsidP="00D030D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D030D0">
            <w:pPr>
              <w:ind w:left="-109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46DF" w:rsidRPr="003649DD" w:rsidRDefault="00B046DF" w:rsidP="00D030D0">
            <w:pPr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46DF" w:rsidRPr="003649DD" w:rsidRDefault="00B046DF" w:rsidP="00D030D0">
            <w:pPr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46DF" w:rsidRPr="003649DD" w:rsidRDefault="00B046DF" w:rsidP="00D030D0">
            <w:pPr>
              <w:ind w:lef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046DF" w:rsidTr="00F91BA4">
        <w:trPr>
          <w:gridAfter w:val="1"/>
          <w:wAfter w:w="1134" w:type="dxa"/>
          <w:trHeight w:val="2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Default="00B046DF" w:rsidP="00A54C3E">
            <w:pPr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1.1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Default="00B046DF" w:rsidP="00A54C3E">
            <w:pPr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Мероприятие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Pr="00E91659" w:rsidRDefault="00B046DF" w:rsidP="00A54C3E">
            <w:pPr>
              <w:ind w:right="-108"/>
              <w:rPr>
                <w:color w:val="000000"/>
                <w:sz w:val="18"/>
                <w:szCs w:val="18"/>
              </w:rPr>
            </w:pPr>
            <w:r w:rsidRPr="00E91659">
              <w:rPr>
                <w:color w:val="000000"/>
                <w:sz w:val="18"/>
                <w:szCs w:val="18"/>
              </w:rPr>
              <w:t>Благоустройство д</w:t>
            </w:r>
            <w:r>
              <w:rPr>
                <w:color w:val="000000"/>
                <w:sz w:val="18"/>
                <w:szCs w:val="18"/>
              </w:rPr>
              <w:t>воровых территорий многоквартир</w:t>
            </w:r>
            <w:r w:rsidRPr="00E91659">
              <w:rPr>
                <w:color w:val="000000"/>
                <w:sz w:val="18"/>
                <w:szCs w:val="18"/>
              </w:rPr>
              <w:t>ных  домов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Default="00B046DF" w:rsidP="00A54C3E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jc w:val="center"/>
              <w:rPr>
                <w:color w:val="000000"/>
                <w:sz w:val="18"/>
                <w:szCs w:val="18"/>
              </w:rPr>
            </w:pPr>
            <w:r w:rsidRPr="003649DD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jc w:val="center"/>
              <w:rPr>
                <w:color w:val="000000"/>
                <w:sz w:val="18"/>
                <w:szCs w:val="18"/>
              </w:rPr>
            </w:pPr>
            <w:r w:rsidRPr="003649DD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jc w:val="center"/>
              <w:rPr>
                <w:color w:val="000000"/>
                <w:sz w:val="18"/>
                <w:szCs w:val="18"/>
              </w:rPr>
            </w:pPr>
            <w:r w:rsidRPr="003649DD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jc w:val="center"/>
              <w:rPr>
                <w:color w:val="000000"/>
                <w:sz w:val="18"/>
                <w:szCs w:val="18"/>
              </w:rPr>
            </w:pPr>
            <w:r w:rsidRPr="003649DD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jc w:val="center"/>
              <w:rPr>
                <w:color w:val="000000"/>
                <w:sz w:val="18"/>
                <w:szCs w:val="18"/>
              </w:rPr>
            </w:pPr>
            <w:r w:rsidRPr="003649DD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A54C3E" w:rsidRDefault="00B046DF" w:rsidP="00D030D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D030D0">
            <w:pPr>
              <w:ind w:left="-109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46DF" w:rsidRPr="003649DD" w:rsidRDefault="00B046DF" w:rsidP="00D030D0">
            <w:pPr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46DF" w:rsidRPr="003649DD" w:rsidRDefault="00B046DF" w:rsidP="00D030D0">
            <w:pPr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46DF" w:rsidRPr="003649DD" w:rsidRDefault="00B046DF" w:rsidP="00D030D0">
            <w:pPr>
              <w:ind w:lef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046DF" w:rsidTr="006F4BC1">
        <w:trPr>
          <w:gridAfter w:val="1"/>
          <w:wAfter w:w="1134" w:type="dxa"/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Default="00B046DF" w:rsidP="00A54C3E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Default="00B046DF" w:rsidP="00A54C3E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E91659" w:rsidRDefault="00B046DF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Default="00B046DF" w:rsidP="00A54C3E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46DF" w:rsidRPr="003649DD" w:rsidRDefault="00B046DF" w:rsidP="00A54C3E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46DF" w:rsidRPr="003649DD" w:rsidRDefault="00B046DF" w:rsidP="00A54C3E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46DF" w:rsidRPr="003649DD" w:rsidRDefault="00B046DF" w:rsidP="00A54C3E">
            <w:pPr>
              <w:rPr>
                <w:sz w:val="22"/>
                <w:szCs w:val="22"/>
              </w:rPr>
            </w:pPr>
          </w:p>
        </w:tc>
      </w:tr>
      <w:tr w:rsidR="00B046DF" w:rsidTr="006F4BC1">
        <w:trPr>
          <w:gridAfter w:val="1"/>
          <w:wAfter w:w="1134" w:type="dxa"/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Default="00B046DF" w:rsidP="00A54C3E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Default="00B046DF" w:rsidP="00A54C3E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E91659" w:rsidRDefault="00B046DF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Default="00B046DF" w:rsidP="00666415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администрация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rPr>
                <w:sz w:val="22"/>
                <w:szCs w:val="22"/>
              </w:rPr>
            </w:pPr>
            <w:r w:rsidRPr="003649D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rPr>
                <w:sz w:val="22"/>
                <w:szCs w:val="22"/>
                <w:lang w:val="en-US"/>
              </w:rPr>
            </w:pPr>
            <w:r w:rsidRPr="003649D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rPr>
                <w:sz w:val="22"/>
                <w:szCs w:val="22"/>
                <w:lang w:val="en-US"/>
              </w:rPr>
            </w:pPr>
            <w:r w:rsidRPr="003649DD">
              <w:rPr>
                <w:sz w:val="22"/>
                <w:szCs w:val="22"/>
                <w:lang w:val="en-US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110</w:t>
            </w:r>
            <w:r>
              <w:rPr>
                <w:sz w:val="22"/>
                <w:szCs w:val="22"/>
                <w:lang w:val="en-US"/>
              </w:rPr>
              <w:t>F255550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rPr>
                <w:sz w:val="22"/>
                <w:szCs w:val="22"/>
                <w:lang w:val="en-US"/>
              </w:rPr>
            </w:pPr>
            <w:r w:rsidRPr="003649DD">
              <w:rPr>
                <w:sz w:val="22"/>
                <w:szCs w:val="22"/>
                <w:lang w:val="en-US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A54C3E" w:rsidRDefault="00B046DF" w:rsidP="001175D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1175DF">
            <w:pPr>
              <w:ind w:left="-109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46DF" w:rsidRPr="003649DD" w:rsidRDefault="00B046DF" w:rsidP="001175DF">
            <w:pPr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46DF" w:rsidRPr="0024588C" w:rsidRDefault="00B046DF" w:rsidP="00A54C3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46DF" w:rsidRPr="0024588C" w:rsidRDefault="00B046DF" w:rsidP="00A54C3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046DF" w:rsidTr="006F4BC1">
        <w:trPr>
          <w:gridAfter w:val="1"/>
          <w:wAfter w:w="1134" w:type="dxa"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Default="00B046DF" w:rsidP="00A54C3E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Default="00B046DF" w:rsidP="00A54C3E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E91659" w:rsidRDefault="00B046DF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Default="00B046DF" w:rsidP="00666415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077D6B" w:rsidRDefault="00B046DF" w:rsidP="00A54C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077D6B">
            <w:pPr>
              <w:rPr>
                <w:sz w:val="22"/>
                <w:szCs w:val="22"/>
              </w:rPr>
            </w:pPr>
            <w:r w:rsidRPr="00077D6B">
              <w:rPr>
                <w:sz w:val="22"/>
                <w:szCs w:val="22"/>
              </w:rPr>
              <w:t>110F</w:t>
            </w:r>
            <w:r>
              <w:rPr>
                <w:sz w:val="22"/>
                <w:szCs w:val="22"/>
              </w:rPr>
              <w:t>0</w:t>
            </w:r>
            <w:r w:rsidRPr="00077D6B">
              <w:rPr>
                <w:sz w:val="22"/>
                <w:szCs w:val="22"/>
              </w:rPr>
              <w:t>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Pr="00A54C3E" w:rsidRDefault="00B046DF" w:rsidP="001175D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1175DF">
            <w:pPr>
              <w:ind w:left="-109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46DF" w:rsidRDefault="00B046DF" w:rsidP="001175DF">
            <w:pPr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46DF" w:rsidRPr="0024588C" w:rsidRDefault="00B046DF" w:rsidP="00A54C3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46DF" w:rsidRPr="0024588C" w:rsidRDefault="00B046DF" w:rsidP="00A54C3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046DF" w:rsidTr="006F4BC1">
        <w:trPr>
          <w:gridAfter w:val="1"/>
          <w:wAfter w:w="1134" w:type="dxa"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Default="00B046DF" w:rsidP="00A54C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Default="00B046DF" w:rsidP="00A54C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Мероприятие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Pr="00E91659" w:rsidRDefault="00B046DF" w:rsidP="00A54C3E">
            <w:pPr>
              <w:ind w:right="-108"/>
              <w:rPr>
                <w:color w:val="000000"/>
                <w:sz w:val="18"/>
                <w:szCs w:val="18"/>
              </w:rPr>
            </w:pPr>
            <w:r w:rsidRPr="00E91659">
              <w:rPr>
                <w:color w:val="000000"/>
                <w:sz w:val="18"/>
                <w:szCs w:val="18"/>
              </w:rPr>
              <w:t>Благоустройство наиболее посещаемой муниципальной территории общего пользования населенного пункт</w:t>
            </w:r>
            <w:r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Default="00B046DF" w:rsidP="00A54C3E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jc w:val="center"/>
              <w:rPr>
                <w:color w:val="000000"/>
                <w:sz w:val="18"/>
                <w:szCs w:val="18"/>
              </w:rPr>
            </w:pPr>
            <w:r w:rsidRPr="003649DD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jc w:val="center"/>
              <w:rPr>
                <w:color w:val="000000"/>
                <w:sz w:val="18"/>
                <w:szCs w:val="18"/>
              </w:rPr>
            </w:pPr>
            <w:r w:rsidRPr="003649DD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jc w:val="center"/>
              <w:rPr>
                <w:color w:val="000000"/>
                <w:sz w:val="18"/>
                <w:szCs w:val="18"/>
              </w:rPr>
            </w:pPr>
            <w:r w:rsidRPr="003649DD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jc w:val="center"/>
              <w:rPr>
                <w:color w:val="000000"/>
                <w:sz w:val="18"/>
                <w:szCs w:val="18"/>
              </w:rPr>
            </w:pPr>
            <w:r w:rsidRPr="003649DD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jc w:val="center"/>
              <w:rPr>
                <w:color w:val="000000"/>
                <w:sz w:val="18"/>
                <w:szCs w:val="18"/>
              </w:rPr>
            </w:pPr>
            <w:r w:rsidRPr="003649DD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A77F2B">
            <w:pPr>
              <w:jc w:val="center"/>
            </w:pPr>
            <w:r w:rsidRPr="00080A4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A77F2B">
            <w:pPr>
              <w:jc w:val="center"/>
            </w:pPr>
            <w:r w:rsidRPr="00080A4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46DF" w:rsidRDefault="00B046DF" w:rsidP="00A77F2B">
            <w:pPr>
              <w:jc w:val="center"/>
            </w:pPr>
            <w:r w:rsidRPr="00080A4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46DF" w:rsidRDefault="00B046DF" w:rsidP="00A77F2B">
            <w:pPr>
              <w:jc w:val="center"/>
            </w:pPr>
            <w:r w:rsidRPr="00080A4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46DF" w:rsidRDefault="00B046DF" w:rsidP="00A77F2B">
            <w:pPr>
              <w:jc w:val="center"/>
            </w:pPr>
            <w:r w:rsidRPr="00080A4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046DF" w:rsidTr="006F4BC1">
        <w:trPr>
          <w:gridAfter w:val="1"/>
          <w:wAfter w:w="1134" w:type="dxa"/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Default="00B046DF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Default="00B046DF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Default="00B046DF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Default="00B046DF" w:rsidP="00A54C3E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24588C">
            <w:pPr>
              <w:ind w:left="-108" w:right="-10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24588C">
            <w:pPr>
              <w:ind w:left="-109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46DF" w:rsidRPr="003649DD" w:rsidRDefault="00B046DF" w:rsidP="0024588C">
            <w:pPr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46DF" w:rsidRPr="003649DD" w:rsidRDefault="00B046DF" w:rsidP="0024588C">
            <w:pPr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46DF" w:rsidRPr="003649DD" w:rsidRDefault="00B046DF" w:rsidP="0024588C">
            <w:pPr>
              <w:ind w:left="-108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046DF" w:rsidTr="006F4BC1">
        <w:trPr>
          <w:gridAfter w:val="1"/>
          <w:wAfter w:w="1134" w:type="dxa"/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Default="00B046DF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Default="00B046DF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Default="00B046DF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Default="00B046DF" w:rsidP="00666415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администрация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rPr>
                <w:sz w:val="22"/>
                <w:szCs w:val="22"/>
              </w:rPr>
            </w:pPr>
            <w:r w:rsidRPr="003649D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rPr>
                <w:sz w:val="22"/>
                <w:szCs w:val="22"/>
                <w:lang w:val="en-US"/>
              </w:rPr>
            </w:pPr>
            <w:r w:rsidRPr="003649D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rPr>
                <w:sz w:val="22"/>
                <w:szCs w:val="22"/>
                <w:lang w:val="en-US"/>
              </w:rPr>
            </w:pPr>
            <w:r w:rsidRPr="003649DD">
              <w:rPr>
                <w:sz w:val="22"/>
                <w:szCs w:val="22"/>
                <w:lang w:val="en-US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rPr>
                <w:sz w:val="22"/>
                <w:szCs w:val="22"/>
                <w:lang w:val="en-US"/>
              </w:rPr>
            </w:pPr>
            <w:r w:rsidRPr="003649DD">
              <w:rPr>
                <w:sz w:val="22"/>
                <w:szCs w:val="22"/>
                <w:lang w:val="en-US"/>
              </w:rPr>
              <w:t>07 2 03 R5550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rPr>
                <w:sz w:val="22"/>
                <w:szCs w:val="22"/>
                <w:lang w:val="en-US"/>
              </w:rPr>
            </w:pPr>
            <w:r w:rsidRPr="003649DD">
              <w:rPr>
                <w:sz w:val="22"/>
                <w:szCs w:val="22"/>
                <w:lang w:val="en-US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A77F2B">
            <w:pPr>
              <w:jc w:val="center"/>
            </w:pPr>
            <w:r w:rsidRPr="00CB750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A77F2B">
            <w:pPr>
              <w:jc w:val="center"/>
            </w:pPr>
            <w:r w:rsidRPr="00CB750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46DF" w:rsidRDefault="00B046DF" w:rsidP="00A77F2B">
            <w:pPr>
              <w:jc w:val="center"/>
            </w:pPr>
            <w:r w:rsidRPr="00CB750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46DF" w:rsidRDefault="00B046DF" w:rsidP="00A77F2B">
            <w:pPr>
              <w:jc w:val="center"/>
            </w:pPr>
            <w:r w:rsidRPr="00CB750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46DF" w:rsidRDefault="00B046DF" w:rsidP="00A77F2B">
            <w:pPr>
              <w:jc w:val="center"/>
            </w:pPr>
            <w:r w:rsidRPr="00CB750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046DF" w:rsidTr="006F4BC1">
        <w:trPr>
          <w:gridAfter w:val="1"/>
          <w:wAfter w:w="1134" w:type="dxa"/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Default="00B046DF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Default="00B046DF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Default="00B046DF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DF" w:rsidRDefault="00B046DF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rPr>
                <w:sz w:val="22"/>
                <w:szCs w:val="22"/>
              </w:rPr>
            </w:pPr>
            <w:r w:rsidRPr="003649D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rPr>
                <w:sz w:val="22"/>
                <w:szCs w:val="22"/>
                <w:lang w:val="en-US"/>
              </w:rPr>
            </w:pPr>
            <w:r w:rsidRPr="003649D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rPr>
                <w:sz w:val="22"/>
                <w:szCs w:val="22"/>
                <w:lang w:val="en-US"/>
              </w:rPr>
            </w:pPr>
            <w:r w:rsidRPr="003649DD">
              <w:rPr>
                <w:sz w:val="22"/>
                <w:szCs w:val="22"/>
                <w:lang w:val="en-US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rPr>
                <w:sz w:val="22"/>
                <w:szCs w:val="22"/>
                <w:lang w:val="en-US"/>
              </w:rPr>
            </w:pPr>
            <w:r w:rsidRPr="003649DD">
              <w:rPr>
                <w:sz w:val="22"/>
                <w:szCs w:val="22"/>
                <w:lang w:val="en-US"/>
              </w:rPr>
              <w:t>07 2 03 L5550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Pr="003649DD" w:rsidRDefault="00B046DF" w:rsidP="00A54C3E">
            <w:pPr>
              <w:rPr>
                <w:sz w:val="22"/>
                <w:szCs w:val="22"/>
                <w:lang w:val="en-US"/>
              </w:rPr>
            </w:pPr>
            <w:r w:rsidRPr="003649DD">
              <w:rPr>
                <w:sz w:val="22"/>
                <w:szCs w:val="22"/>
                <w:lang w:val="en-US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A77F2B">
            <w:pPr>
              <w:jc w:val="center"/>
            </w:pPr>
            <w:r w:rsidRPr="00CB750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46DF" w:rsidRDefault="00B046DF" w:rsidP="00A77F2B">
            <w:pPr>
              <w:jc w:val="center"/>
            </w:pPr>
            <w:r w:rsidRPr="00CB750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46DF" w:rsidRDefault="00B046DF" w:rsidP="00A77F2B">
            <w:pPr>
              <w:jc w:val="center"/>
            </w:pPr>
            <w:r w:rsidRPr="00CB750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46DF" w:rsidRDefault="00B046DF" w:rsidP="00A77F2B">
            <w:pPr>
              <w:jc w:val="center"/>
            </w:pPr>
            <w:r w:rsidRPr="00CB7502">
              <w:rPr>
                <w:color w:val="000000"/>
                <w:sz w:val="18"/>
                <w:szCs w:val="18"/>
              </w:rPr>
              <w:t>0,</w:t>
            </w:r>
            <w:bookmarkStart w:id="1" w:name="_GoBack"/>
            <w:bookmarkEnd w:id="1"/>
            <w:r w:rsidRPr="00CB750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46DF" w:rsidRDefault="00B046DF" w:rsidP="00A77F2B">
            <w:pPr>
              <w:jc w:val="center"/>
            </w:pPr>
            <w:r w:rsidRPr="00CB7502">
              <w:rPr>
                <w:color w:val="000000"/>
                <w:sz w:val="18"/>
                <w:szCs w:val="18"/>
              </w:rPr>
              <w:t>0,0</w:t>
            </w:r>
          </w:p>
        </w:tc>
      </w:tr>
    </w:tbl>
    <w:p w:rsidR="00B046DF" w:rsidRDefault="00B046DF">
      <w:pPr>
        <w:rPr>
          <w:szCs w:val="28"/>
        </w:rPr>
      </w:pPr>
    </w:p>
    <w:p w:rsidR="00B046DF" w:rsidRDefault="00B046DF" w:rsidP="00AE7BB4">
      <w:pPr>
        <w:jc w:val="right"/>
        <w:rPr>
          <w:szCs w:val="28"/>
        </w:rPr>
      </w:pPr>
      <w:r>
        <w:rPr>
          <w:szCs w:val="28"/>
        </w:rPr>
        <w:t>».</w:t>
      </w:r>
    </w:p>
    <w:p w:rsidR="00B046DF" w:rsidRDefault="00B046DF">
      <w:pPr>
        <w:rPr>
          <w:szCs w:val="28"/>
        </w:rPr>
      </w:pPr>
    </w:p>
    <w:p w:rsidR="00B046DF" w:rsidRDefault="00B046DF">
      <w:pPr>
        <w:rPr>
          <w:szCs w:val="28"/>
        </w:rPr>
      </w:pPr>
    </w:p>
    <w:p w:rsidR="00B046DF" w:rsidRDefault="00B046DF">
      <w:pPr>
        <w:rPr>
          <w:szCs w:val="28"/>
        </w:rPr>
      </w:pPr>
    </w:p>
    <w:p w:rsidR="00B046DF" w:rsidRDefault="00B046DF">
      <w:pPr>
        <w:rPr>
          <w:szCs w:val="28"/>
        </w:rPr>
      </w:pPr>
    </w:p>
    <w:p w:rsidR="00B046DF" w:rsidRDefault="00B046DF">
      <w:pPr>
        <w:rPr>
          <w:szCs w:val="28"/>
        </w:rPr>
      </w:pPr>
    </w:p>
    <w:p w:rsidR="00B046DF" w:rsidRDefault="00B046DF">
      <w:pPr>
        <w:rPr>
          <w:szCs w:val="28"/>
        </w:rPr>
      </w:pPr>
    </w:p>
    <w:p w:rsidR="00B046DF" w:rsidRDefault="00B046DF">
      <w:pPr>
        <w:rPr>
          <w:szCs w:val="28"/>
        </w:rPr>
      </w:pPr>
    </w:p>
    <w:p w:rsidR="00B046DF" w:rsidRDefault="00B046DF">
      <w:pPr>
        <w:rPr>
          <w:szCs w:val="28"/>
        </w:rPr>
      </w:pPr>
    </w:p>
    <w:p w:rsidR="00B046DF" w:rsidRDefault="00B046DF">
      <w:pPr>
        <w:rPr>
          <w:szCs w:val="28"/>
        </w:rPr>
      </w:pPr>
    </w:p>
    <w:p w:rsidR="00B046DF" w:rsidRDefault="00B046DF">
      <w:pPr>
        <w:rPr>
          <w:szCs w:val="28"/>
        </w:rPr>
      </w:pPr>
    </w:p>
    <w:p w:rsidR="00B046DF" w:rsidRDefault="00B046DF">
      <w:pPr>
        <w:rPr>
          <w:szCs w:val="28"/>
        </w:rPr>
      </w:pPr>
    </w:p>
    <w:p w:rsidR="00B046DF" w:rsidRDefault="00B046DF">
      <w:pPr>
        <w:rPr>
          <w:szCs w:val="28"/>
        </w:rPr>
      </w:pPr>
    </w:p>
    <w:p w:rsidR="00B046DF" w:rsidRDefault="00B046DF">
      <w:pPr>
        <w:rPr>
          <w:szCs w:val="28"/>
        </w:rPr>
      </w:pPr>
    </w:p>
    <w:p w:rsidR="00B046DF" w:rsidRDefault="00B046DF">
      <w:pPr>
        <w:rPr>
          <w:szCs w:val="28"/>
        </w:rPr>
      </w:pPr>
    </w:p>
    <w:p w:rsidR="00B046DF" w:rsidRDefault="00B046DF">
      <w:pPr>
        <w:rPr>
          <w:szCs w:val="28"/>
        </w:rPr>
      </w:pPr>
    </w:p>
    <w:p w:rsidR="00B046DF" w:rsidRDefault="00B046DF">
      <w:pPr>
        <w:rPr>
          <w:szCs w:val="28"/>
        </w:rPr>
      </w:pPr>
    </w:p>
    <w:p w:rsidR="00B046DF" w:rsidRDefault="00B046DF">
      <w:pPr>
        <w:rPr>
          <w:szCs w:val="28"/>
        </w:rPr>
      </w:pPr>
    </w:p>
    <w:p w:rsidR="00B046DF" w:rsidRDefault="00B046DF">
      <w:pPr>
        <w:rPr>
          <w:szCs w:val="28"/>
        </w:rPr>
      </w:pPr>
    </w:p>
    <w:p w:rsidR="00B046DF" w:rsidRDefault="00B046DF">
      <w:pPr>
        <w:rPr>
          <w:szCs w:val="28"/>
        </w:rPr>
      </w:pPr>
    </w:p>
    <w:p w:rsidR="00B046DF" w:rsidRDefault="00B046DF">
      <w:pPr>
        <w:rPr>
          <w:szCs w:val="28"/>
        </w:rPr>
      </w:pPr>
    </w:p>
    <w:p w:rsidR="00B046DF" w:rsidRDefault="00B046DF">
      <w:pPr>
        <w:rPr>
          <w:szCs w:val="28"/>
        </w:rPr>
      </w:pPr>
    </w:p>
    <w:p w:rsidR="00B046DF" w:rsidRDefault="00B046DF">
      <w:pPr>
        <w:rPr>
          <w:szCs w:val="28"/>
        </w:rPr>
      </w:pPr>
    </w:p>
    <w:p w:rsidR="00B046DF" w:rsidRDefault="00B046DF">
      <w:pPr>
        <w:rPr>
          <w:szCs w:val="28"/>
        </w:rPr>
      </w:pPr>
    </w:p>
    <w:p w:rsidR="00B046DF" w:rsidRDefault="00B046DF">
      <w:pPr>
        <w:rPr>
          <w:szCs w:val="28"/>
        </w:rPr>
      </w:pPr>
    </w:p>
    <w:p w:rsidR="00B046DF" w:rsidRDefault="00B046DF">
      <w:pPr>
        <w:rPr>
          <w:szCs w:val="28"/>
        </w:rPr>
      </w:pPr>
    </w:p>
    <w:p w:rsidR="00B046DF" w:rsidRDefault="00B046DF">
      <w:pPr>
        <w:rPr>
          <w:szCs w:val="28"/>
        </w:rPr>
      </w:pPr>
    </w:p>
    <w:p w:rsidR="00B046DF" w:rsidRDefault="00B046DF">
      <w:pPr>
        <w:rPr>
          <w:szCs w:val="28"/>
        </w:rPr>
      </w:pPr>
    </w:p>
    <w:tbl>
      <w:tblPr>
        <w:tblW w:w="14695" w:type="dxa"/>
        <w:tblInd w:w="91" w:type="dxa"/>
        <w:tblLook w:val="00A0"/>
      </w:tblPr>
      <w:tblGrid>
        <w:gridCol w:w="14695"/>
      </w:tblGrid>
      <w:tr w:rsidR="00B046DF" w:rsidRPr="00CF7C41" w:rsidTr="00B31EA5">
        <w:trPr>
          <w:trHeight w:val="1417"/>
        </w:trPr>
        <w:tc>
          <w:tcPr>
            <w:tcW w:w="14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46DF" w:rsidRDefault="00B046DF" w:rsidP="00AE7BB4">
            <w:pPr>
              <w:ind w:left="9498"/>
              <w:jc w:val="right"/>
            </w:pPr>
            <w:r>
              <w:t xml:space="preserve">Приложение  № 4 </w:t>
            </w:r>
          </w:p>
          <w:p w:rsidR="00B046DF" w:rsidRDefault="00B046DF" w:rsidP="00AE7BB4">
            <w:pPr>
              <w:ind w:left="9498"/>
              <w:jc w:val="right"/>
            </w:pPr>
            <w:r>
              <w:t>к постановлению администрации Посельского</w:t>
            </w:r>
            <w:r w:rsidRPr="00286B04">
              <w:t xml:space="preserve"> сельсовета Кузнецкого района Пензенской области</w:t>
            </w:r>
            <w:r>
              <w:t xml:space="preserve"> от 21.02.2020  № 23</w:t>
            </w:r>
          </w:p>
          <w:p w:rsidR="00B046DF" w:rsidRDefault="00B046DF" w:rsidP="00AE7BB4">
            <w:pPr>
              <w:ind w:left="9498"/>
              <w:jc w:val="right"/>
            </w:pPr>
          </w:p>
          <w:p w:rsidR="00B046DF" w:rsidRDefault="00B046DF" w:rsidP="00C748A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«Приложение №5</w:t>
            </w:r>
            <w:r w:rsidRPr="00CF7C41">
              <w:rPr>
                <w:color w:val="000000"/>
              </w:rPr>
              <w:br/>
              <w:t>к  муниципальной программе</w:t>
            </w:r>
            <w:r w:rsidRPr="00CF7C41">
              <w:rPr>
                <w:color w:val="000000"/>
              </w:rPr>
              <w:br/>
              <w:t xml:space="preserve">"Формирование  комфортной среды </w:t>
            </w:r>
          </w:p>
          <w:p w:rsidR="00B046DF" w:rsidRDefault="00B046DF" w:rsidP="00C748AC">
            <w:pPr>
              <w:jc w:val="right"/>
              <w:rPr>
                <w:color w:val="000000"/>
              </w:rPr>
            </w:pPr>
            <w:r w:rsidRPr="00CF7C41">
              <w:rPr>
                <w:color w:val="000000"/>
              </w:rPr>
              <w:t xml:space="preserve">на территории </w:t>
            </w:r>
            <w:r>
              <w:rPr>
                <w:color w:val="000000"/>
              </w:rPr>
              <w:t>Посельского</w:t>
            </w:r>
            <w:r w:rsidRPr="00CF7C41">
              <w:rPr>
                <w:color w:val="000000"/>
              </w:rPr>
              <w:t xml:space="preserve"> сельсовета </w:t>
            </w:r>
          </w:p>
          <w:p w:rsidR="00B046DF" w:rsidRDefault="00B046DF" w:rsidP="00C748A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Кузнецкого района</w:t>
            </w:r>
            <w:r w:rsidRPr="00CF7C41">
              <w:rPr>
                <w:color w:val="000000"/>
              </w:rPr>
              <w:t xml:space="preserve"> Пензенской области</w:t>
            </w:r>
          </w:p>
          <w:p w:rsidR="00B046DF" w:rsidRPr="00CF7C41" w:rsidRDefault="00B046DF" w:rsidP="00C748AC">
            <w:pPr>
              <w:jc w:val="right"/>
              <w:rPr>
                <w:color w:val="000000"/>
              </w:rPr>
            </w:pPr>
            <w:r w:rsidRPr="00CF7C41">
              <w:rPr>
                <w:color w:val="000000"/>
              </w:rPr>
              <w:t xml:space="preserve"> на 2018</w:t>
            </w:r>
            <w:r>
              <w:rPr>
                <w:color w:val="000000"/>
              </w:rPr>
              <w:t>-2022 годы</w:t>
            </w:r>
            <w:r w:rsidRPr="00CF7C41">
              <w:rPr>
                <w:color w:val="000000"/>
              </w:rPr>
              <w:t>»</w:t>
            </w:r>
          </w:p>
        </w:tc>
      </w:tr>
    </w:tbl>
    <w:p w:rsidR="00B046DF" w:rsidRDefault="00B046DF" w:rsidP="00BF791F">
      <w:pPr>
        <w:rPr>
          <w:b/>
          <w:szCs w:val="28"/>
        </w:rPr>
      </w:pPr>
    </w:p>
    <w:p w:rsidR="00B046DF" w:rsidRDefault="00B046DF" w:rsidP="00BF791F">
      <w:pPr>
        <w:jc w:val="center"/>
        <w:rPr>
          <w:b/>
          <w:szCs w:val="28"/>
        </w:rPr>
      </w:pPr>
      <w:r w:rsidRPr="00817CBB">
        <w:rPr>
          <w:b/>
          <w:szCs w:val="28"/>
        </w:rPr>
        <w:t>Адресный перечень дворовых территорий и общественных территорий,подлежащих благоустройству</w:t>
      </w:r>
    </w:p>
    <w:p w:rsidR="00B046DF" w:rsidRPr="00BF791F" w:rsidRDefault="00B046DF" w:rsidP="00BF791F">
      <w:pPr>
        <w:jc w:val="center"/>
        <w:rPr>
          <w:b/>
          <w:szCs w:val="28"/>
        </w:rPr>
      </w:pPr>
    </w:p>
    <w:tbl>
      <w:tblPr>
        <w:tblW w:w="14640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726"/>
        <w:gridCol w:w="6474"/>
        <w:gridCol w:w="1022"/>
        <w:gridCol w:w="3827"/>
        <w:gridCol w:w="2591"/>
      </w:tblGrid>
      <w:tr w:rsidR="00B046DF" w:rsidRPr="00D95ED2" w:rsidTr="005E0F56">
        <w:trPr>
          <w:trHeight w:val="227"/>
        </w:trPr>
        <w:tc>
          <w:tcPr>
            <w:tcW w:w="146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6DF" w:rsidRPr="00BF791F" w:rsidRDefault="00B046DF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Перечень работ по благоустройству дворовых территорий, сформированный исходя из минимального перечня работ по благоустройству</w:t>
            </w:r>
          </w:p>
        </w:tc>
      </w:tr>
      <w:tr w:rsidR="00B046DF" w:rsidRPr="00D95ED2" w:rsidTr="00BF791F">
        <w:trPr>
          <w:trHeight w:val="22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6DF" w:rsidRPr="00BF791F" w:rsidRDefault="00B046DF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№</w:t>
            </w:r>
          </w:p>
          <w:p w:rsidR="00B046DF" w:rsidRPr="00BF791F" w:rsidRDefault="00B046DF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п/п</w:t>
            </w:r>
          </w:p>
        </w:tc>
        <w:tc>
          <w:tcPr>
            <w:tcW w:w="6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6DF" w:rsidRPr="00BF791F" w:rsidRDefault="00B046DF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Адрес (месторасположение) дворовой территории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46DF" w:rsidRPr="00BF791F" w:rsidRDefault="00B046DF" w:rsidP="00B31EA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Год 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046DF" w:rsidRPr="00BF791F" w:rsidRDefault="00B046DF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Виды работ</w:t>
            </w:r>
          </w:p>
        </w:tc>
        <w:tc>
          <w:tcPr>
            <w:tcW w:w="25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46DF" w:rsidRPr="00BF791F" w:rsidRDefault="00B046DF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Ориентировочная стоимость работ, тыс.руб.</w:t>
            </w:r>
          </w:p>
        </w:tc>
      </w:tr>
      <w:tr w:rsidR="00B046DF" w:rsidRPr="00D95ED2" w:rsidTr="00AF5AFE">
        <w:trPr>
          <w:trHeight w:val="1257"/>
        </w:trPr>
        <w:tc>
          <w:tcPr>
            <w:tcW w:w="7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6DF" w:rsidRPr="00BF791F" w:rsidRDefault="00B046DF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4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6DF" w:rsidRPr="00BF791F" w:rsidRDefault="00B046DF" w:rsidP="00AE7BB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Пензенская область, Кузнецкий район, с. </w:t>
            </w:r>
            <w:r>
              <w:rPr>
                <w:sz w:val="22"/>
                <w:szCs w:val="22"/>
              </w:rPr>
              <w:t>Поселки</w:t>
            </w:r>
            <w:r w:rsidRPr="00BF791F">
              <w:rPr>
                <w:sz w:val="22"/>
                <w:szCs w:val="22"/>
              </w:rPr>
              <w:t xml:space="preserve">, </w:t>
            </w:r>
          </w:p>
          <w:p w:rsidR="00B046DF" w:rsidRPr="00BF791F" w:rsidRDefault="00B046DF" w:rsidP="00AE7BB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ул. </w:t>
            </w:r>
            <w:r>
              <w:rPr>
                <w:sz w:val="22"/>
                <w:szCs w:val="22"/>
              </w:rPr>
              <w:t>Солнечная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46DF" w:rsidRDefault="00B046DF" w:rsidP="00AE7BB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046DF" w:rsidRPr="006F4BC1" w:rsidRDefault="00B046DF" w:rsidP="0053536E">
            <w:pPr>
              <w:pStyle w:val="NoSpacing"/>
              <w:rPr>
                <w:sz w:val="22"/>
                <w:szCs w:val="22"/>
              </w:rPr>
            </w:pPr>
            <w:r w:rsidRPr="006F4BC1">
              <w:rPr>
                <w:sz w:val="22"/>
                <w:szCs w:val="22"/>
              </w:rPr>
              <w:t>1. Установка тренажеров, детского игрового комплекса;</w:t>
            </w:r>
          </w:p>
          <w:p w:rsidR="00B046DF" w:rsidRPr="006F4BC1" w:rsidRDefault="00B046DF" w:rsidP="006F4BC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4BC1">
              <w:rPr>
                <w:sz w:val="22"/>
                <w:szCs w:val="22"/>
              </w:rPr>
              <w:t>2. Установка скамеек;</w:t>
            </w:r>
          </w:p>
          <w:p w:rsidR="00B046DF" w:rsidRPr="006F4BC1" w:rsidRDefault="00B046DF" w:rsidP="006F4BC1">
            <w:pPr>
              <w:pStyle w:val="NoSpacing"/>
              <w:rPr>
                <w:sz w:val="22"/>
                <w:szCs w:val="22"/>
              </w:rPr>
            </w:pPr>
            <w:r w:rsidRPr="006F4BC1">
              <w:rPr>
                <w:sz w:val="22"/>
                <w:szCs w:val="22"/>
              </w:rPr>
              <w:t>3.Установка урн;</w:t>
            </w:r>
          </w:p>
          <w:p w:rsidR="00B046DF" w:rsidRPr="00AD66F6" w:rsidRDefault="00B046DF" w:rsidP="006F4BC1">
            <w:pPr>
              <w:pStyle w:val="NoSpacing"/>
            </w:pPr>
            <w:r w:rsidRPr="006F4BC1">
              <w:rPr>
                <w:sz w:val="22"/>
                <w:szCs w:val="22"/>
              </w:rPr>
              <w:t>4. Устройство резинового покрытия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46DF" w:rsidRPr="00BF791F" w:rsidRDefault="00B046DF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1518,8</w:t>
            </w:r>
          </w:p>
        </w:tc>
      </w:tr>
      <w:tr w:rsidR="00B046DF" w:rsidRPr="00D95ED2" w:rsidTr="00AF5AFE">
        <w:trPr>
          <w:trHeight w:val="1257"/>
        </w:trPr>
        <w:tc>
          <w:tcPr>
            <w:tcW w:w="7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6DF" w:rsidRPr="00BF791F" w:rsidRDefault="00B046DF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4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6DF" w:rsidRPr="00BF791F" w:rsidRDefault="00B046DF" w:rsidP="005E0F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 Пензенская область, Кузнецкий район, с. </w:t>
            </w:r>
            <w:r>
              <w:rPr>
                <w:sz w:val="22"/>
                <w:szCs w:val="22"/>
              </w:rPr>
              <w:t>Поселки</w:t>
            </w:r>
            <w:r w:rsidRPr="00BF791F">
              <w:rPr>
                <w:sz w:val="22"/>
                <w:szCs w:val="22"/>
              </w:rPr>
              <w:t xml:space="preserve">, </w:t>
            </w:r>
          </w:p>
          <w:p w:rsidR="00B046DF" w:rsidRPr="00BF791F" w:rsidRDefault="00B046DF" w:rsidP="0020585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ул. </w:t>
            </w:r>
            <w:r>
              <w:rPr>
                <w:sz w:val="22"/>
                <w:szCs w:val="22"/>
              </w:rPr>
              <w:t>Трудовая</w:t>
            </w:r>
            <w:r w:rsidRPr="00BF791F">
              <w:rPr>
                <w:sz w:val="22"/>
                <w:szCs w:val="22"/>
              </w:rPr>
              <w:t>, д.</w:t>
            </w:r>
            <w:r>
              <w:rPr>
                <w:sz w:val="22"/>
                <w:szCs w:val="22"/>
              </w:rPr>
              <w:t xml:space="preserve">1а 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46DF" w:rsidRPr="00BF791F" w:rsidRDefault="00B046DF" w:rsidP="00AE7BB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046DF" w:rsidRPr="00BF791F" w:rsidRDefault="00B046DF" w:rsidP="007B42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1.Асфальтирование проездов внутри   дворовой  территории;</w:t>
            </w:r>
          </w:p>
          <w:p w:rsidR="00B046DF" w:rsidRPr="00BF791F" w:rsidRDefault="00B046DF" w:rsidP="007B42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2. Освещение дворовой территории;</w:t>
            </w:r>
          </w:p>
          <w:p w:rsidR="00B046DF" w:rsidRPr="00BF791F" w:rsidRDefault="00B046DF" w:rsidP="007B42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3. Установка скамеек;</w:t>
            </w:r>
          </w:p>
          <w:p w:rsidR="00B046DF" w:rsidRPr="00BF791F" w:rsidRDefault="00B046DF" w:rsidP="00AF5AF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4.Установка урн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46DF" w:rsidRPr="00BF791F" w:rsidRDefault="00B046DF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B046DF" w:rsidRPr="00BF791F" w:rsidRDefault="00B046DF" w:rsidP="00AE7BB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</w:tr>
      <w:tr w:rsidR="00B046DF" w:rsidRPr="00D95ED2" w:rsidTr="00BF791F">
        <w:trPr>
          <w:trHeight w:val="227"/>
        </w:trPr>
        <w:tc>
          <w:tcPr>
            <w:tcW w:w="7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6DF" w:rsidRPr="00BF791F" w:rsidRDefault="00B046DF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4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6DF" w:rsidRPr="00BF791F" w:rsidRDefault="00B046DF" w:rsidP="007B42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Пензенская область, Кузнецкий район, с. </w:t>
            </w:r>
            <w:r>
              <w:rPr>
                <w:sz w:val="22"/>
                <w:szCs w:val="22"/>
              </w:rPr>
              <w:t>Поселки</w:t>
            </w:r>
            <w:r w:rsidRPr="00BF791F">
              <w:rPr>
                <w:sz w:val="22"/>
                <w:szCs w:val="22"/>
              </w:rPr>
              <w:t xml:space="preserve">, </w:t>
            </w:r>
          </w:p>
          <w:p w:rsidR="00B046DF" w:rsidRPr="00BF791F" w:rsidRDefault="00B046DF" w:rsidP="0020585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BF791F">
              <w:rPr>
                <w:sz w:val="22"/>
                <w:szCs w:val="22"/>
              </w:rPr>
              <w:t xml:space="preserve">ул. </w:t>
            </w:r>
            <w:r>
              <w:rPr>
                <w:sz w:val="22"/>
                <w:szCs w:val="22"/>
              </w:rPr>
              <w:t>Садовая</w:t>
            </w:r>
            <w:r w:rsidRPr="00BF791F">
              <w:rPr>
                <w:sz w:val="22"/>
                <w:szCs w:val="22"/>
              </w:rPr>
              <w:t>, д.</w:t>
            </w:r>
            <w:r>
              <w:rPr>
                <w:sz w:val="22"/>
                <w:szCs w:val="22"/>
              </w:rPr>
              <w:t>56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46DF" w:rsidRPr="00BF791F" w:rsidRDefault="00B046DF" w:rsidP="00AE7BB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046DF" w:rsidRPr="00BF791F" w:rsidRDefault="00B046DF" w:rsidP="007B42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1.Асфальтирование проездов внутри   дворовой  территории;</w:t>
            </w:r>
          </w:p>
          <w:p w:rsidR="00B046DF" w:rsidRPr="00BF791F" w:rsidRDefault="00B046DF" w:rsidP="007B42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2. Освещение дворовой территории;</w:t>
            </w:r>
          </w:p>
          <w:p w:rsidR="00B046DF" w:rsidRPr="00BF791F" w:rsidRDefault="00B046DF" w:rsidP="007B42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3. Установка скамеек;</w:t>
            </w:r>
          </w:p>
          <w:p w:rsidR="00B046DF" w:rsidRPr="00BF791F" w:rsidRDefault="00B046DF" w:rsidP="00AF5AF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4.Установка урн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46DF" w:rsidRPr="00BF791F" w:rsidRDefault="00B046DF" w:rsidP="008D3C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B046DF" w:rsidRPr="00BF791F" w:rsidRDefault="00B046DF" w:rsidP="00AE7BB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</w:tr>
      <w:tr w:rsidR="00B046DF" w:rsidRPr="00D95ED2" w:rsidTr="00BF791F">
        <w:trPr>
          <w:trHeight w:val="227"/>
        </w:trPr>
        <w:tc>
          <w:tcPr>
            <w:tcW w:w="72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6DF" w:rsidRPr="00BF791F" w:rsidRDefault="00B046DF" w:rsidP="00B31EA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BF791F">
              <w:rPr>
                <w:sz w:val="22"/>
                <w:szCs w:val="22"/>
              </w:rPr>
              <w:t>Итого по минимальному перечню работ: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46DF" w:rsidRPr="00BF791F" w:rsidRDefault="00B046DF" w:rsidP="005E0F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046DF" w:rsidRPr="00BF791F" w:rsidRDefault="00B046DF" w:rsidP="005E0F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59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46DF" w:rsidRPr="00BF791F" w:rsidRDefault="00B046DF" w:rsidP="00A77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4518,8</w:t>
            </w:r>
          </w:p>
        </w:tc>
      </w:tr>
      <w:tr w:rsidR="00B046DF" w:rsidRPr="00D95ED2" w:rsidTr="005E0F56">
        <w:trPr>
          <w:trHeight w:val="227"/>
        </w:trPr>
        <w:tc>
          <w:tcPr>
            <w:tcW w:w="14640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6DF" w:rsidRPr="00BF791F" w:rsidRDefault="00B046DF" w:rsidP="00BF791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Перечень работ по благоустройству дворовых территорий, сформированный исходя из дополнительного перечня работ по благоустройству</w:t>
            </w:r>
          </w:p>
        </w:tc>
      </w:tr>
      <w:tr w:rsidR="00B046DF" w:rsidRPr="00D95ED2" w:rsidTr="00BF791F">
        <w:trPr>
          <w:trHeight w:val="227"/>
        </w:trPr>
        <w:tc>
          <w:tcPr>
            <w:tcW w:w="7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6DF" w:rsidRPr="00BF791F" w:rsidRDefault="00B046DF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№</w:t>
            </w:r>
          </w:p>
          <w:p w:rsidR="00B046DF" w:rsidRPr="00BF791F" w:rsidRDefault="00B046DF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п/п</w:t>
            </w:r>
          </w:p>
        </w:tc>
        <w:tc>
          <w:tcPr>
            <w:tcW w:w="647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46DF" w:rsidRPr="00BF791F" w:rsidRDefault="00B046DF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Адрес (месторасположение) дворовой территории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46DF" w:rsidRPr="00BF791F" w:rsidRDefault="00B046DF" w:rsidP="00B31EA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046DF" w:rsidRPr="00BF791F" w:rsidRDefault="00B046DF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Виды работ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46DF" w:rsidRPr="00BF791F" w:rsidRDefault="00B046DF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Сметная стоимость работ, тыс. руб.</w:t>
            </w:r>
          </w:p>
        </w:tc>
      </w:tr>
      <w:tr w:rsidR="00B046DF" w:rsidRPr="00D95ED2" w:rsidTr="00BF791F">
        <w:trPr>
          <w:trHeight w:val="227"/>
        </w:trPr>
        <w:tc>
          <w:tcPr>
            <w:tcW w:w="7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6DF" w:rsidRPr="00BF791F" w:rsidRDefault="00B046DF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47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46DF" w:rsidRPr="00BF791F" w:rsidRDefault="00B046DF" w:rsidP="00AE7BB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Пензенская область, Кузнецкий район, с. </w:t>
            </w:r>
            <w:r>
              <w:rPr>
                <w:sz w:val="22"/>
                <w:szCs w:val="22"/>
              </w:rPr>
              <w:t>Поселки</w:t>
            </w:r>
            <w:r w:rsidRPr="00BF791F">
              <w:rPr>
                <w:sz w:val="22"/>
                <w:szCs w:val="22"/>
              </w:rPr>
              <w:t xml:space="preserve">, </w:t>
            </w:r>
          </w:p>
          <w:p w:rsidR="00B046DF" w:rsidRPr="00BF791F" w:rsidRDefault="00B046DF" w:rsidP="00AE7BB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ул. </w:t>
            </w:r>
            <w:r>
              <w:rPr>
                <w:sz w:val="22"/>
                <w:szCs w:val="22"/>
              </w:rPr>
              <w:t>Солнечная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46DF" w:rsidRDefault="00B046DF" w:rsidP="001175D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046DF" w:rsidRPr="00AE7BB4" w:rsidRDefault="00B046DF" w:rsidP="00AE7BB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1.Благоустройство общественной территории 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46DF" w:rsidRDefault="00B046DF" w:rsidP="006F4B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</w:tr>
      <w:tr w:rsidR="00B046DF" w:rsidRPr="00D95ED2" w:rsidTr="00BF791F">
        <w:trPr>
          <w:trHeight w:val="227"/>
        </w:trPr>
        <w:tc>
          <w:tcPr>
            <w:tcW w:w="7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6DF" w:rsidRPr="00BF791F" w:rsidRDefault="00B046DF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47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46DF" w:rsidRPr="00BF791F" w:rsidRDefault="00B046DF" w:rsidP="008C035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 Пензенская область, Кузнецкий район, с. </w:t>
            </w:r>
            <w:r>
              <w:rPr>
                <w:sz w:val="22"/>
                <w:szCs w:val="22"/>
              </w:rPr>
              <w:t>Поселки</w:t>
            </w:r>
            <w:r w:rsidRPr="00BF791F">
              <w:rPr>
                <w:sz w:val="22"/>
                <w:szCs w:val="22"/>
              </w:rPr>
              <w:t xml:space="preserve">, </w:t>
            </w:r>
          </w:p>
          <w:p w:rsidR="00B046DF" w:rsidRPr="00BF791F" w:rsidRDefault="00B046DF" w:rsidP="008C035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ул. </w:t>
            </w:r>
            <w:r>
              <w:rPr>
                <w:sz w:val="22"/>
                <w:szCs w:val="22"/>
              </w:rPr>
              <w:t>Трудовая</w:t>
            </w:r>
            <w:r w:rsidRPr="00BF791F">
              <w:rPr>
                <w:sz w:val="22"/>
                <w:szCs w:val="22"/>
              </w:rPr>
              <w:t>, д.</w:t>
            </w:r>
            <w:r>
              <w:rPr>
                <w:sz w:val="22"/>
                <w:szCs w:val="22"/>
              </w:rPr>
              <w:t xml:space="preserve">1а 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46DF" w:rsidRPr="00BF791F" w:rsidRDefault="00B046DF" w:rsidP="00AE7BB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046DF" w:rsidRPr="00BF791F" w:rsidRDefault="00B046DF" w:rsidP="00D326D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 1.Оборудование детских и (или) спортивных площадок(комплексов)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46DF" w:rsidRPr="00BF791F" w:rsidRDefault="00B046DF" w:rsidP="00D326D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</w:tr>
      <w:tr w:rsidR="00B046DF" w:rsidRPr="00D95ED2" w:rsidTr="00BF791F">
        <w:trPr>
          <w:trHeight w:val="227"/>
        </w:trPr>
        <w:tc>
          <w:tcPr>
            <w:tcW w:w="7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6DF" w:rsidRPr="00BF791F" w:rsidRDefault="00B046DF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47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46DF" w:rsidRPr="00BF791F" w:rsidRDefault="00B046DF" w:rsidP="008C035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Пензенская область, Кузнецкий район, с. </w:t>
            </w:r>
            <w:r>
              <w:rPr>
                <w:sz w:val="22"/>
                <w:szCs w:val="22"/>
              </w:rPr>
              <w:t>Поселки</w:t>
            </w:r>
            <w:r w:rsidRPr="00BF791F">
              <w:rPr>
                <w:sz w:val="22"/>
                <w:szCs w:val="22"/>
              </w:rPr>
              <w:t xml:space="preserve">, </w:t>
            </w:r>
          </w:p>
          <w:p w:rsidR="00B046DF" w:rsidRPr="00BF791F" w:rsidRDefault="00B046DF" w:rsidP="008C035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BF791F">
              <w:rPr>
                <w:sz w:val="22"/>
                <w:szCs w:val="22"/>
              </w:rPr>
              <w:t xml:space="preserve">ул. </w:t>
            </w:r>
            <w:r>
              <w:rPr>
                <w:sz w:val="22"/>
                <w:szCs w:val="22"/>
              </w:rPr>
              <w:t>Садовая</w:t>
            </w:r>
            <w:r w:rsidRPr="00BF791F">
              <w:rPr>
                <w:sz w:val="22"/>
                <w:szCs w:val="22"/>
              </w:rPr>
              <w:t>, д.</w:t>
            </w:r>
            <w:r>
              <w:rPr>
                <w:sz w:val="22"/>
                <w:szCs w:val="22"/>
              </w:rPr>
              <w:t>56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46DF" w:rsidRPr="00BF791F" w:rsidRDefault="00B046DF" w:rsidP="001175D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046DF" w:rsidRPr="00BF791F" w:rsidRDefault="00B046DF" w:rsidP="00D326D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1.Оборудование детских и (или) </w:t>
            </w:r>
            <w:r>
              <w:rPr>
                <w:sz w:val="22"/>
                <w:szCs w:val="22"/>
              </w:rPr>
              <w:t>спортивных площадок(комплексов)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46DF" w:rsidRPr="00BF791F" w:rsidRDefault="00B046DF" w:rsidP="00D326D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</w:tr>
      <w:tr w:rsidR="00B046DF" w:rsidRPr="00D95ED2" w:rsidTr="00BF791F">
        <w:trPr>
          <w:trHeight w:val="227"/>
        </w:trPr>
        <w:tc>
          <w:tcPr>
            <w:tcW w:w="7200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46DF" w:rsidRPr="00BF791F" w:rsidRDefault="00B046DF" w:rsidP="005E0F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Итого по дополнительному перечню работ: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46DF" w:rsidRPr="00BF791F" w:rsidRDefault="00B046DF" w:rsidP="005E0F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046DF" w:rsidRPr="00BF791F" w:rsidRDefault="00B046DF" w:rsidP="00AF5AF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59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46DF" w:rsidRPr="00BF791F" w:rsidRDefault="00B046DF" w:rsidP="0090018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125,0 </w:t>
            </w:r>
          </w:p>
        </w:tc>
      </w:tr>
      <w:tr w:rsidR="00B046DF" w:rsidRPr="00D95ED2" w:rsidTr="005E0F56">
        <w:trPr>
          <w:trHeight w:val="227"/>
        </w:trPr>
        <w:tc>
          <w:tcPr>
            <w:tcW w:w="146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6DF" w:rsidRPr="00BF791F" w:rsidRDefault="00B046DF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Перечень работ по благоустройству общественных территорий, сформированный исходя из минимального перечня работ по благоустройству</w:t>
            </w:r>
          </w:p>
        </w:tc>
      </w:tr>
      <w:tr w:rsidR="00B046DF" w:rsidRPr="00D95ED2" w:rsidTr="00BF791F">
        <w:trPr>
          <w:trHeight w:val="22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6DF" w:rsidRPr="00BF791F" w:rsidRDefault="00B046DF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№</w:t>
            </w:r>
          </w:p>
          <w:p w:rsidR="00B046DF" w:rsidRPr="00BF791F" w:rsidRDefault="00B046DF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п/п</w:t>
            </w:r>
          </w:p>
        </w:tc>
        <w:tc>
          <w:tcPr>
            <w:tcW w:w="64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6DF" w:rsidRPr="00BF791F" w:rsidRDefault="00B046DF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Адрес (месторасположение) общественных территорий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046DF" w:rsidRPr="00BF791F" w:rsidRDefault="00B046DF" w:rsidP="00B31EA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Pr="00BF791F" w:rsidRDefault="00B046DF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Виды работ</w:t>
            </w:r>
          </w:p>
        </w:tc>
        <w:tc>
          <w:tcPr>
            <w:tcW w:w="2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046DF" w:rsidRPr="00BF791F" w:rsidRDefault="00B046DF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Ориентировочная стоимость работ, тыс.руб.</w:t>
            </w:r>
          </w:p>
        </w:tc>
      </w:tr>
      <w:tr w:rsidR="00B046DF" w:rsidRPr="00D95ED2" w:rsidTr="00BF791F">
        <w:trPr>
          <w:trHeight w:val="22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Pr="00BF791F" w:rsidRDefault="00B046DF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Pr="00BF791F" w:rsidRDefault="00B046DF" w:rsidP="005353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Пензенская область, Кузнецкий район, с. </w:t>
            </w:r>
            <w:r>
              <w:rPr>
                <w:sz w:val="22"/>
                <w:szCs w:val="22"/>
              </w:rPr>
              <w:t>Поселки</w:t>
            </w:r>
            <w:r w:rsidRPr="00BF791F">
              <w:rPr>
                <w:sz w:val="22"/>
                <w:szCs w:val="22"/>
              </w:rPr>
              <w:t xml:space="preserve">, </w:t>
            </w:r>
          </w:p>
          <w:p w:rsidR="00B046DF" w:rsidRPr="00BF791F" w:rsidRDefault="00B046DF" w:rsidP="005353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ул. </w:t>
            </w:r>
            <w:r>
              <w:rPr>
                <w:sz w:val="22"/>
                <w:szCs w:val="22"/>
              </w:rPr>
              <w:t>Солнечная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Default="00B046DF" w:rsidP="001175D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Pr="006F4BC1" w:rsidRDefault="00B046DF" w:rsidP="0053536E">
            <w:pPr>
              <w:pStyle w:val="NoSpacing"/>
              <w:rPr>
                <w:sz w:val="22"/>
                <w:szCs w:val="22"/>
              </w:rPr>
            </w:pPr>
            <w:r w:rsidRPr="006F4BC1">
              <w:rPr>
                <w:sz w:val="22"/>
                <w:szCs w:val="22"/>
              </w:rPr>
              <w:t>1. Установка тренажеров, детского игрового комплекса;</w:t>
            </w:r>
          </w:p>
          <w:p w:rsidR="00B046DF" w:rsidRPr="006F4BC1" w:rsidRDefault="00B046DF" w:rsidP="005353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4BC1">
              <w:rPr>
                <w:sz w:val="22"/>
                <w:szCs w:val="22"/>
              </w:rPr>
              <w:t>2. Установка скамеек;</w:t>
            </w:r>
          </w:p>
          <w:p w:rsidR="00B046DF" w:rsidRPr="006F4BC1" w:rsidRDefault="00B046DF" w:rsidP="0053536E">
            <w:pPr>
              <w:pStyle w:val="NoSpacing"/>
              <w:rPr>
                <w:sz w:val="22"/>
                <w:szCs w:val="22"/>
              </w:rPr>
            </w:pPr>
            <w:r w:rsidRPr="006F4BC1">
              <w:rPr>
                <w:sz w:val="22"/>
                <w:szCs w:val="22"/>
              </w:rPr>
              <w:t>3.Установка урн;</w:t>
            </w:r>
          </w:p>
          <w:p w:rsidR="00B046DF" w:rsidRPr="00AD66F6" w:rsidRDefault="00B046DF" w:rsidP="0053536E">
            <w:pPr>
              <w:pStyle w:val="NoSpacing"/>
            </w:pPr>
            <w:r w:rsidRPr="006F4BC1">
              <w:rPr>
                <w:sz w:val="22"/>
                <w:szCs w:val="22"/>
              </w:rPr>
              <w:t>4. Устройство резинового покрытия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Pr="00BF791F" w:rsidRDefault="00B046DF" w:rsidP="008C035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1493,8</w:t>
            </w:r>
          </w:p>
        </w:tc>
      </w:tr>
      <w:tr w:rsidR="00B046DF" w:rsidRPr="00D95ED2" w:rsidTr="00BF791F">
        <w:trPr>
          <w:trHeight w:val="22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Pr="00BF791F" w:rsidRDefault="00B046DF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Pr="00BF791F" w:rsidRDefault="00B046DF" w:rsidP="008C035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 Пензенская область, Кузнецкий район, с. </w:t>
            </w:r>
            <w:r>
              <w:rPr>
                <w:sz w:val="22"/>
                <w:szCs w:val="22"/>
              </w:rPr>
              <w:t>Поселки</w:t>
            </w:r>
            <w:r w:rsidRPr="00BF791F">
              <w:rPr>
                <w:sz w:val="22"/>
                <w:szCs w:val="22"/>
              </w:rPr>
              <w:t xml:space="preserve">, </w:t>
            </w:r>
          </w:p>
          <w:p w:rsidR="00B046DF" w:rsidRPr="00BF791F" w:rsidRDefault="00B046DF" w:rsidP="008C035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ул. </w:t>
            </w:r>
            <w:r>
              <w:rPr>
                <w:sz w:val="22"/>
                <w:szCs w:val="22"/>
              </w:rPr>
              <w:t>Трудовая</w:t>
            </w:r>
            <w:r w:rsidRPr="00BF791F">
              <w:rPr>
                <w:sz w:val="22"/>
                <w:szCs w:val="22"/>
              </w:rPr>
              <w:t>, д.</w:t>
            </w:r>
            <w:r>
              <w:rPr>
                <w:sz w:val="22"/>
                <w:szCs w:val="22"/>
              </w:rPr>
              <w:t xml:space="preserve">1а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Pr="00BF791F" w:rsidRDefault="00B046DF" w:rsidP="001175D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Pr="00BF791F" w:rsidRDefault="00B046DF" w:rsidP="002235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1.Асфальтирование проездов внутри   дворовой  территории;</w:t>
            </w:r>
          </w:p>
          <w:p w:rsidR="00B046DF" w:rsidRPr="00BF791F" w:rsidRDefault="00B046DF" w:rsidP="002235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2. Освещение дворовой территории;</w:t>
            </w:r>
          </w:p>
          <w:p w:rsidR="00B046DF" w:rsidRPr="00BF791F" w:rsidRDefault="00B046DF" w:rsidP="002235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3. Установка скамеек;</w:t>
            </w:r>
          </w:p>
          <w:p w:rsidR="00B046DF" w:rsidRPr="00BF791F" w:rsidRDefault="00B046DF" w:rsidP="002235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4.Установка урн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Pr="00BF791F" w:rsidRDefault="00B046DF" w:rsidP="008C035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B046DF" w:rsidRPr="00BF791F" w:rsidRDefault="00B046DF" w:rsidP="0090018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1450,0</w:t>
            </w:r>
          </w:p>
        </w:tc>
      </w:tr>
      <w:tr w:rsidR="00B046DF" w:rsidRPr="00D95ED2" w:rsidTr="00BF791F">
        <w:trPr>
          <w:trHeight w:val="227"/>
        </w:trPr>
        <w:tc>
          <w:tcPr>
            <w:tcW w:w="7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6DF" w:rsidRPr="00BF791F" w:rsidRDefault="00B046DF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6DF" w:rsidRPr="00BF791F" w:rsidRDefault="00B046DF" w:rsidP="008C035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Пензенская область, Кузнецкий район, с. </w:t>
            </w:r>
            <w:r>
              <w:rPr>
                <w:sz w:val="22"/>
                <w:szCs w:val="22"/>
              </w:rPr>
              <w:t>Поселки</w:t>
            </w:r>
            <w:r w:rsidRPr="00BF791F">
              <w:rPr>
                <w:sz w:val="22"/>
                <w:szCs w:val="22"/>
              </w:rPr>
              <w:t xml:space="preserve">, </w:t>
            </w:r>
          </w:p>
          <w:p w:rsidR="00B046DF" w:rsidRPr="00BF791F" w:rsidRDefault="00B046DF" w:rsidP="008C035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BF791F">
              <w:rPr>
                <w:sz w:val="22"/>
                <w:szCs w:val="22"/>
              </w:rPr>
              <w:t xml:space="preserve">ул. </w:t>
            </w:r>
            <w:r>
              <w:rPr>
                <w:sz w:val="22"/>
                <w:szCs w:val="22"/>
              </w:rPr>
              <w:t>Садовая</w:t>
            </w:r>
            <w:r w:rsidRPr="00BF791F">
              <w:rPr>
                <w:sz w:val="22"/>
                <w:szCs w:val="22"/>
              </w:rPr>
              <w:t>, д.</w:t>
            </w:r>
            <w:r>
              <w:rPr>
                <w:sz w:val="22"/>
                <w:szCs w:val="22"/>
              </w:rPr>
              <w:t>56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046DF" w:rsidRPr="00BF791F" w:rsidRDefault="00B046DF" w:rsidP="001175D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DF" w:rsidRPr="00BF791F" w:rsidRDefault="00B046DF" w:rsidP="002235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1.Асфальтирование проездов внутри   дворовой  территории;</w:t>
            </w:r>
          </w:p>
          <w:p w:rsidR="00B046DF" w:rsidRPr="00BF791F" w:rsidRDefault="00B046DF" w:rsidP="002235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2. Освещение дворовой территории;</w:t>
            </w:r>
          </w:p>
          <w:p w:rsidR="00B046DF" w:rsidRPr="00BF791F" w:rsidRDefault="00B046DF" w:rsidP="002235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3. Установка скамеек;</w:t>
            </w:r>
          </w:p>
          <w:p w:rsidR="00B046DF" w:rsidRPr="00BF791F" w:rsidRDefault="00B046DF" w:rsidP="002235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4.Установка урн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046DF" w:rsidRPr="00BF791F" w:rsidRDefault="00B046DF" w:rsidP="008C035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B046DF" w:rsidRPr="00BF791F" w:rsidRDefault="00B046DF" w:rsidP="0090018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1450,0</w:t>
            </w:r>
          </w:p>
        </w:tc>
      </w:tr>
      <w:tr w:rsidR="00B046DF" w:rsidRPr="00D95ED2" w:rsidTr="00BF791F">
        <w:trPr>
          <w:trHeight w:val="227"/>
        </w:trPr>
        <w:tc>
          <w:tcPr>
            <w:tcW w:w="7200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46DF" w:rsidRPr="00BF791F" w:rsidRDefault="00B046DF" w:rsidP="005E0F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 Итого по перечню работ: 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046DF" w:rsidRPr="00BF791F" w:rsidRDefault="00B046DF" w:rsidP="00B31EA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046DF" w:rsidRPr="00BF791F" w:rsidRDefault="00B046DF" w:rsidP="00B31EA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59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46DF" w:rsidRPr="00BF791F" w:rsidRDefault="00B046DF" w:rsidP="0090018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4393,8</w:t>
            </w:r>
          </w:p>
        </w:tc>
      </w:tr>
    </w:tbl>
    <w:p w:rsidR="00B046DF" w:rsidRDefault="00B046DF" w:rsidP="0090018A">
      <w:pPr>
        <w:tabs>
          <w:tab w:val="left" w:pos="0"/>
        </w:tabs>
        <w:jc w:val="right"/>
        <w:rPr>
          <w:szCs w:val="28"/>
        </w:rPr>
      </w:pPr>
      <w:r>
        <w:rPr>
          <w:szCs w:val="28"/>
        </w:rPr>
        <w:t>».</w:t>
      </w:r>
    </w:p>
    <w:sectPr w:rsidR="00B046DF" w:rsidSect="009777B8">
      <w:pgSz w:w="16838" w:h="11906" w:orient="landscape"/>
      <w:pgMar w:top="1134" w:right="1134" w:bottom="42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07C32"/>
    <w:multiLevelType w:val="hybridMultilevel"/>
    <w:tmpl w:val="223E133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AB533F"/>
    <w:multiLevelType w:val="multilevel"/>
    <w:tmpl w:val="C7FCCCC8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877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586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5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314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176" w:hanging="2160"/>
      </w:pPr>
      <w:rPr>
        <w:rFonts w:cs="Times New Roman" w:hint="default"/>
      </w:rPr>
    </w:lvl>
  </w:abstractNum>
  <w:abstractNum w:abstractNumId="2">
    <w:nsid w:val="286C6E20"/>
    <w:multiLevelType w:val="hybridMultilevel"/>
    <w:tmpl w:val="A99EA3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CA45812"/>
    <w:multiLevelType w:val="hybridMultilevel"/>
    <w:tmpl w:val="85CEBB12"/>
    <w:lvl w:ilvl="0" w:tplc="92CE5738">
      <w:start w:val="1"/>
      <w:numFmt w:val="decimal"/>
      <w:lvlText w:val="%1."/>
      <w:lvlJc w:val="left"/>
      <w:pPr>
        <w:ind w:left="2014" w:hanging="13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D0005A7"/>
    <w:multiLevelType w:val="hybridMultilevel"/>
    <w:tmpl w:val="01D8FB6C"/>
    <w:lvl w:ilvl="0" w:tplc="9594BB4C">
      <w:start w:val="2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5">
    <w:nsid w:val="2D5C575E"/>
    <w:multiLevelType w:val="hybridMultilevel"/>
    <w:tmpl w:val="67FA4EE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6412D43"/>
    <w:multiLevelType w:val="hybridMultilevel"/>
    <w:tmpl w:val="65E8CF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2CE2A02"/>
    <w:multiLevelType w:val="multilevel"/>
    <w:tmpl w:val="E52428F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8">
    <w:nsid w:val="44D862A3"/>
    <w:multiLevelType w:val="hybridMultilevel"/>
    <w:tmpl w:val="621ADA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BE728F1"/>
    <w:multiLevelType w:val="hybridMultilevel"/>
    <w:tmpl w:val="783C1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E0D0783"/>
    <w:multiLevelType w:val="multilevel"/>
    <w:tmpl w:val="C268B59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31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cs="Times New Roman" w:hint="default"/>
      </w:rPr>
    </w:lvl>
  </w:abstractNum>
  <w:abstractNum w:abstractNumId="11">
    <w:nsid w:val="59F44087"/>
    <w:multiLevelType w:val="hybridMultilevel"/>
    <w:tmpl w:val="5D66A2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4374F1A"/>
    <w:multiLevelType w:val="multilevel"/>
    <w:tmpl w:val="C9E288B8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7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7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46" w:hanging="2160"/>
      </w:pPr>
      <w:rPr>
        <w:rFonts w:cs="Times New Roman" w:hint="default"/>
      </w:rPr>
    </w:lvl>
  </w:abstractNum>
  <w:abstractNum w:abstractNumId="13">
    <w:nsid w:val="684E4A30"/>
    <w:multiLevelType w:val="hybridMultilevel"/>
    <w:tmpl w:val="09404E20"/>
    <w:lvl w:ilvl="0" w:tplc="1DC46578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14">
    <w:nsid w:val="6B706AE6"/>
    <w:multiLevelType w:val="hybridMultilevel"/>
    <w:tmpl w:val="C730FB26"/>
    <w:lvl w:ilvl="0" w:tplc="9D960B0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D7C7BDE"/>
    <w:multiLevelType w:val="multilevel"/>
    <w:tmpl w:val="93105F5C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877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586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5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314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176" w:hanging="2160"/>
      </w:pPr>
      <w:rPr>
        <w:rFonts w:cs="Times New Roman" w:hint="default"/>
      </w:rPr>
    </w:lvl>
  </w:abstractNum>
  <w:abstractNum w:abstractNumId="16">
    <w:nsid w:val="729768E7"/>
    <w:multiLevelType w:val="hybridMultilevel"/>
    <w:tmpl w:val="2BE66D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6"/>
  </w:num>
  <w:num w:numId="3">
    <w:abstractNumId w:val="0"/>
  </w:num>
  <w:num w:numId="4">
    <w:abstractNumId w:val="11"/>
  </w:num>
  <w:num w:numId="5">
    <w:abstractNumId w:val="4"/>
  </w:num>
  <w:num w:numId="6">
    <w:abstractNumId w:val="5"/>
  </w:num>
  <w:num w:numId="7">
    <w:abstractNumId w:val="8"/>
  </w:num>
  <w:num w:numId="8">
    <w:abstractNumId w:val="3"/>
  </w:num>
  <w:num w:numId="9">
    <w:abstractNumId w:val="13"/>
  </w:num>
  <w:num w:numId="10">
    <w:abstractNumId w:val="7"/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2"/>
  </w:num>
  <w:num w:numId="14">
    <w:abstractNumId w:val="15"/>
  </w:num>
  <w:num w:numId="15">
    <w:abstractNumId w:val="1"/>
  </w:num>
  <w:num w:numId="16">
    <w:abstractNumId w:val="1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1449"/>
    <w:rsid w:val="00003658"/>
    <w:rsid w:val="00020742"/>
    <w:rsid w:val="00022198"/>
    <w:rsid w:val="000302D3"/>
    <w:rsid w:val="0003221D"/>
    <w:rsid w:val="00034493"/>
    <w:rsid w:val="000359E4"/>
    <w:rsid w:val="00036501"/>
    <w:rsid w:val="00047789"/>
    <w:rsid w:val="00071420"/>
    <w:rsid w:val="00077D6B"/>
    <w:rsid w:val="00080A42"/>
    <w:rsid w:val="00082378"/>
    <w:rsid w:val="00097688"/>
    <w:rsid w:val="000A2CD3"/>
    <w:rsid w:val="000A3F0F"/>
    <w:rsid w:val="000B1321"/>
    <w:rsid w:val="000D31F0"/>
    <w:rsid w:val="000D70BE"/>
    <w:rsid w:val="000E0F8B"/>
    <w:rsid w:val="000E1D66"/>
    <w:rsid w:val="000E3B6B"/>
    <w:rsid w:val="000E633B"/>
    <w:rsid w:val="000F4568"/>
    <w:rsid w:val="000F4665"/>
    <w:rsid w:val="0011589B"/>
    <w:rsid w:val="001175DF"/>
    <w:rsid w:val="00117C24"/>
    <w:rsid w:val="00122F6B"/>
    <w:rsid w:val="00180535"/>
    <w:rsid w:val="001834D3"/>
    <w:rsid w:val="00192F96"/>
    <w:rsid w:val="001A049D"/>
    <w:rsid w:val="001A4039"/>
    <w:rsid w:val="001B7C2A"/>
    <w:rsid w:val="001C116E"/>
    <w:rsid w:val="001C5405"/>
    <w:rsid w:val="001D5DA2"/>
    <w:rsid w:val="001E0750"/>
    <w:rsid w:val="001E5AE9"/>
    <w:rsid w:val="001E720F"/>
    <w:rsid w:val="00204569"/>
    <w:rsid w:val="00205853"/>
    <w:rsid w:val="00207CA4"/>
    <w:rsid w:val="002129EB"/>
    <w:rsid w:val="00217DE8"/>
    <w:rsid w:val="0022354B"/>
    <w:rsid w:val="00234B69"/>
    <w:rsid w:val="00237803"/>
    <w:rsid w:val="0024033A"/>
    <w:rsid w:val="00242252"/>
    <w:rsid w:val="00243F1D"/>
    <w:rsid w:val="0024588C"/>
    <w:rsid w:val="00247A0B"/>
    <w:rsid w:val="00252E04"/>
    <w:rsid w:val="00262D8A"/>
    <w:rsid w:val="002771B6"/>
    <w:rsid w:val="00285174"/>
    <w:rsid w:val="00286B04"/>
    <w:rsid w:val="00287761"/>
    <w:rsid w:val="00293FDF"/>
    <w:rsid w:val="002B011A"/>
    <w:rsid w:val="002C139D"/>
    <w:rsid w:val="002F6E30"/>
    <w:rsid w:val="00306C32"/>
    <w:rsid w:val="0033005F"/>
    <w:rsid w:val="003401C2"/>
    <w:rsid w:val="0034793E"/>
    <w:rsid w:val="003649DD"/>
    <w:rsid w:val="00366184"/>
    <w:rsid w:val="003713A9"/>
    <w:rsid w:val="00375446"/>
    <w:rsid w:val="003805FA"/>
    <w:rsid w:val="00381696"/>
    <w:rsid w:val="003863B3"/>
    <w:rsid w:val="003A73AF"/>
    <w:rsid w:val="003A7840"/>
    <w:rsid w:val="003A7AF7"/>
    <w:rsid w:val="003B31FB"/>
    <w:rsid w:val="003C7F4F"/>
    <w:rsid w:val="003D19AA"/>
    <w:rsid w:val="003D6FFD"/>
    <w:rsid w:val="003E4300"/>
    <w:rsid w:val="003E7DFA"/>
    <w:rsid w:val="003F1641"/>
    <w:rsid w:val="003F6761"/>
    <w:rsid w:val="0040540B"/>
    <w:rsid w:val="00425E90"/>
    <w:rsid w:val="00431EAD"/>
    <w:rsid w:val="00441248"/>
    <w:rsid w:val="00454270"/>
    <w:rsid w:val="00466CC6"/>
    <w:rsid w:val="00475746"/>
    <w:rsid w:val="00477AE7"/>
    <w:rsid w:val="00484C95"/>
    <w:rsid w:val="00490849"/>
    <w:rsid w:val="00490D8E"/>
    <w:rsid w:val="00491EBF"/>
    <w:rsid w:val="004A1A32"/>
    <w:rsid w:val="004B29D2"/>
    <w:rsid w:val="004B459F"/>
    <w:rsid w:val="004D219D"/>
    <w:rsid w:val="004D4806"/>
    <w:rsid w:val="004E2DE5"/>
    <w:rsid w:val="004E358C"/>
    <w:rsid w:val="004E5EA0"/>
    <w:rsid w:val="004F1E9C"/>
    <w:rsid w:val="004F3606"/>
    <w:rsid w:val="004F3F3A"/>
    <w:rsid w:val="00501169"/>
    <w:rsid w:val="00505DA5"/>
    <w:rsid w:val="005155FF"/>
    <w:rsid w:val="00525E70"/>
    <w:rsid w:val="00532039"/>
    <w:rsid w:val="0053536E"/>
    <w:rsid w:val="005441FA"/>
    <w:rsid w:val="00546BC4"/>
    <w:rsid w:val="005645C6"/>
    <w:rsid w:val="0058508D"/>
    <w:rsid w:val="00590A2C"/>
    <w:rsid w:val="00590F26"/>
    <w:rsid w:val="005B03FA"/>
    <w:rsid w:val="005D1815"/>
    <w:rsid w:val="005E0F56"/>
    <w:rsid w:val="005E1E1E"/>
    <w:rsid w:val="005E5022"/>
    <w:rsid w:val="005F2640"/>
    <w:rsid w:val="005F4062"/>
    <w:rsid w:val="0061230A"/>
    <w:rsid w:val="006176D6"/>
    <w:rsid w:val="00624C34"/>
    <w:rsid w:val="00627C3B"/>
    <w:rsid w:val="0063057B"/>
    <w:rsid w:val="006416D0"/>
    <w:rsid w:val="0065662F"/>
    <w:rsid w:val="00660B11"/>
    <w:rsid w:val="00666415"/>
    <w:rsid w:val="0067491D"/>
    <w:rsid w:val="00685E10"/>
    <w:rsid w:val="006A1449"/>
    <w:rsid w:val="006A736D"/>
    <w:rsid w:val="006B3954"/>
    <w:rsid w:val="006B57CF"/>
    <w:rsid w:val="006C086D"/>
    <w:rsid w:val="006C712A"/>
    <w:rsid w:val="006D3E28"/>
    <w:rsid w:val="006E0288"/>
    <w:rsid w:val="006F4BC1"/>
    <w:rsid w:val="006F7728"/>
    <w:rsid w:val="0072541C"/>
    <w:rsid w:val="00744FAB"/>
    <w:rsid w:val="00753C92"/>
    <w:rsid w:val="00763989"/>
    <w:rsid w:val="00765437"/>
    <w:rsid w:val="00777D28"/>
    <w:rsid w:val="00777E36"/>
    <w:rsid w:val="00782F5A"/>
    <w:rsid w:val="0078751B"/>
    <w:rsid w:val="007922C2"/>
    <w:rsid w:val="00795BA1"/>
    <w:rsid w:val="007A46BF"/>
    <w:rsid w:val="007A4EA3"/>
    <w:rsid w:val="007A7F6A"/>
    <w:rsid w:val="007B42BB"/>
    <w:rsid w:val="007C77B3"/>
    <w:rsid w:val="007E28D5"/>
    <w:rsid w:val="0080674C"/>
    <w:rsid w:val="00813243"/>
    <w:rsid w:val="0081389B"/>
    <w:rsid w:val="00817CBB"/>
    <w:rsid w:val="00824657"/>
    <w:rsid w:val="00830BC5"/>
    <w:rsid w:val="00831372"/>
    <w:rsid w:val="008324F2"/>
    <w:rsid w:val="00834DE4"/>
    <w:rsid w:val="0084324D"/>
    <w:rsid w:val="0084728E"/>
    <w:rsid w:val="00852642"/>
    <w:rsid w:val="00861009"/>
    <w:rsid w:val="00861EC8"/>
    <w:rsid w:val="00867056"/>
    <w:rsid w:val="00880898"/>
    <w:rsid w:val="008812B7"/>
    <w:rsid w:val="00890FF4"/>
    <w:rsid w:val="008910B0"/>
    <w:rsid w:val="0089465A"/>
    <w:rsid w:val="008B14FB"/>
    <w:rsid w:val="008C0359"/>
    <w:rsid w:val="008D3C05"/>
    <w:rsid w:val="008E3BBD"/>
    <w:rsid w:val="008E7FC3"/>
    <w:rsid w:val="008F3361"/>
    <w:rsid w:val="008F6760"/>
    <w:rsid w:val="0090018A"/>
    <w:rsid w:val="00902F96"/>
    <w:rsid w:val="0091189D"/>
    <w:rsid w:val="00915B44"/>
    <w:rsid w:val="00915C23"/>
    <w:rsid w:val="00922BB7"/>
    <w:rsid w:val="0093631F"/>
    <w:rsid w:val="00936673"/>
    <w:rsid w:val="0095720D"/>
    <w:rsid w:val="00957695"/>
    <w:rsid w:val="009777B8"/>
    <w:rsid w:val="00986D69"/>
    <w:rsid w:val="009A2AEC"/>
    <w:rsid w:val="009B28E3"/>
    <w:rsid w:val="00A25E4B"/>
    <w:rsid w:val="00A4622F"/>
    <w:rsid w:val="00A54C3E"/>
    <w:rsid w:val="00A57998"/>
    <w:rsid w:val="00A6738A"/>
    <w:rsid w:val="00A707FE"/>
    <w:rsid w:val="00A7363E"/>
    <w:rsid w:val="00A77F2B"/>
    <w:rsid w:val="00A80C34"/>
    <w:rsid w:val="00A81216"/>
    <w:rsid w:val="00A8258E"/>
    <w:rsid w:val="00A82936"/>
    <w:rsid w:val="00A83E9F"/>
    <w:rsid w:val="00A93984"/>
    <w:rsid w:val="00AB1333"/>
    <w:rsid w:val="00AB4A8E"/>
    <w:rsid w:val="00AC473A"/>
    <w:rsid w:val="00AC47F6"/>
    <w:rsid w:val="00AD2F35"/>
    <w:rsid w:val="00AD66F6"/>
    <w:rsid w:val="00AD7C97"/>
    <w:rsid w:val="00AE7BB4"/>
    <w:rsid w:val="00AF5AFE"/>
    <w:rsid w:val="00AF64CC"/>
    <w:rsid w:val="00B046DF"/>
    <w:rsid w:val="00B04E64"/>
    <w:rsid w:val="00B05F2D"/>
    <w:rsid w:val="00B1535F"/>
    <w:rsid w:val="00B2742F"/>
    <w:rsid w:val="00B31EA5"/>
    <w:rsid w:val="00B33171"/>
    <w:rsid w:val="00B56AC7"/>
    <w:rsid w:val="00B60A10"/>
    <w:rsid w:val="00B62F3A"/>
    <w:rsid w:val="00B641A2"/>
    <w:rsid w:val="00B73DBD"/>
    <w:rsid w:val="00B9344D"/>
    <w:rsid w:val="00B935CD"/>
    <w:rsid w:val="00B947F3"/>
    <w:rsid w:val="00BA353C"/>
    <w:rsid w:val="00BA45AB"/>
    <w:rsid w:val="00BC204C"/>
    <w:rsid w:val="00BF584C"/>
    <w:rsid w:val="00BF791F"/>
    <w:rsid w:val="00C01C3B"/>
    <w:rsid w:val="00C13356"/>
    <w:rsid w:val="00C272B3"/>
    <w:rsid w:val="00C31209"/>
    <w:rsid w:val="00C41C67"/>
    <w:rsid w:val="00C748AC"/>
    <w:rsid w:val="00C7532D"/>
    <w:rsid w:val="00C84899"/>
    <w:rsid w:val="00C9050C"/>
    <w:rsid w:val="00C91E3F"/>
    <w:rsid w:val="00C96091"/>
    <w:rsid w:val="00C96F05"/>
    <w:rsid w:val="00C96FF4"/>
    <w:rsid w:val="00CA0188"/>
    <w:rsid w:val="00CB137A"/>
    <w:rsid w:val="00CB5FEA"/>
    <w:rsid w:val="00CB7502"/>
    <w:rsid w:val="00CB77E8"/>
    <w:rsid w:val="00CD2C8B"/>
    <w:rsid w:val="00CD34EC"/>
    <w:rsid w:val="00CE20F1"/>
    <w:rsid w:val="00CF3B82"/>
    <w:rsid w:val="00CF7C41"/>
    <w:rsid w:val="00D030D0"/>
    <w:rsid w:val="00D079C2"/>
    <w:rsid w:val="00D212BC"/>
    <w:rsid w:val="00D23C3F"/>
    <w:rsid w:val="00D326DC"/>
    <w:rsid w:val="00D35131"/>
    <w:rsid w:val="00D52AB8"/>
    <w:rsid w:val="00D545D3"/>
    <w:rsid w:val="00D54F68"/>
    <w:rsid w:val="00D845E7"/>
    <w:rsid w:val="00D95ED2"/>
    <w:rsid w:val="00DB2087"/>
    <w:rsid w:val="00DB7C73"/>
    <w:rsid w:val="00DC07CB"/>
    <w:rsid w:val="00DD5E23"/>
    <w:rsid w:val="00DE5176"/>
    <w:rsid w:val="00DF3841"/>
    <w:rsid w:val="00DF49E8"/>
    <w:rsid w:val="00E05C8D"/>
    <w:rsid w:val="00E22682"/>
    <w:rsid w:val="00E262BE"/>
    <w:rsid w:val="00E56DC4"/>
    <w:rsid w:val="00E62BEF"/>
    <w:rsid w:val="00E8013E"/>
    <w:rsid w:val="00E9141E"/>
    <w:rsid w:val="00E91659"/>
    <w:rsid w:val="00E942F2"/>
    <w:rsid w:val="00E94A7C"/>
    <w:rsid w:val="00E97522"/>
    <w:rsid w:val="00ED3AB4"/>
    <w:rsid w:val="00EE3FF3"/>
    <w:rsid w:val="00EF65A0"/>
    <w:rsid w:val="00F06D7F"/>
    <w:rsid w:val="00F11DBB"/>
    <w:rsid w:val="00F15D2E"/>
    <w:rsid w:val="00F4450D"/>
    <w:rsid w:val="00F449E1"/>
    <w:rsid w:val="00F702CB"/>
    <w:rsid w:val="00F801B8"/>
    <w:rsid w:val="00F82EAF"/>
    <w:rsid w:val="00F85FDD"/>
    <w:rsid w:val="00F91BA4"/>
    <w:rsid w:val="00F91C1A"/>
    <w:rsid w:val="00F957C7"/>
    <w:rsid w:val="00F959FE"/>
    <w:rsid w:val="00FC3617"/>
    <w:rsid w:val="00FC379F"/>
    <w:rsid w:val="00FC585C"/>
    <w:rsid w:val="00FE2B81"/>
    <w:rsid w:val="00FE48A5"/>
    <w:rsid w:val="00FE77FD"/>
    <w:rsid w:val="00FF424D"/>
    <w:rsid w:val="00FF6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44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E075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A1449"/>
    <w:pPr>
      <w:keepNext/>
      <w:jc w:val="center"/>
      <w:outlineLvl w:val="2"/>
    </w:pPr>
    <w:rPr>
      <w:rFonts w:eastAsia="Calibri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E075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A1449"/>
    <w:rPr>
      <w:rFonts w:ascii="Times New Roman" w:hAnsi="Times New Roman"/>
      <w:b/>
      <w:sz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A1449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A1449"/>
    <w:rPr>
      <w:rFonts w:ascii="Tahoma" w:hAnsi="Tahoma"/>
      <w:sz w:val="16"/>
      <w:lang w:eastAsia="ru-RU"/>
    </w:rPr>
  </w:style>
  <w:style w:type="paragraph" w:styleId="ListParagraph">
    <w:name w:val="List Paragraph"/>
    <w:basedOn w:val="Normal"/>
    <w:uiPriority w:val="99"/>
    <w:qFormat/>
    <w:rsid w:val="00BA45AB"/>
    <w:pPr>
      <w:ind w:left="720"/>
      <w:contextualSpacing/>
    </w:pPr>
  </w:style>
  <w:style w:type="character" w:customStyle="1" w:styleId="a">
    <w:name w:val="Цветовое выделение"/>
    <w:uiPriority w:val="99"/>
    <w:rsid w:val="001E0750"/>
    <w:rPr>
      <w:b/>
      <w:color w:val="000080"/>
    </w:rPr>
  </w:style>
  <w:style w:type="paragraph" w:customStyle="1" w:styleId="a0">
    <w:name w:val="Нормальный (таблица)"/>
    <w:basedOn w:val="Normal"/>
    <w:next w:val="Normal"/>
    <w:uiPriority w:val="99"/>
    <w:rsid w:val="001E075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ConsPlusNormal">
    <w:name w:val="ConsPlusNormal"/>
    <w:link w:val="ConsPlusNormal0"/>
    <w:uiPriority w:val="99"/>
    <w:rsid w:val="001E075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1E075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1E075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21">
    <w:name w:val="Основной текст 21"/>
    <w:basedOn w:val="Normal"/>
    <w:uiPriority w:val="99"/>
    <w:rsid w:val="001E0750"/>
    <w:pPr>
      <w:suppressAutoHyphens/>
      <w:jc w:val="center"/>
    </w:pPr>
    <w:rPr>
      <w:sz w:val="28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1E0750"/>
    <w:rPr>
      <w:rFonts w:ascii="Arial" w:hAnsi="Arial"/>
      <w:lang w:val="ru-RU" w:eastAsia="ru-RU"/>
    </w:rPr>
  </w:style>
  <w:style w:type="table" w:styleId="TableGrid">
    <w:name w:val="Table Grid"/>
    <w:basedOn w:val="TableNormal"/>
    <w:uiPriority w:val="99"/>
    <w:locked/>
    <w:rsid w:val="001E0750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semiHidden/>
    <w:rsid w:val="00AD2F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AD2F35"/>
    <w:rPr>
      <w:rFonts w:ascii="Courier New" w:hAnsi="Courier New" w:cs="Courier New"/>
    </w:rPr>
  </w:style>
  <w:style w:type="paragraph" w:styleId="BodyTextIndent">
    <w:name w:val="Body Text Indent"/>
    <w:basedOn w:val="Normal"/>
    <w:link w:val="BodyTextIndentChar"/>
    <w:uiPriority w:val="99"/>
    <w:semiHidden/>
    <w:rsid w:val="00AD2F35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D2F35"/>
    <w:rPr>
      <w:rFonts w:ascii="Arial" w:hAnsi="Arial" w:cs="Arial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AD2F35"/>
    <w:pPr>
      <w:jc w:val="center"/>
    </w:pPr>
    <w:rPr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AD2F35"/>
    <w:rPr>
      <w:rFonts w:ascii="Times New Roman" w:hAnsi="Times New Roman" w:cs="Times New Roman"/>
      <w:sz w:val="22"/>
      <w:szCs w:val="22"/>
    </w:rPr>
  </w:style>
  <w:style w:type="paragraph" w:customStyle="1" w:styleId="ConsPlusCell">
    <w:name w:val="ConsPlusCell"/>
    <w:uiPriority w:val="99"/>
    <w:rsid w:val="00AD2F3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uiPriority w:val="99"/>
    <w:rsid w:val="00AD2F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1">
    <w:name w:val="Гипертекстовая ссылка"/>
    <w:basedOn w:val="a"/>
    <w:uiPriority w:val="99"/>
    <w:rsid w:val="00AD2F35"/>
    <w:rPr>
      <w:rFonts w:ascii="Times New Roman" w:hAnsi="Times New Roman" w:cs="Times New Roman"/>
      <w:color w:val="008000"/>
    </w:rPr>
  </w:style>
  <w:style w:type="character" w:styleId="Hyperlink">
    <w:name w:val="Hyperlink"/>
    <w:basedOn w:val="DefaultParagraphFont"/>
    <w:uiPriority w:val="99"/>
    <w:semiHidden/>
    <w:rsid w:val="0084728E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84728E"/>
    <w:pPr>
      <w:autoSpaceDE w:val="0"/>
      <w:autoSpaceDN w:val="0"/>
    </w:pPr>
  </w:style>
  <w:style w:type="paragraph" w:styleId="BodyText">
    <w:name w:val="Body Text"/>
    <w:basedOn w:val="Normal"/>
    <w:link w:val="BodyTextChar"/>
    <w:uiPriority w:val="99"/>
    <w:rsid w:val="006416D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6416D0"/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99"/>
    <w:qFormat/>
    <w:rsid w:val="006416D0"/>
    <w:rPr>
      <w:rFonts w:ascii="Times New Roman" w:eastAsia="Times New Roman" w:hAnsi="Times New Roman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3D6FFD"/>
    <w:rPr>
      <w:rFonts w:cs="Times New Roman"/>
    </w:rPr>
  </w:style>
  <w:style w:type="paragraph" w:customStyle="1" w:styleId="consplusnonformat0">
    <w:name w:val="consplusnonformat"/>
    <w:basedOn w:val="Normal"/>
    <w:uiPriority w:val="99"/>
    <w:rsid w:val="00505DA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055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1059</TotalTime>
  <Pages>12</Pages>
  <Words>2055</Words>
  <Characters>11719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россия</dc:creator>
  <cp:keywords/>
  <dc:description/>
  <cp:lastModifiedBy>111</cp:lastModifiedBy>
  <cp:revision>41</cp:revision>
  <cp:lastPrinted>2018-01-10T12:42:00Z</cp:lastPrinted>
  <dcterms:created xsi:type="dcterms:W3CDTF">2017-10-04T08:47:00Z</dcterms:created>
  <dcterms:modified xsi:type="dcterms:W3CDTF">2020-03-02T13:26:00Z</dcterms:modified>
</cp:coreProperties>
</file>