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861" w:rsidRDefault="00153861" w:rsidP="00863264">
      <w:pPr>
        <w:tabs>
          <w:tab w:val="left" w:pos="4320"/>
        </w:tabs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-1" style="width:63pt;height:1in;visibility:visible">
            <v:imagedata r:id="rId5" o:title=""/>
          </v:shape>
        </w:pict>
      </w:r>
    </w:p>
    <w:p w:rsidR="00153861" w:rsidRDefault="00153861" w:rsidP="00863264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</w:p>
    <w:p w:rsidR="00153861" w:rsidRDefault="00153861" w:rsidP="00863264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ПОСЕЛЬСКОГО СЕЛЬСОВЕТА</w:t>
      </w:r>
    </w:p>
    <w:p w:rsidR="00153861" w:rsidRDefault="00153861" w:rsidP="00863264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153861" w:rsidRPr="000925D2" w:rsidRDefault="00153861" w:rsidP="00863264">
      <w:pPr>
        <w:tabs>
          <w:tab w:val="left" w:pos="4320"/>
        </w:tabs>
        <w:jc w:val="center"/>
        <w:rPr>
          <w:b/>
          <w:sz w:val="20"/>
          <w:szCs w:val="20"/>
        </w:rPr>
      </w:pPr>
    </w:p>
    <w:p w:rsidR="00153861" w:rsidRPr="007C05C5" w:rsidRDefault="00153861" w:rsidP="00863264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ПОСТАНОВЛЕНИЕ</w:t>
      </w:r>
    </w:p>
    <w:p w:rsidR="00153861" w:rsidRDefault="00153861" w:rsidP="00863264">
      <w:pPr>
        <w:tabs>
          <w:tab w:val="left" w:pos="4320"/>
        </w:tabs>
        <w:rPr>
          <w:b/>
          <w:sz w:val="28"/>
          <w:szCs w:val="28"/>
        </w:rPr>
      </w:pPr>
    </w:p>
    <w:p w:rsidR="00153861" w:rsidRDefault="00153861" w:rsidP="00863264">
      <w:pPr>
        <w:tabs>
          <w:tab w:val="left" w:pos="4320"/>
        </w:tabs>
      </w:pPr>
      <w:r>
        <w:t xml:space="preserve">    от 18 марта </w:t>
      </w: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>.                                                                                                 № 34</w:t>
      </w:r>
    </w:p>
    <w:p w:rsidR="00153861" w:rsidRDefault="00153861" w:rsidP="00863264">
      <w:pPr>
        <w:tabs>
          <w:tab w:val="left" w:pos="4320"/>
        </w:tabs>
        <w:jc w:val="center"/>
      </w:pPr>
    </w:p>
    <w:p w:rsidR="00153861" w:rsidRDefault="00153861" w:rsidP="00863264">
      <w:pPr>
        <w:tabs>
          <w:tab w:val="left" w:pos="4320"/>
        </w:tabs>
        <w:jc w:val="center"/>
      </w:pPr>
      <w:r>
        <w:t>с.Поселки</w:t>
      </w:r>
    </w:p>
    <w:p w:rsidR="00153861" w:rsidRDefault="00153861" w:rsidP="00863264">
      <w:pPr>
        <w:tabs>
          <w:tab w:val="left" w:pos="4320"/>
        </w:tabs>
        <w:jc w:val="center"/>
      </w:pPr>
    </w:p>
    <w:p w:rsidR="00153861" w:rsidRPr="00C272B3" w:rsidRDefault="00153861" w:rsidP="00C272B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Посельского сельсовета Кузнецкого района Пензенской области от </w:t>
      </w:r>
      <w:r>
        <w:rPr>
          <w:b/>
          <w:bCs/>
          <w:sz w:val="28"/>
          <w:szCs w:val="28"/>
        </w:rPr>
        <w:t>26.10.2017</w:t>
      </w:r>
      <w:r w:rsidRPr="00871236">
        <w:rPr>
          <w:b/>
          <w:bCs/>
          <w:sz w:val="28"/>
          <w:szCs w:val="28"/>
        </w:rPr>
        <w:t xml:space="preserve"> № 1</w:t>
      </w:r>
      <w:r>
        <w:rPr>
          <w:b/>
          <w:bCs/>
          <w:sz w:val="28"/>
          <w:szCs w:val="28"/>
        </w:rPr>
        <w:t>53</w:t>
      </w:r>
      <w:r>
        <w:rPr>
          <w:bCs/>
          <w:sz w:val="28"/>
          <w:szCs w:val="28"/>
        </w:rPr>
        <w:t xml:space="preserve"> «</w:t>
      </w:r>
      <w:r w:rsidRPr="008F3361">
        <w:rPr>
          <w:b/>
          <w:sz w:val="28"/>
          <w:szCs w:val="28"/>
        </w:rPr>
        <w:t xml:space="preserve">О разработке </w:t>
      </w:r>
      <w:r>
        <w:rPr>
          <w:b/>
          <w:sz w:val="28"/>
          <w:szCs w:val="28"/>
        </w:rPr>
        <w:t xml:space="preserve">и реализации </w:t>
      </w:r>
      <w:r w:rsidRPr="008F3361">
        <w:rPr>
          <w:b/>
          <w:sz w:val="28"/>
          <w:szCs w:val="28"/>
        </w:rPr>
        <w:t>муниципальной  прог</w:t>
      </w:r>
      <w:r>
        <w:rPr>
          <w:b/>
          <w:sz w:val="28"/>
          <w:szCs w:val="28"/>
        </w:rPr>
        <w:t>раммы  «Формирование комфортной</w:t>
      </w:r>
      <w:r w:rsidRPr="008F3361">
        <w:rPr>
          <w:b/>
          <w:sz w:val="28"/>
          <w:szCs w:val="28"/>
        </w:rPr>
        <w:t xml:space="preserve"> среды на территории </w:t>
      </w:r>
      <w:r>
        <w:rPr>
          <w:b/>
          <w:sz w:val="28"/>
          <w:szCs w:val="28"/>
        </w:rPr>
        <w:t>Посельского сельсовета Кузнецкого района</w:t>
      </w:r>
      <w:r w:rsidRPr="008F3361">
        <w:rPr>
          <w:b/>
          <w:sz w:val="28"/>
          <w:szCs w:val="28"/>
        </w:rPr>
        <w:t xml:space="preserve"> Пензенской области на201</w:t>
      </w:r>
      <w:r>
        <w:rPr>
          <w:b/>
          <w:sz w:val="28"/>
          <w:szCs w:val="28"/>
        </w:rPr>
        <w:t>8- 2022 годы</w:t>
      </w:r>
      <w:r w:rsidRPr="008F3361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»</w:t>
      </w:r>
    </w:p>
    <w:p w:rsidR="00153861" w:rsidRDefault="00153861" w:rsidP="008F3361">
      <w:pPr>
        <w:jc w:val="both"/>
        <w:rPr>
          <w:sz w:val="28"/>
          <w:szCs w:val="28"/>
        </w:rPr>
      </w:pPr>
    </w:p>
    <w:p w:rsidR="00153861" w:rsidRDefault="00153861" w:rsidP="00D329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3361">
        <w:rPr>
          <w:sz w:val="28"/>
          <w:szCs w:val="28"/>
        </w:rPr>
        <w:t xml:space="preserve">Во исполнение Федерального закона от </w:t>
      </w:r>
      <w:r>
        <w:rPr>
          <w:sz w:val="28"/>
          <w:szCs w:val="28"/>
        </w:rPr>
        <w:t>0</w:t>
      </w:r>
      <w:r w:rsidRPr="008F3361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Pr="008F3361">
        <w:rPr>
          <w:sz w:val="28"/>
          <w:szCs w:val="28"/>
        </w:rPr>
        <w:t>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8F3361">
        <w:rPr>
          <w:sz w:val="28"/>
          <w:szCs w:val="28"/>
        </w:rPr>
        <w:t xml:space="preserve"> и в целях повышения уровня благоустройства </w:t>
      </w:r>
      <w:r>
        <w:rPr>
          <w:sz w:val="28"/>
          <w:szCs w:val="28"/>
        </w:rPr>
        <w:t>территории Посельского сельсовета Кузнецкого района Пензенской области</w:t>
      </w:r>
      <w:r w:rsidRPr="008F336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дворовых территорий многоквартирных домов, </w:t>
      </w:r>
      <w:r w:rsidRPr="008F3361">
        <w:rPr>
          <w:sz w:val="28"/>
          <w:szCs w:val="28"/>
        </w:rPr>
        <w:t>создания комфортной территории</w:t>
      </w:r>
      <w:r>
        <w:rPr>
          <w:sz w:val="28"/>
          <w:szCs w:val="28"/>
        </w:rPr>
        <w:t xml:space="preserve"> жизнедеятельности,  Постановления Правительства Российской </w:t>
      </w:r>
      <w:r w:rsidRPr="00BC6D7E">
        <w:rPr>
          <w:sz w:val="28"/>
          <w:szCs w:val="28"/>
        </w:rPr>
        <w:t>Федерации  от 10.02.2017 № 169</w:t>
      </w:r>
      <w:r>
        <w:rPr>
          <w:sz w:val="28"/>
          <w:szCs w:val="28"/>
        </w:rPr>
        <w:t xml:space="preserve">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руководствуясь Уставом Посельского сельсовета Кузнецкого района Пензенской области (с изменениями),</w:t>
      </w:r>
    </w:p>
    <w:p w:rsidR="00153861" w:rsidRDefault="00153861" w:rsidP="001E0750">
      <w:pPr>
        <w:ind w:firstLine="709"/>
        <w:jc w:val="both"/>
        <w:rPr>
          <w:sz w:val="28"/>
          <w:szCs w:val="28"/>
        </w:rPr>
      </w:pPr>
    </w:p>
    <w:p w:rsidR="00153861" w:rsidRDefault="00153861" w:rsidP="00863264">
      <w:pPr>
        <w:ind w:firstLine="709"/>
        <w:jc w:val="center"/>
        <w:rPr>
          <w:b/>
          <w:sz w:val="28"/>
          <w:szCs w:val="28"/>
        </w:rPr>
      </w:pPr>
      <w:r w:rsidRPr="00824657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 xml:space="preserve">Посельского сельсовета </w:t>
      </w:r>
    </w:p>
    <w:p w:rsidR="00153861" w:rsidRDefault="00153861" w:rsidP="0086326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Кузнецкого района Пензенской области</w:t>
      </w:r>
      <w:r w:rsidRPr="00824657">
        <w:rPr>
          <w:b/>
          <w:sz w:val="28"/>
          <w:szCs w:val="28"/>
        </w:rPr>
        <w:t xml:space="preserve"> постановляет:</w:t>
      </w:r>
    </w:p>
    <w:p w:rsidR="00153861" w:rsidRPr="00824657" w:rsidRDefault="00153861" w:rsidP="001E0750">
      <w:pPr>
        <w:ind w:firstLine="709"/>
        <w:jc w:val="both"/>
        <w:rPr>
          <w:b/>
          <w:sz w:val="28"/>
          <w:szCs w:val="28"/>
        </w:rPr>
      </w:pPr>
    </w:p>
    <w:p w:rsidR="00153861" w:rsidRDefault="00153861" w:rsidP="0075308B">
      <w:pPr>
        <w:pStyle w:val="ListParagraph"/>
        <w:numPr>
          <w:ilvl w:val="0"/>
          <w:numId w:val="10"/>
        </w:numPr>
        <w:ind w:left="0" w:firstLine="851"/>
        <w:jc w:val="both"/>
        <w:rPr>
          <w:sz w:val="28"/>
          <w:szCs w:val="28"/>
        </w:rPr>
      </w:pPr>
      <w:r w:rsidRPr="00B8724E">
        <w:rPr>
          <w:sz w:val="28"/>
          <w:szCs w:val="28"/>
        </w:rPr>
        <w:t xml:space="preserve">Внести в постановление администрации Посельского сельсовета Кузнецкого района Пензенской области от </w:t>
      </w:r>
      <w:r w:rsidRPr="00B8724E">
        <w:rPr>
          <w:bCs/>
          <w:sz w:val="28"/>
          <w:szCs w:val="28"/>
        </w:rPr>
        <w:t>26.10.2017 № 153 «</w:t>
      </w:r>
      <w:r w:rsidRPr="00B8724E">
        <w:rPr>
          <w:sz w:val="28"/>
          <w:szCs w:val="28"/>
        </w:rPr>
        <w:t>О разработке и реализации муниципальной  программы  «Формирование комфортной среды на территории Посельского сельсовета Кузнецкого района Пензенской области на 2018- 2022 годы»»</w:t>
      </w:r>
      <w:r>
        <w:rPr>
          <w:sz w:val="28"/>
          <w:szCs w:val="28"/>
        </w:rPr>
        <w:t xml:space="preserve"> (далее – постановление)следующие изменения:</w:t>
      </w:r>
    </w:p>
    <w:p w:rsidR="00153861" w:rsidRDefault="00153861" w:rsidP="00424042">
      <w:pPr>
        <w:pStyle w:val="ListParagraph"/>
        <w:numPr>
          <w:ilvl w:val="0"/>
          <w:numId w:val="18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</w:t>
      </w:r>
      <w:r w:rsidRPr="00B8724E">
        <w:rPr>
          <w:sz w:val="28"/>
          <w:szCs w:val="28"/>
        </w:rPr>
        <w:t>постановлени</w:t>
      </w:r>
      <w:r>
        <w:rPr>
          <w:sz w:val="28"/>
          <w:szCs w:val="28"/>
        </w:rPr>
        <w:t>яизложить в следующей редакции:</w:t>
      </w:r>
    </w:p>
    <w:p w:rsidR="00153861" w:rsidRDefault="00153861" w:rsidP="00424042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724E">
        <w:rPr>
          <w:sz w:val="28"/>
          <w:szCs w:val="28"/>
        </w:rPr>
        <w:t>О разработке и реализации муниципальной  программыадминистрации Посельского сельсовета Кузнецкого района Пензенской области  «Формирование комфортной среды на территории Посельского сельсовета Кузнецкого района Пензенской области на 2018- 202</w:t>
      </w:r>
      <w:r>
        <w:rPr>
          <w:sz w:val="28"/>
          <w:szCs w:val="28"/>
        </w:rPr>
        <w:t>4</w:t>
      </w:r>
      <w:r w:rsidRPr="00B8724E">
        <w:rPr>
          <w:sz w:val="28"/>
          <w:szCs w:val="28"/>
        </w:rPr>
        <w:t xml:space="preserve"> годы»»</w:t>
      </w:r>
      <w:r>
        <w:rPr>
          <w:sz w:val="28"/>
          <w:szCs w:val="28"/>
        </w:rPr>
        <w:t>;</w:t>
      </w:r>
    </w:p>
    <w:p w:rsidR="00153861" w:rsidRDefault="00153861" w:rsidP="00F71539">
      <w:pPr>
        <w:pStyle w:val="ListParagraph"/>
        <w:numPr>
          <w:ilvl w:val="0"/>
          <w:numId w:val="18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5 к постановлению изложить в следующей редакции</w:t>
      </w:r>
      <w:r w:rsidRPr="00B8724E">
        <w:rPr>
          <w:sz w:val="28"/>
          <w:szCs w:val="28"/>
        </w:rPr>
        <w:t>:</w:t>
      </w:r>
    </w:p>
    <w:p w:rsidR="00153861" w:rsidRDefault="00153861" w:rsidP="00BE4AF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BE4AF5">
        <w:rPr>
          <w:rFonts w:ascii="Times New Roman" w:hAnsi="Times New Roman"/>
          <w:sz w:val="28"/>
          <w:szCs w:val="28"/>
        </w:rPr>
        <w:t>«</w:t>
      </w:r>
      <w:r w:rsidRPr="00BE4AF5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 5</w:t>
      </w:r>
    </w:p>
    <w:p w:rsidR="00153861" w:rsidRDefault="00153861" w:rsidP="00BE4AF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 администрации </w:t>
      </w:r>
    </w:p>
    <w:p w:rsidR="00153861" w:rsidRDefault="00153861" w:rsidP="00BE4AF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Посельского сельсовета Кузнецкого района</w:t>
      </w:r>
    </w:p>
    <w:p w:rsidR="00153861" w:rsidRDefault="00153861" w:rsidP="00BE4AF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Пензенской области</w:t>
      </w:r>
    </w:p>
    <w:p w:rsidR="00153861" w:rsidRDefault="00153861" w:rsidP="00BE4AF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26.10.2017 № 153</w:t>
      </w:r>
    </w:p>
    <w:p w:rsidR="00153861" w:rsidRDefault="00153861" w:rsidP="00BE4AF5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153861" w:rsidRPr="00984C56" w:rsidRDefault="00153861" w:rsidP="00BE4AF5">
      <w:pPr>
        <w:tabs>
          <w:tab w:val="left" w:pos="0"/>
        </w:tabs>
        <w:jc w:val="center"/>
        <w:rPr>
          <w:b/>
          <w:sz w:val="28"/>
          <w:szCs w:val="28"/>
        </w:rPr>
      </w:pPr>
      <w:r w:rsidRPr="00984C56">
        <w:rPr>
          <w:b/>
          <w:sz w:val="28"/>
          <w:szCs w:val="28"/>
        </w:rPr>
        <w:t>Состав</w:t>
      </w:r>
    </w:p>
    <w:p w:rsidR="00153861" w:rsidRDefault="00153861" w:rsidP="00BE4AF5">
      <w:pPr>
        <w:tabs>
          <w:tab w:val="left" w:pos="0"/>
        </w:tabs>
        <w:jc w:val="center"/>
        <w:rPr>
          <w:b/>
          <w:sz w:val="28"/>
          <w:szCs w:val="28"/>
        </w:rPr>
      </w:pPr>
      <w:r w:rsidRPr="00984C56">
        <w:rPr>
          <w:b/>
          <w:sz w:val="28"/>
          <w:szCs w:val="28"/>
        </w:rPr>
        <w:t xml:space="preserve"> межведомственной комиссии по реализации муниципальной программы</w:t>
      </w:r>
      <w:r>
        <w:rPr>
          <w:b/>
          <w:sz w:val="28"/>
          <w:szCs w:val="28"/>
        </w:rPr>
        <w:t xml:space="preserve"> </w:t>
      </w:r>
      <w:r w:rsidRPr="00F71539">
        <w:rPr>
          <w:b/>
          <w:sz w:val="28"/>
          <w:szCs w:val="28"/>
        </w:rPr>
        <w:t>администрации Посельского сельсовета Кузнецкого района Пензенской области</w:t>
      </w:r>
      <w:r w:rsidRPr="00984C56">
        <w:rPr>
          <w:b/>
          <w:sz w:val="28"/>
          <w:szCs w:val="28"/>
        </w:rPr>
        <w:t xml:space="preserve">«Формирование комфортной среды на территории </w:t>
      </w:r>
      <w:r>
        <w:rPr>
          <w:b/>
          <w:sz w:val="28"/>
          <w:szCs w:val="28"/>
        </w:rPr>
        <w:t>Посельского</w:t>
      </w:r>
      <w:r w:rsidRPr="00984C56">
        <w:rPr>
          <w:b/>
          <w:sz w:val="28"/>
          <w:szCs w:val="28"/>
        </w:rPr>
        <w:t xml:space="preserve"> сельсовета Кузнецкого района Пензенской области </w:t>
      </w:r>
    </w:p>
    <w:p w:rsidR="00153861" w:rsidRDefault="00153861" w:rsidP="00BE4AF5">
      <w:pPr>
        <w:tabs>
          <w:tab w:val="left" w:pos="0"/>
        </w:tabs>
        <w:jc w:val="center"/>
        <w:rPr>
          <w:b/>
          <w:sz w:val="28"/>
          <w:szCs w:val="28"/>
        </w:rPr>
      </w:pPr>
      <w:r w:rsidRPr="00984C56">
        <w:rPr>
          <w:b/>
          <w:sz w:val="28"/>
          <w:szCs w:val="28"/>
        </w:rPr>
        <w:t>на 2018</w:t>
      </w:r>
      <w:r>
        <w:rPr>
          <w:b/>
          <w:sz w:val="28"/>
          <w:szCs w:val="28"/>
        </w:rPr>
        <w:t xml:space="preserve"> -</w:t>
      </w:r>
      <w:r w:rsidRPr="00984C56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4</w:t>
      </w:r>
      <w:r w:rsidRPr="00984C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  <w:r w:rsidRPr="00984C56">
        <w:rPr>
          <w:b/>
          <w:sz w:val="28"/>
          <w:szCs w:val="28"/>
        </w:rPr>
        <w:t>»</w:t>
      </w:r>
    </w:p>
    <w:p w:rsidR="00153861" w:rsidRPr="00984C56" w:rsidRDefault="00153861" w:rsidP="00BE4AF5">
      <w:pPr>
        <w:tabs>
          <w:tab w:val="left" w:pos="0"/>
        </w:tabs>
        <w:jc w:val="center"/>
        <w:rPr>
          <w:b/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80"/>
        <w:gridCol w:w="5400"/>
      </w:tblGrid>
      <w:tr w:rsidR="00153861" w:rsidTr="001D7FB7">
        <w:trPr>
          <w:trHeight w:val="300"/>
        </w:trPr>
        <w:tc>
          <w:tcPr>
            <w:tcW w:w="4680" w:type="dxa"/>
            <w:tcBorders>
              <w:bottom w:val="nil"/>
            </w:tcBorders>
          </w:tcPr>
          <w:p w:rsidR="00153861" w:rsidRPr="00BF6EF4" w:rsidRDefault="00153861" w:rsidP="001D7FB7">
            <w:pPr>
              <w:rPr>
                <w:sz w:val="28"/>
                <w:szCs w:val="28"/>
              </w:rPr>
            </w:pPr>
            <w:r w:rsidRPr="00BF6EF4"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5400" w:type="dxa"/>
            <w:tcBorders>
              <w:bottom w:val="nil"/>
            </w:tcBorders>
          </w:tcPr>
          <w:p w:rsidR="00153861" w:rsidRPr="00BF6EF4" w:rsidRDefault="00153861" w:rsidP="001D7FB7">
            <w:pPr>
              <w:rPr>
                <w:sz w:val="28"/>
                <w:szCs w:val="28"/>
              </w:rPr>
            </w:pPr>
          </w:p>
        </w:tc>
      </w:tr>
      <w:tr w:rsidR="00153861" w:rsidTr="001D7FB7">
        <w:trPr>
          <w:trHeight w:val="576"/>
        </w:trPr>
        <w:tc>
          <w:tcPr>
            <w:tcW w:w="4680" w:type="dxa"/>
            <w:tcBorders>
              <w:top w:val="nil"/>
            </w:tcBorders>
          </w:tcPr>
          <w:p w:rsidR="00153861" w:rsidRPr="00BF6EF4" w:rsidRDefault="00153861" w:rsidP="001D7F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А.Н.Дермелев</w:t>
            </w:r>
          </w:p>
        </w:tc>
        <w:tc>
          <w:tcPr>
            <w:tcW w:w="5400" w:type="dxa"/>
            <w:tcBorders>
              <w:top w:val="nil"/>
            </w:tcBorders>
          </w:tcPr>
          <w:p w:rsidR="00153861" w:rsidRPr="00BF6EF4" w:rsidRDefault="00153861" w:rsidP="001D7FB7">
            <w:pPr>
              <w:rPr>
                <w:sz w:val="28"/>
                <w:szCs w:val="28"/>
              </w:rPr>
            </w:pPr>
            <w:r w:rsidRPr="00BF6EF4">
              <w:rPr>
                <w:sz w:val="28"/>
                <w:szCs w:val="28"/>
              </w:rPr>
              <w:t xml:space="preserve">Глава администрации </w:t>
            </w:r>
            <w:r>
              <w:rPr>
                <w:sz w:val="28"/>
                <w:szCs w:val="28"/>
              </w:rPr>
              <w:t>Посельского</w:t>
            </w:r>
            <w:r w:rsidRPr="00BF6EF4">
              <w:rPr>
                <w:sz w:val="28"/>
                <w:szCs w:val="28"/>
              </w:rPr>
              <w:t xml:space="preserve"> сельсовета Кузнецкого района Пензенской области</w:t>
            </w:r>
          </w:p>
        </w:tc>
      </w:tr>
      <w:tr w:rsidR="00153861" w:rsidTr="001D7FB7">
        <w:trPr>
          <w:trHeight w:val="1035"/>
        </w:trPr>
        <w:tc>
          <w:tcPr>
            <w:tcW w:w="4680" w:type="dxa"/>
          </w:tcPr>
          <w:p w:rsidR="00153861" w:rsidRDefault="00153861" w:rsidP="001D7FB7">
            <w:pPr>
              <w:rPr>
                <w:sz w:val="28"/>
                <w:szCs w:val="28"/>
              </w:rPr>
            </w:pPr>
            <w:r w:rsidRPr="00BF6EF4">
              <w:rPr>
                <w:sz w:val="28"/>
                <w:szCs w:val="28"/>
              </w:rPr>
              <w:t xml:space="preserve"> Заместитель председателя </w:t>
            </w:r>
            <w:r>
              <w:rPr>
                <w:sz w:val="28"/>
                <w:szCs w:val="28"/>
              </w:rPr>
              <w:t>к</w:t>
            </w:r>
            <w:r w:rsidRPr="00BF6EF4">
              <w:rPr>
                <w:sz w:val="28"/>
                <w:szCs w:val="28"/>
              </w:rPr>
              <w:t>омис</w:t>
            </w:r>
            <w:r>
              <w:rPr>
                <w:sz w:val="28"/>
                <w:szCs w:val="28"/>
              </w:rPr>
              <w:t>сии</w:t>
            </w:r>
          </w:p>
          <w:p w:rsidR="00153861" w:rsidRPr="007A61F2" w:rsidRDefault="00153861" w:rsidP="00BE4AF5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6870CA">
              <w:rPr>
                <w:rFonts w:ascii="Times New Roman" w:hAnsi="Times New Roman"/>
                <w:sz w:val="28"/>
                <w:szCs w:val="28"/>
              </w:rPr>
              <w:t>.В.</w:t>
            </w:r>
            <w:r>
              <w:rPr>
                <w:rFonts w:ascii="Times New Roman" w:hAnsi="Times New Roman"/>
                <w:sz w:val="28"/>
                <w:szCs w:val="28"/>
              </w:rPr>
              <w:t>Янюшкина</w:t>
            </w:r>
          </w:p>
        </w:tc>
        <w:tc>
          <w:tcPr>
            <w:tcW w:w="5400" w:type="dxa"/>
          </w:tcPr>
          <w:p w:rsidR="00153861" w:rsidRPr="00BF6EF4" w:rsidRDefault="00153861" w:rsidP="001D7F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Посельского сельсовета Кузнецкого района Пензенской области</w:t>
            </w:r>
          </w:p>
        </w:tc>
      </w:tr>
      <w:tr w:rsidR="00153861" w:rsidTr="001D7FB7">
        <w:trPr>
          <w:trHeight w:val="1035"/>
        </w:trPr>
        <w:tc>
          <w:tcPr>
            <w:tcW w:w="4680" w:type="dxa"/>
          </w:tcPr>
          <w:p w:rsidR="00153861" w:rsidRPr="00BF6EF4" w:rsidRDefault="00153861" w:rsidP="001D7FB7">
            <w:pPr>
              <w:rPr>
                <w:sz w:val="28"/>
                <w:szCs w:val="28"/>
              </w:rPr>
            </w:pPr>
            <w:r w:rsidRPr="00BF6EF4">
              <w:rPr>
                <w:sz w:val="28"/>
                <w:szCs w:val="28"/>
              </w:rPr>
              <w:t>Секретарь комиссии:</w:t>
            </w:r>
          </w:p>
          <w:p w:rsidR="00153861" w:rsidRPr="00BF6EF4" w:rsidRDefault="00153861" w:rsidP="001D7F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Н.М.Лобанова</w:t>
            </w:r>
          </w:p>
        </w:tc>
        <w:tc>
          <w:tcPr>
            <w:tcW w:w="5400" w:type="dxa"/>
          </w:tcPr>
          <w:p w:rsidR="00153861" w:rsidRPr="00BF6EF4" w:rsidRDefault="00153861" w:rsidP="00794A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</w:t>
            </w:r>
            <w:r w:rsidRPr="00BF6EF4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>Посельского</w:t>
            </w:r>
            <w:r w:rsidRPr="00BF6EF4">
              <w:rPr>
                <w:sz w:val="28"/>
                <w:szCs w:val="28"/>
              </w:rPr>
              <w:t xml:space="preserve"> сельсовета Кузнецкого района Пензенской области</w:t>
            </w:r>
          </w:p>
        </w:tc>
      </w:tr>
      <w:tr w:rsidR="00153861" w:rsidTr="001D7FB7">
        <w:trPr>
          <w:trHeight w:val="378"/>
        </w:trPr>
        <w:tc>
          <w:tcPr>
            <w:tcW w:w="4680" w:type="dxa"/>
          </w:tcPr>
          <w:p w:rsidR="00153861" w:rsidRPr="00BE4AF5" w:rsidRDefault="00153861" w:rsidP="001D7FB7">
            <w:pPr>
              <w:rPr>
                <w:sz w:val="28"/>
                <w:szCs w:val="28"/>
              </w:rPr>
            </w:pPr>
            <w:r w:rsidRPr="00BE4AF5">
              <w:rPr>
                <w:sz w:val="28"/>
                <w:szCs w:val="28"/>
              </w:rPr>
              <w:t>Члены комиссии:</w:t>
            </w:r>
          </w:p>
          <w:p w:rsidR="00153861" w:rsidRPr="00BF6EF4" w:rsidRDefault="00153861" w:rsidP="001D7FB7">
            <w:pPr>
              <w:rPr>
                <w:sz w:val="28"/>
                <w:szCs w:val="28"/>
                <w:highlight w:val="yellow"/>
              </w:rPr>
            </w:pPr>
            <w:r w:rsidRPr="00BF6EF4">
              <w:rPr>
                <w:sz w:val="28"/>
                <w:szCs w:val="28"/>
              </w:rPr>
              <w:t>Н.В. Барабанова</w:t>
            </w:r>
            <w:r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5400" w:type="dxa"/>
          </w:tcPr>
          <w:p w:rsidR="00153861" w:rsidRPr="00BF6EF4" w:rsidRDefault="00153861" w:rsidP="001D7FB7">
            <w:pPr>
              <w:rPr>
                <w:sz w:val="28"/>
                <w:szCs w:val="28"/>
                <w:highlight w:val="yellow"/>
              </w:rPr>
            </w:pPr>
            <w:r w:rsidRPr="00BF6EF4">
              <w:rPr>
                <w:sz w:val="28"/>
                <w:szCs w:val="28"/>
              </w:rPr>
              <w:t>Ведущий специалист отдела ЖКХ и систем жизнеобеспечения администрации Кузнецкого района</w:t>
            </w:r>
          </w:p>
        </w:tc>
      </w:tr>
      <w:tr w:rsidR="00153861" w:rsidTr="001D7FB7">
        <w:trPr>
          <w:trHeight w:val="570"/>
        </w:trPr>
        <w:tc>
          <w:tcPr>
            <w:tcW w:w="4680" w:type="dxa"/>
          </w:tcPr>
          <w:p w:rsidR="00153861" w:rsidRPr="00BF6EF4" w:rsidRDefault="00153861" w:rsidP="001D7FB7">
            <w:pPr>
              <w:rPr>
                <w:sz w:val="28"/>
                <w:szCs w:val="28"/>
                <w:highlight w:val="yellow"/>
              </w:rPr>
            </w:pPr>
            <w:r w:rsidRPr="00BF6EF4">
              <w:rPr>
                <w:sz w:val="28"/>
                <w:szCs w:val="28"/>
              </w:rPr>
              <w:t>А.Р. Ханяева (по согласованию)</w:t>
            </w:r>
          </w:p>
        </w:tc>
        <w:tc>
          <w:tcPr>
            <w:tcW w:w="5400" w:type="dxa"/>
          </w:tcPr>
          <w:p w:rsidR="00153861" w:rsidRPr="00BF6EF4" w:rsidRDefault="00153861" w:rsidP="001D7FB7">
            <w:pPr>
              <w:rPr>
                <w:sz w:val="28"/>
                <w:szCs w:val="28"/>
                <w:highlight w:val="yellow"/>
              </w:rPr>
            </w:pPr>
            <w:r w:rsidRPr="00BF6EF4">
              <w:rPr>
                <w:sz w:val="28"/>
                <w:szCs w:val="28"/>
              </w:rPr>
              <w:t>Начальник отдела - главный архитектор администрации Кузнецкого района</w:t>
            </w:r>
          </w:p>
        </w:tc>
      </w:tr>
      <w:tr w:rsidR="00153861" w:rsidTr="001D7FB7">
        <w:trPr>
          <w:trHeight w:val="623"/>
        </w:trPr>
        <w:tc>
          <w:tcPr>
            <w:tcW w:w="4680" w:type="dxa"/>
          </w:tcPr>
          <w:p w:rsidR="00153861" w:rsidRPr="007A61F2" w:rsidRDefault="00153861" w:rsidP="001D7FB7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A61F2">
              <w:rPr>
                <w:rFonts w:ascii="Times New Roman" w:hAnsi="Times New Roman"/>
                <w:sz w:val="28"/>
                <w:szCs w:val="28"/>
              </w:rPr>
              <w:t>С.А.Коновалова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5400" w:type="dxa"/>
          </w:tcPr>
          <w:p w:rsidR="00153861" w:rsidRPr="00BF6EF4" w:rsidRDefault="00153861" w:rsidP="00794A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- главный бухгалтер Посельского </w:t>
            </w:r>
            <w:r w:rsidRPr="00BF6EF4">
              <w:rPr>
                <w:sz w:val="28"/>
                <w:szCs w:val="28"/>
              </w:rPr>
              <w:t>сельсовета Кузнецкого района Пензенской области</w:t>
            </w:r>
          </w:p>
        </w:tc>
      </w:tr>
      <w:tr w:rsidR="00153861" w:rsidTr="001D7FB7">
        <w:trPr>
          <w:trHeight w:val="487"/>
        </w:trPr>
        <w:tc>
          <w:tcPr>
            <w:tcW w:w="4680" w:type="dxa"/>
          </w:tcPr>
          <w:p w:rsidR="00153861" w:rsidRPr="00BF6EF4" w:rsidRDefault="00153861" w:rsidP="001D7F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Т.В.Ширяева</w:t>
            </w:r>
            <w:r w:rsidRPr="00BF6EF4">
              <w:rPr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5400" w:type="dxa"/>
          </w:tcPr>
          <w:p w:rsidR="00153861" w:rsidRPr="00BF6EF4" w:rsidRDefault="00153861" w:rsidP="001D7FB7">
            <w:pPr>
              <w:rPr>
                <w:sz w:val="28"/>
                <w:szCs w:val="28"/>
              </w:rPr>
            </w:pPr>
            <w:r w:rsidRPr="00BF6EF4">
              <w:rPr>
                <w:sz w:val="28"/>
                <w:szCs w:val="28"/>
              </w:rPr>
              <w:t xml:space="preserve">Депутат Комитета местного самоуправления </w:t>
            </w:r>
            <w:r>
              <w:rPr>
                <w:sz w:val="28"/>
                <w:szCs w:val="28"/>
              </w:rPr>
              <w:t>Посельского</w:t>
            </w:r>
            <w:r w:rsidRPr="00BF6EF4">
              <w:rPr>
                <w:sz w:val="28"/>
                <w:szCs w:val="28"/>
              </w:rPr>
              <w:t xml:space="preserve"> сельсовета Кузнецкого района Пензенской области</w:t>
            </w:r>
          </w:p>
        </w:tc>
      </w:tr>
      <w:tr w:rsidR="00153861" w:rsidTr="001D7FB7">
        <w:trPr>
          <w:trHeight w:val="523"/>
        </w:trPr>
        <w:tc>
          <w:tcPr>
            <w:tcW w:w="4680" w:type="dxa"/>
          </w:tcPr>
          <w:p w:rsidR="00153861" w:rsidRPr="00B17ECE" w:rsidRDefault="00153861" w:rsidP="001D7FB7">
            <w:pPr>
              <w:pStyle w:val="BodyText"/>
              <w:rPr>
                <w:sz w:val="28"/>
                <w:szCs w:val="28"/>
              </w:rPr>
            </w:pPr>
            <w:r w:rsidRPr="00B17ECE">
              <w:rPr>
                <w:sz w:val="28"/>
                <w:szCs w:val="28"/>
              </w:rPr>
              <w:t>Е.И.Артамонова (по согласованию)</w:t>
            </w:r>
          </w:p>
        </w:tc>
        <w:tc>
          <w:tcPr>
            <w:tcW w:w="5400" w:type="dxa"/>
          </w:tcPr>
          <w:p w:rsidR="00153861" w:rsidRPr="00BF6EF4" w:rsidRDefault="00153861" w:rsidP="001D7F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Менеджер по культурно-досуговой деятельности МБУК «МРКДЦ»</w:t>
            </w:r>
          </w:p>
        </w:tc>
      </w:tr>
    </w:tbl>
    <w:p w:rsidR="00153861" w:rsidRDefault="00153861" w:rsidP="00794A78">
      <w:pPr>
        <w:pStyle w:val="ListParagraph"/>
        <w:ind w:left="851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153861" w:rsidRDefault="00153861" w:rsidP="00424042">
      <w:pPr>
        <w:pStyle w:val="ListParagraph"/>
        <w:numPr>
          <w:ilvl w:val="0"/>
          <w:numId w:val="18"/>
        </w:numPr>
        <w:ind w:left="0" w:firstLine="851"/>
        <w:jc w:val="both"/>
        <w:rPr>
          <w:sz w:val="28"/>
          <w:szCs w:val="28"/>
        </w:rPr>
      </w:pPr>
      <w:r w:rsidRPr="00466CC6">
        <w:rPr>
          <w:sz w:val="28"/>
          <w:szCs w:val="28"/>
        </w:rPr>
        <w:t xml:space="preserve">Опубликовать настоящее постановление в информационном </w:t>
      </w:r>
      <w:r>
        <w:rPr>
          <w:sz w:val="28"/>
          <w:szCs w:val="28"/>
        </w:rPr>
        <w:t xml:space="preserve">бюллетене Посельского сельсовета Кузнецкого района Пензенской области </w:t>
      </w:r>
      <w:r w:rsidRPr="00466CC6">
        <w:rPr>
          <w:sz w:val="28"/>
          <w:szCs w:val="28"/>
        </w:rPr>
        <w:t>«</w:t>
      </w:r>
      <w:r>
        <w:rPr>
          <w:sz w:val="28"/>
          <w:szCs w:val="28"/>
        </w:rPr>
        <w:t>На Посельской волне</w:t>
      </w:r>
      <w:r w:rsidRPr="00466CC6">
        <w:rPr>
          <w:sz w:val="28"/>
          <w:szCs w:val="28"/>
        </w:rPr>
        <w:t>» и разместить на официальном сайте администрации в информационно – телекоммуникационной сети «Интернет».</w:t>
      </w:r>
    </w:p>
    <w:p w:rsidR="00153861" w:rsidRPr="00466CC6" w:rsidRDefault="00153861" w:rsidP="00424042">
      <w:pPr>
        <w:pStyle w:val="ListParagraph"/>
        <w:numPr>
          <w:ilvl w:val="0"/>
          <w:numId w:val="18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153861" w:rsidRDefault="00153861" w:rsidP="00424042">
      <w:pPr>
        <w:pStyle w:val="ListParagraph"/>
        <w:numPr>
          <w:ilvl w:val="0"/>
          <w:numId w:val="18"/>
        </w:numPr>
        <w:ind w:left="0" w:firstLine="851"/>
        <w:jc w:val="both"/>
        <w:rPr>
          <w:sz w:val="28"/>
          <w:szCs w:val="28"/>
        </w:rPr>
      </w:pPr>
      <w:r w:rsidRPr="00466CC6">
        <w:rPr>
          <w:sz w:val="28"/>
          <w:szCs w:val="28"/>
        </w:rPr>
        <w:t>Контроль за исполнением настоящего постановления возложить на глав</w:t>
      </w:r>
      <w:r>
        <w:rPr>
          <w:sz w:val="28"/>
          <w:szCs w:val="28"/>
        </w:rPr>
        <w:t>у</w:t>
      </w:r>
      <w:r w:rsidRPr="00466CC6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Посельского сельсовета Кузнецкого района Пензенской области</w:t>
      </w:r>
      <w:r w:rsidRPr="00466CC6">
        <w:rPr>
          <w:sz w:val="28"/>
          <w:szCs w:val="28"/>
        </w:rPr>
        <w:t xml:space="preserve">. </w:t>
      </w:r>
    </w:p>
    <w:p w:rsidR="00153861" w:rsidRPr="00466CC6" w:rsidRDefault="00153861" w:rsidP="00F71539">
      <w:pPr>
        <w:pStyle w:val="ListParagraph"/>
        <w:ind w:left="851"/>
        <w:jc w:val="both"/>
        <w:rPr>
          <w:sz w:val="28"/>
          <w:szCs w:val="28"/>
        </w:rPr>
      </w:pPr>
      <w:bookmarkStart w:id="0" w:name="_GoBack"/>
      <w:bookmarkEnd w:id="0"/>
    </w:p>
    <w:p w:rsidR="00153861" w:rsidRPr="004A0F8E" w:rsidRDefault="00153861" w:rsidP="004A0F8E">
      <w:pPr>
        <w:rPr>
          <w:b/>
          <w:sz w:val="28"/>
          <w:szCs w:val="28"/>
        </w:rPr>
      </w:pPr>
      <w:r w:rsidRPr="004A0F8E">
        <w:rPr>
          <w:b/>
          <w:sz w:val="28"/>
          <w:szCs w:val="28"/>
        </w:rPr>
        <w:t xml:space="preserve">Глава администрации Посельского сельсовета </w:t>
      </w:r>
    </w:p>
    <w:p w:rsidR="00153861" w:rsidRDefault="00153861" w:rsidP="00794A78">
      <w:r w:rsidRPr="004A0F8E">
        <w:rPr>
          <w:b/>
          <w:sz w:val="28"/>
          <w:szCs w:val="28"/>
        </w:rPr>
        <w:t>Кузнецкого района Пензенской области                                А.Н.Дермелев</w:t>
      </w:r>
      <w:bookmarkStart w:id="1" w:name="sub_91"/>
      <w:bookmarkEnd w:id="1"/>
    </w:p>
    <w:sectPr w:rsidR="00153861" w:rsidSect="0003031D">
      <w:pgSz w:w="11906" w:h="16838"/>
      <w:pgMar w:top="1134" w:right="992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7C32"/>
    <w:multiLevelType w:val="hybridMultilevel"/>
    <w:tmpl w:val="223E133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FB34D5"/>
    <w:multiLevelType w:val="hybridMultilevel"/>
    <w:tmpl w:val="5F4C3AEC"/>
    <w:lvl w:ilvl="0" w:tplc="BBF41A7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29C112F0"/>
    <w:multiLevelType w:val="hybridMultilevel"/>
    <w:tmpl w:val="D776708E"/>
    <w:lvl w:ilvl="0" w:tplc="F31888E8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CA45812"/>
    <w:multiLevelType w:val="hybridMultilevel"/>
    <w:tmpl w:val="85CEBB12"/>
    <w:lvl w:ilvl="0" w:tplc="92CE5738">
      <w:start w:val="1"/>
      <w:numFmt w:val="decimal"/>
      <w:lvlText w:val="%1."/>
      <w:lvlJc w:val="left"/>
      <w:pPr>
        <w:ind w:left="2014" w:hanging="13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D0005A7"/>
    <w:multiLevelType w:val="hybridMultilevel"/>
    <w:tmpl w:val="01D8FB6C"/>
    <w:lvl w:ilvl="0" w:tplc="9594BB4C">
      <w:start w:val="2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5">
    <w:nsid w:val="2D5C575E"/>
    <w:multiLevelType w:val="hybridMultilevel"/>
    <w:tmpl w:val="67FA4E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412D43"/>
    <w:multiLevelType w:val="hybridMultilevel"/>
    <w:tmpl w:val="65E8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1C4992"/>
    <w:multiLevelType w:val="hybridMultilevel"/>
    <w:tmpl w:val="EB605D06"/>
    <w:lvl w:ilvl="0" w:tplc="04190011">
      <w:start w:val="1"/>
      <w:numFmt w:val="decimal"/>
      <w:lvlText w:val="%1)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8">
    <w:nsid w:val="40BA6369"/>
    <w:multiLevelType w:val="hybridMultilevel"/>
    <w:tmpl w:val="D0E220E2"/>
    <w:lvl w:ilvl="0" w:tplc="4F50463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>
    <w:nsid w:val="42CE2A02"/>
    <w:multiLevelType w:val="hybridMultilevel"/>
    <w:tmpl w:val="26A4A4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4D862A3"/>
    <w:multiLevelType w:val="hybridMultilevel"/>
    <w:tmpl w:val="621ADA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9F44087"/>
    <w:multiLevelType w:val="hybridMultilevel"/>
    <w:tmpl w:val="5D66A2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B801C8"/>
    <w:multiLevelType w:val="hybridMultilevel"/>
    <w:tmpl w:val="4DCCFC0A"/>
    <w:lvl w:ilvl="0" w:tplc="27AC5D36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39343DB"/>
    <w:multiLevelType w:val="hybridMultilevel"/>
    <w:tmpl w:val="3FB42B20"/>
    <w:lvl w:ilvl="0" w:tplc="6738368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684E4A30"/>
    <w:multiLevelType w:val="hybridMultilevel"/>
    <w:tmpl w:val="09404E20"/>
    <w:lvl w:ilvl="0" w:tplc="1DC4657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5">
    <w:nsid w:val="6B706AE6"/>
    <w:multiLevelType w:val="hybridMultilevel"/>
    <w:tmpl w:val="C730FB26"/>
    <w:lvl w:ilvl="0" w:tplc="9D960B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D8424D8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29768E7"/>
    <w:multiLevelType w:val="hybridMultilevel"/>
    <w:tmpl w:val="2BE66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0"/>
  </w:num>
  <w:num w:numId="4">
    <w:abstractNumId w:val="11"/>
  </w:num>
  <w:num w:numId="5">
    <w:abstractNumId w:val="4"/>
  </w:num>
  <w:num w:numId="6">
    <w:abstractNumId w:val="5"/>
  </w:num>
  <w:num w:numId="7">
    <w:abstractNumId w:val="10"/>
  </w:num>
  <w:num w:numId="8">
    <w:abstractNumId w:val="3"/>
  </w:num>
  <w:num w:numId="9">
    <w:abstractNumId w:val="14"/>
  </w:num>
  <w:num w:numId="10">
    <w:abstractNumId w:val="9"/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3"/>
  </w:num>
  <w:num w:numId="14">
    <w:abstractNumId w:val="12"/>
  </w:num>
  <w:num w:numId="15">
    <w:abstractNumId w:val="16"/>
  </w:num>
  <w:num w:numId="16">
    <w:abstractNumId w:val="1"/>
  </w:num>
  <w:num w:numId="17">
    <w:abstractNumId w:val="7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449"/>
    <w:rsid w:val="00003658"/>
    <w:rsid w:val="00020742"/>
    <w:rsid w:val="00022198"/>
    <w:rsid w:val="0003031D"/>
    <w:rsid w:val="0003221D"/>
    <w:rsid w:val="000332D5"/>
    <w:rsid w:val="00034493"/>
    <w:rsid w:val="00036501"/>
    <w:rsid w:val="00047789"/>
    <w:rsid w:val="00071A92"/>
    <w:rsid w:val="00082378"/>
    <w:rsid w:val="000925D2"/>
    <w:rsid w:val="000A2CD3"/>
    <w:rsid w:val="000A7B35"/>
    <w:rsid w:val="000B1321"/>
    <w:rsid w:val="000B381A"/>
    <w:rsid w:val="000C4417"/>
    <w:rsid w:val="000E3B6B"/>
    <w:rsid w:val="000E633B"/>
    <w:rsid w:val="00112E79"/>
    <w:rsid w:val="00117032"/>
    <w:rsid w:val="00117C24"/>
    <w:rsid w:val="00122F6B"/>
    <w:rsid w:val="00153861"/>
    <w:rsid w:val="00167A66"/>
    <w:rsid w:val="00176E4F"/>
    <w:rsid w:val="00180535"/>
    <w:rsid w:val="00192F96"/>
    <w:rsid w:val="0019625A"/>
    <w:rsid w:val="001A4039"/>
    <w:rsid w:val="001B1C20"/>
    <w:rsid w:val="001B7C2A"/>
    <w:rsid w:val="001C5405"/>
    <w:rsid w:val="001D5DA2"/>
    <w:rsid w:val="001D7FB7"/>
    <w:rsid w:val="001E0750"/>
    <w:rsid w:val="001E34BF"/>
    <w:rsid w:val="001E5AE9"/>
    <w:rsid w:val="001E5CC6"/>
    <w:rsid w:val="001E720F"/>
    <w:rsid w:val="001F2289"/>
    <w:rsid w:val="00204569"/>
    <w:rsid w:val="00234B69"/>
    <w:rsid w:val="00235C4D"/>
    <w:rsid w:val="0024033A"/>
    <w:rsid w:val="00243F1D"/>
    <w:rsid w:val="00247A0B"/>
    <w:rsid w:val="00283119"/>
    <w:rsid w:val="00287761"/>
    <w:rsid w:val="002B011A"/>
    <w:rsid w:val="002C139D"/>
    <w:rsid w:val="002E5E37"/>
    <w:rsid w:val="002F6E30"/>
    <w:rsid w:val="003010E0"/>
    <w:rsid w:val="003321CF"/>
    <w:rsid w:val="003334D5"/>
    <w:rsid w:val="00336F14"/>
    <w:rsid w:val="003401C2"/>
    <w:rsid w:val="00345422"/>
    <w:rsid w:val="00346027"/>
    <w:rsid w:val="00366184"/>
    <w:rsid w:val="003713A9"/>
    <w:rsid w:val="00372307"/>
    <w:rsid w:val="0037417F"/>
    <w:rsid w:val="003863B3"/>
    <w:rsid w:val="003A280C"/>
    <w:rsid w:val="003A73AF"/>
    <w:rsid w:val="003A7840"/>
    <w:rsid w:val="003A7AF7"/>
    <w:rsid w:val="003B2E57"/>
    <w:rsid w:val="003B31FB"/>
    <w:rsid w:val="003C7F4F"/>
    <w:rsid w:val="003D19AA"/>
    <w:rsid w:val="003E4300"/>
    <w:rsid w:val="003E7DFA"/>
    <w:rsid w:val="003F09C3"/>
    <w:rsid w:val="003F1641"/>
    <w:rsid w:val="003F6761"/>
    <w:rsid w:val="00401105"/>
    <w:rsid w:val="00424042"/>
    <w:rsid w:val="004240F1"/>
    <w:rsid w:val="00425E90"/>
    <w:rsid w:val="00431EAD"/>
    <w:rsid w:val="00454270"/>
    <w:rsid w:val="00466CC6"/>
    <w:rsid w:val="00490D8E"/>
    <w:rsid w:val="00491EBF"/>
    <w:rsid w:val="004A0F8E"/>
    <w:rsid w:val="004A1A32"/>
    <w:rsid w:val="004B29D2"/>
    <w:rsid w:val="004B43F8"/>
    <w:rsid w:val="004B459F"/>
    <w:rsid w:val="004D4806"/>
    <w:rsid w:val="004E358C"/>
    <w:rsid w:val="004E5EA0"/>
    <w:rsid w:val="004F1E9C"/>
    <w:rsid w:val="004F3606"/>
    <w:rsid w:val="00501169"/>
    <w:rsid w:val="00506F4E"/>
    <w:rsid w:val="005155FF"/>
    <w:rsid w:val="00525E70"/>
    <w:rsid w:val="00532039"/>
    <w:rsid w:val="00544A16"/>
    <w:rsid w:val="005645C6"/>
    <w:rsid w:val="0058508D"/>
    <w:rsid w:val="005B1406"/>
    <w:rsid w:val="005B2731"/>
    <w:rsid w:val="005B4E2E"/>
    <w:rsid w:val="005E1E1E"/>
    <w:rsid w:val="005F2640"/>
    <w:rsid w:val="005F4062"/>
    <w:rsid w:val="005F649D"/>
    <w:rsid w:val="00604F8B"/>
    <w:rsid w:val="0061230A"/>
    <w:rsid w:val="006176D6"/>
    <w:rsid w:val="006241D7"/>
    <w:rsid w:val="00624C34"/>
    <w:rsid w:val="0063057B"/>
    <w:rsid w:val="006358B5"/>
    <w:rsid w:val="006366B8"/>
    <w:rsid w:val="006416D0"/>
    <w:rsid w:val="00642ABE"/>
    <w:rsid w:val="006558F3"/>
    <w:rsid w:val="0065662F"/>
    <w:rsid w:val="006567D1"/>
    <w:rsid w:val="00660B11"/>
    <w:rsid w:val="0067491D"/>
    <w:rsid w:val="006870CA"/>
    <w:rsid w:val="00694205"/>
    <w:rsid w:val="006976F2"/>
    <w:rsid w:val="006A1449"/>
    <w:rsid w:val="006A736D"/>
    <w:rsid w:val="006B57CF"/>
    <w:rsid w:val="006C086D"/>
    <w:rsid w:val="006C3A4E"/>
    <w:rsid w:val="006C712A"/>
    <w:rsid w:val="006E0288"/>
    <w:rsid w:val="006E02F4"/>
    <w:rsid w:val="0073514D"/>
    <w:rsid w:val="007458AC"/>
    <w:rsid w:val="0075308B"/>
    <w:rsid w:val="00753C92"/>
    <w:rsid w:val="00763989"/>
    <w:rsid w:val="00765437"/>
    <w:rsid w:val="00777D28"/>
    <w:rsid w:val="00782F5A"/>
    <w:rsid w:val="00783411"/>
    <w:rsid w:val="0078751B"/>
    <w:rsid w:val="007922C2"/>
    <w:rsid w:val="00794A78"/>
    <w:rsid w:val="007A4EA3"/>
    <w:rsid w:val="007A61F2"/>
    <w:rsid w:val="007A7F6A"/>
    <w:rsid w:val="007C05C5"/>
    <w:rsid w:val="0080674C"/>
    <w:rsid w:val="00813243"/>
    <w:rsid w:val="00824657"/>
    <w:rsid w:val="008265EB"/>
    <w:rsid w:val="00830BC5"/>
    <w:rsid w:val="00831372"/>
    <w:rsid w:val="008324F2"/>
    <w:rsid w:val="008348F6"/>
    <w:rsid w:val="00834DE4"/>
    <w:rsid w:val="0084728E"/>
    <w:rsid w:val="00852642"/>
    <w:rsid w:val="00863264"/>
    <w:rsid w:val="008637AA"/>
    <w:rsid w:val="00867056"/>
    <w:rsid w:val="00871236"/>
    <w:rsid w:val="00890FF4"/>
    <w:rsid w:val="0089465A"/>
    <w:rsid w:val="008A1C59"/>
    <w:rsid w:val="008B14FB"/>
    <w:rsid w:val="008B4896"/>
    <w:rsid w:val="008D0A3B"/>
    <w:rsid w:val="008E7FC3"/>
    <w:rsid w:val="008F3361"/>
    <w:rsid w:val="008F6760"/>
    <w:rsid w:val="009026CB"/>
    <w:rsid w:val="0091189D"/>
    <w:rsid w:val="00921CB8"/>
    <w:rsid w:val="00922BB7"/>
    <w:rsid w:val="00936673"/>
    <w:rsid w:val="009503BE"/>
    <w:rsid w:val="00953718"/>
    <w:rsid w:val="00955F57"/>
    <w:rsid w:val="0095720D"/>
    <w:rsid w:val="00981B62"/>
    <w:rsid w:val="00984C56"/>
    <w:rsid w:val="009978F9"/>
    <w:rsid w:val="009A2AEC"/>
    <w:rsid w:val="009A62A3"/>
    <w:rsid w:val="009B28E3"/>
    <w:rsid w:val="009F01AE"/>
    <w:rsid w:val="00A125CC"/>
    <w:rsid w:val="00A23601"/>
    <w:rsid w:val="00A2592F"/>
    <w:rsid w:val="00A25E4B"/>
    <w:rsid w:val="00A4313C"/>
    <w:rsid w:val="00A707FE"/>
    <w:rsid w:val="00A80C34"/>
    <w:rsid w:val="00A83B9C"/>
    <w:rsid w:val="00A83E9F"/>
    <w:rsid w:val="00A93984"/>
    <w:rsid w:val="00AA3CF0"/>
    <w:rsid w:val="00AC473A"/>
    <w:rsid w:val="00AC77A7"/>
    <w:rsid w:val="00AD2F35"/>
    <w:rsid w:val="00AD7C97"/>
    <w:rsid w:val="00AF587A"/>
    <w:rsid w:val="00B05F2D"/>
    <w:rsid w:val="00B1535F"/>
    <w:rsid w:val="00B17ECE"/>
    <w:rsid w:val="00B2742F"/>
    <w:rsid w:val="00B33171"/>
    <w:rsid w:val="00B50321"/>
    <w:rsid w:val="00B5061B"/>
    <w:rsid w:val="00B56AC7"/>
    <w:rsid w:val="00B60A10"/>
    <w:rsid w:val="00B63BDE"/>
    <w:rsid w:val="00B641A2"/>
    <w:rsid w:val="00B73DBD"/>
    <w:rsid w:val="00B8724E"/>
    <w:rsid w:val="00B947F3"/>
    <w:rsid w:val="00BA45AB"/>
    <w:rsid w:val="00BA6BF5"/>
    <w:rsid w:val="00BC4CD0"/>
    <w:rsid w:val="00BC6D7E"/>
    <w:rsid w:val="00BE4AF5"/>
    <w:rsid w:val="00BF4734"/>
    <w:rsid w:val="00BF6EF4"/>
    <w:rsid w:val="00C272B3"/>
    <w:rsid w:val="00C9050C"/>
    <w:rsid w:val="00C96FF4"/>
    <w:rsid w:val="00CA0188"/>
    <w:rsid w:val="00CA428F"/>
    <w:rsid w:val="00CB137A"/>
    <w:rsid w:val="00CB77E8"/>
    <w:rsid w:val="00CD2C8B"/>
    <w:rsid w:val="00CD34EC"/>
    <w:rsid w:val="00CF405F"/>
    <w:rsid w:val="00D07579"/>
    <w:rsid w:val="00D212BC"/>
    <w:rsid w:val="00D23C3F"/>
    <w:rsid w:val="00D3296D"/>
    <w:rsid w:val="00D35131"/>
    <w:rsid w:val="00D40C7C"/>
    <w:rsid w:val="00D52AB8"/>
    <w:rsid w:val="00D54719"/>
    <w:rsid w:val="00D54F68"/>
    <w:rsid w:val="00D845E7"/>
    <w:rsid w:val="00DA3DDB"/>
    <w:rsid w:val="00DB2087"/>
    <w:rsid w:val="00DB59F9"/>
    <w:rsid w:val="00DB7C73"/>
    <w:rsid w:val="00DC07CB"/>
    <w:rsid w:val="00DE5176"/>
    <w:rsid w:val="00DF49E8"/>
    <w:rsid w:val="00E11887"/>
    <w:rsid w:val="00E22682"/>
    <w:rsid w:val="00E335BD"/>
    <w:rsid w:val="00E42C2C"/>
    <w:rsid w:val="00E56DC4"/>
    <w:rsid w:val="00E8013E"/>
    <w:rsid w:val="00E9141E"/>
    <w:rsid w:val="00E91F2D"/>
    <w:rsid w:val="00E97522"/>
    <w:rsid w:val="00E97844"/>
    <w:rsid w:val="00ED3AB4"/>
    <w:rsid w:val="00ED4BE0"/>
    <w:rsid w:val="00EE3FF3"/>
    <w:rsid w:val="00EF65A0"/>
    <w:rsid w:val="00F06D7F"/>
    <w:rsid w:val="00F15D2E"/>
    <w:rsid w:val="00F258B4"/>
    <w:rsid w:val="00F449E1"/>
    <w:rsid w:val="00F45F6D"/>
    <w:rsid w:val="00F71081"/>
    <w:rsid w:val="00F71539"/>
    <w:rsid w:val="00F801B8"/>
    <w:rsid w:val="00F957C7"/>
    <w:rsid w:val="00F959FE"/>
    <w:rsid w:val="00F9643D"/>
    <w:rsid w:val="00FB1188"/>
    <w:rsid w:val="00FE77FD"/>
    <w:rsid w:val="00FF4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44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E0750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A1449"/>
    <w:pPr>
      <w:keepNext/>
      <w:jc w:val="center"/>
      <w:outlineLvl w:val="2"/>
    </w:pPr>
    <w:rPr>
      <w:rFonts w:eastAsia="Calibri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0750"/>
    <w:rPr>
      <w:rFonts w:ascii="Cambria" w:hAnsi="Cambria"/>
      <w:b/>
      <w:kern w:val="32"/>
      <w:sz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A1449"/>
    <w:rPr>
      <w:rFonts w:ascii="Times New Roman" w:hAnsi="Times New Roman"/>
      <w:b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A1449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1449"/>
    <w:rPr>
      <w:rFonts w:ascii="Tahoma" w:hAnsi="Tahoma"/>
      <w:sz w:val="16"/>
      <w:lang w:eastAsia="ru-RU"/>
    </w:rPr>
  </w:style>
  <w:style w:type="paragraph" w:styleId="ListParagraph">
    <w:name w:val="List Paragraph"/>
    <w:basedOn w:val="Normal"/>
    <w:uiPriority w:val="99"/>
    <w:qFormat/>
    <w:rsid w:val="00BA45AB"/>
    <w:pPr>
      <w:ind w:left="720"/>
      <w:contextualSpacing/>
    </w:pPr>
  </w:style>
  <w:style w:type="character" w:customStyle="1" w:styleId="a">
    <w:name w:val="Цветовое выделение"/>
    <w:uiPriority w:val="99"/>
    <w:rsid w:val="001E0750"/>
    <w:rPr>
      <w:b/>
      <w:color w:val="000080"/>
    </w:rPr>
  </w:style>
  <w:style w:type="paragraph" w:customStyle="1" w:styleId="a0">
    <w:name w:val="Нормальный (таблица)"/>
    <w:basedOn w:val="Normal"/>
    <w:next w:val="Normal"/>
    <w:uiPriority w:val="99"/>
    <w:rsid w:val="001E075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rmal">
    <w:name w:val="ConsPlusNormal"/>
    <w:link w:val="ConsPlusNormal0"/>
    <w:uiPriority w:val="99"/>
    <w:rsid w:val="001E0750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1E07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1E07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1E0750"/>
    <w:pPr>
      <w:suppressAutoHyphens/>
      <w:jc w:val="center"/>
    </w:pPr>
    <w:rPr>
      <w:sz w:val="28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E0750"/>
    <w:rPr>
      <w:rFonts w:ascii="Arial" w:hAnsi="Arial"/>
      <w:sz w:val="22"/>
      <w:lang w:val="ru-RU" w:eastAsia="ru-RU"/>
    </w:rPr>
  </w:style>
  <w:style w:type="table" w:styleId="TableGrid">
    <w:name w:val="Table Grid"/>
    <w:basedOn w:val="TableNormal"/>
    <w:uiPriority w:val="99"/>
    <w:locked/>
    <w:rsid w:val="001E075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rsid w:val="00AD2F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D2F35"/>
    <w:rPr>
      <w:rFonts w:ascii="Courier New" w:hAnsi="Courier New"/>
    </w:rPr>
  </w:style>
  <w:style w:type="paragraph" w:styleId="BodyTextIndent">
    <w:name w:val="Body Text Indent"/>
    <w:basedOn w:val="Normal"/>
    <w:link w:val="BodyTextIndentChar"/>
    <w:uiPriority w:val="99"/>
    <w:semiHidden/>
    <w:rsid w:val="00AD2F35"/>
    <w:pPr>
      <w:widowControl w:val="0"/>
      <w:autoSpaceDE w:val="0"/>
      <w:autoSpaceDN w:val="0"/>
      <w:adjustRightInd w:val="0"/>
      <w:spacing w:after="120"/>
      <w:ind w:left="283"/>
    </w:pPr>
    <w:rPr>
      <w:rFonts w:ascii="Arial" w:eastAsia="Calibri" w:hAnsi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D2F35"/>
    <w:rPr>
      <w:rFonts w:ascii="Arial" w:hAnsi="Arial"/>
      <w:sz w:val="24"/>
    </w:rPr>
  </w:style>
  <w:style w:type="paragraph" w:styleId="BodyText2">
    <w:name w:val="Body Text 2"/>
    <w:basedOn w:val="Normal"/>
    <w:link w:val="BodyText2Char"/>
    <w:uiPriority w:val="99"/>
    <w:semiHidden/>
    <w:rsid w:val="00AD2F35"/>
    <w:pPr>
      <w:jc w:val="center"/>
    </w:pPr>
    <w:rPr>
      <w:rFonts w:eastAsia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D2F35"/>
    <w:rPr>
      <w:rFonts w:ascii="Times New Roman" w:hAnsi="Times New Roman"/>
      <w:sz w:val="22"/>
    </w:rPr>
  </w:style>
  <w:style w:type="paragraph" w:customStyle="1" w:styleId="ConsPlusCell">
    <w:name w:val="ConsPlusCell"/>
    <w:uiPriority w:val="99"/>
    <w:rsid w:val="00AD2F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AD2F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1">
    <w:name w:val="Гипертекстовая ссылка"/>
    <w:uiPriority w:val="99"/>
    <w:rsid w:val="00AD2F35"/>
    <w:rPr>
      <w:rFonts w:ascii="Times New Roman" w:hAnsi="Times New Roman"/>
      <w:b/>
      <w:color w:val="008000"/>
    </w:rPr>
  </w:style>
  <w:style w:type="character" w:styleId="Hyperlink">
    <w:name w:val="Hyperlink"/>
    <w:basedOn w:val="DefaultParagraphFont"/>
    <w:uiPriority w:val="99"/>
    <w:rsid w:val="0084728E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84728E"/>
    <w:pPr>
      <w:autoSpaceDE w:val="0"/>
      <w:autoSpaceDN w:val="0"/>
    </w:pPr>
  </w:style>
  <w:style w:type="paragraph" w:styleId="BodyText">
    <w:name w:val="Body Text"/>
    <w:basedOn w:val="Normal"/>
    <w:link w:val="BodyTextChar"/>
    <w:uiPriority w:val="99"/>
    <w:rsid w:val="006416D0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416D0"/>
    <w:rPr>
      <w:rFonts w:ascii="Times New Roman" w:hAnsi="Times New Roman"/>
      <w:sz w:val="24"/>
    </w:rPr>
  </w:style>
  <w:style w:type="paragraph" w:styleId="NoSpacing">
    <w:name w:val="No Spacing"/>
    <w:uiPriority w:val="99"/>
    <w:qFormat/>
    <w:rsid w:val="006416D0"/>
    <w:rPr>
      <w:rFonts w:ascii="Times New Roman" w:eastAsia="Times New Roman" w:hAnsi="Times New Roman"/>
      <w:sz w:val="20"/>
      <w:szCs w:val="20"/>
    </w:rPr>
  </w:style>
  <w:style w:type="paragraph" w:customStyle="1" w:styleId="1">
    <w:name w:val="Абзац списка1"/>
    <w:basedOn w:val="Normal"/>
    <w:uiPriority w:val="99"/>
    <w:rsid w:val="006942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74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371</TotalTime>
  <Pages>3</Pages>
  <Words>613</Words>
  <Characters>3496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россия</dc:creator>
  <cp:keywords/>
  <dc:description/>
  <cp:lastModifiedBy>111</cp:lastModifiedBy>
  <cp:revision>22</cp:revision>
  <cp:lastPrinted>2018-01-10T11:58:00Z</cp:lastPrinted>
  <dcterms:created xsi:type="dcterms:W3CDTF">2017-10-17T11:34:00Z</dcterms:created>
  <dcterms:modified xsi:type="dcterms:W3CDTF">2020-03-27T11:53:00Z</dcterms:modified>
</cp:coreProperties>
</file>