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01" w:rsidRPr="004E29EB" w:rsidRDefault="00021801" w:rsidP="00F57243">
      <w:pPr>
        <w:pStyle w:val="Header"/>
        <w:tabs>
          <w:tab w:val="clear" w:pos="4153"/>
          <w:tab w:val="clear" w:pos="8306"/>
        </w:tabs>
        <w:jc w:val="center"/>
      </w:pPr>
      <w:r w:rsidRPr="005C54D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7" o:title=""/>
          </v:shape>
        </w:pict>
      </w:r>
    </w:p>
    <w:p w:rsidR="00021801" w:rsidRPr="004E29EB" w:rsidRDefault="00021801" w:rsidP="008D6DC7">
      <w:pPr>
        <w:pStyle w:val="Header"/>
        <w:tabs>
          <w:tab w:val="clear" w:pos="4153"/>
          <w:tab w:val="clear" w:pos="8306"/>
        </w:tabs>
        <w:ind w:firstLine="851"/>
        <w:jc w:val="center"/>
        <w:rPr>
          <w:b/>
          <w:sz w:val="36"/>
          <w:szCs w:val="36"/>
        </w:rPr>
      </w:pPr>
      <w:r w:rsidRPr="004E29EB">
        <w:rPr>
          <w:b/>
          <w:sz w:val="36"/>
          <w:szCs w:val="36"/>
        </w:rPr>
        <w:t xml:space="preserve">АДМИНИСТРАЦИЯ </w:t>
      </w:r>
    </w:p>
    <w:p w:rsidR="00021801" w:rsidRPr="004E29EB" w:rsidRDefault="00021801" w:rsidP="008D6DC7">
      <w:pPr>
        <w:pStyle w:val="Header"/>
        <w:tabs>
          <w:tab w:val="clear" w:pos="4153"/>
          <w:tab w:val="clear" w:pos="8306"/>
        </w:tabs>
        <w:ind w:firstLine="851"/>
        <w:jc w:val="center"/>
        <w:rPr>
          <w:b/>
          <w:sz w:val="36"/>
          <w:szCs w:val="36"/>
        </w:rPr>
      </w:pPr>
      <w:r w:rsidRPr="004E29EB">
        <w:rPr>
          <w:b/>
          <w:sz w:val="36"/>
          <w:szCs w:val="36"/>
        </w:rPr>
        <w:t>ПОСЕЛЬСКОГО СЕЛЬСОВЕТА</w:t>
      </w:r>
    </w:p>
    <w:p w:rsidR="00021801" w:rsidRPr="004E29EB" w:rsidRDefault="00021801" w:rsidP="004E29EB">
      <w:pPr>
        <w:pStyle w:val="Header"/>
        <w:tabs>
          <w:tab w:val="clear" w:pos="4153"/>
          <w:tab w:val="clear" w:pos="8306"/>
        </w:tabs>
        <w:jc w:val="center"/>
        <w:rPr>
          <w:b/>
          <w:sz w:val="36"/>
          <w:szCs w:val="36"/>
        </w:rPr>
      </w:pPr>
      <w:r w:rsidRPr="004E29EB">
        <w:rPr>
          <w:b/>
          <w:sz w:val="36"/>
          <w:szCs w:val="36"/>
        </w:rPr>
        <w:t>КУЗНЕЦКОГО РАЙОНАПЕНЗЕНСКОЙ ОБЛАСТИ</w:t>
      </w:r>
    </w:p>
    <w:p w:rsidR="00021801" w:rsidRPr="004E29EB" w:rsidRDefault="00021801" w:rsidP="008D6DC7">
      <w:pPr>
        <w:tabs>
          <w:tab w:val="left" w:pos="4320"/>
        </w:tabs>
        <w:ind w:firstLine="851"/>
        <w:jc w:val="center"/>
        <w:rPr>
          <w:b/>
          <w:sz w:val="28"/>
          <w:szCs w:val="28"/>
        </w:rPr>
      </w:pPr>
    </w:p>
    <w:p w:rsidR="00021801" w:rsidRPr="004E29EB" w:rsidRDefault="00021801" w:rsidP="005041D1">
      <w:pPr>
        <w:tabs>
          <w:tab w:val="left" w:pos="4320"/>
        </w:tabs>
        <w:ind w:firstLine="851"/>
        <w:jc w:val="center"/>
        <w:rPr>
          <w:b/>
          <w:sz w:val="28"/>
          <w:szCs w:val="28"/>
        </w:rPr>
      </w:pPr>
      <w:r w:rsidRPr="004E29EB">
        <w:rPr>
          <w:b/>
          <w:sz w:val="28"/>
          <w:szCs w:val="28"/>
        </w:rPr>
        <w:t>ПОСТАНОВЛЕНИЕ</w:t>
      </w:r>
    </w:p>
    <w:p w:rsidR="00021801" w:rsidRPr="004E29EB" w:rsidRDefault="00021801" w:rsidP="005041D1">
      <w:pPr>
        <w:tabs>
          <w:tab w:val="left" w:pos="4320"/>
        </w:tabs>
        <w:ind w:firstLine="851"/>
        <w:jc w:val="center"/>
        <w:rPr>
          <w:b/>
          <w:sz w:val="28"/>
          <w:szCs w:val="28"/>
        </w:rPr>
      </w:pPr>
    </w:p>
    <w:p w:rsidR="00021801" w:rsidRPr="004E29EB" w:rsidRDefault="00021801" w:rsidP="005041D1">
      <w:pPr>
        <w:tabs>
          <w:tab w:val="left" w:pos="1380"/>
          <w:tab w:val="left" w:pos="2115"/>
          <w:tab w:val="left" w:pos="4320"/>
        </w:tabs>
        <w:jc w:val="center"/>
      </w:pPr>
      <w:r w:rsidRPr="004E29EB">
        <w:t xml:space="preserve">от </w:t>
      </w:r>
      <w:r>
        <w:t xml:space="preserve">23 марта </w:t>
      </w:r>
      <w:smartTag w:uri="urn:schemas-microsoft-com:office:smarttags" w:element="metricconverter">
        <w:smartTagPr>
          <w:attr w:name="ProductID" w:val="2020 г"/>
        </w:smartTagPr>
        <w:r w:rsidRPr="004E29EB">
          <w:t>2020 г</w:t>
        </w:r>
      </w:smartTag>
      <w:r w:rsidRPr="004E29EB">
        <w:t>.                                               №</w:t>
      </w:r>
      <w:r>
        <w:t xml:space="preserve"> 44</w:t>
      </w:r>
    </w:p>
    <w:p w:rsidR="00021801" w:rsidRPr="004E29EB" w:rsidRDefault="00021801" w:rsidP="005041D1">
      <w:pPr>
        <w:tabs>
          <w:tab w:val="left" w:pos="4320"/>
        </w:tabs>
        <w:ind w:firstLine="851"/>
        <w:jc w:val="center"/>
      </w:pPr>
      <w:r w:rsidRPr="004E29EB">
        <w:t>с. Поселки</w:t>
      </w:r>
    </w:p>
    <w:p w:rsidR="00021801" w:rsidRPr="004E29EB" w:rsidRDefault="00021801" w:rsidP="005041D1">
      <w:pPr>
        <w:tabs>
          <w:tab w:val="left" w:pos="4320"/>
        </w:tabs>
        <w:ind w:firstLine="851"/>
        <w:jc w:val="center"/>
        <w:rPr>
          <w:b/>
          <w:sz w:val="28"/>
          <w:szCs w:val="28"/>
        </w:rPr>
      </w:pPr>
    </w:p>
    <w:p w:rsidR="00021801" w:rsidRDefault="00021801" w:rsidP="00F832C4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признании утратившим силу постановления администрации Посельского сельсовета Кузнецкого района Пензенской области от 04.10.2017 № 141 «Об утверждении порядка выдачи разрешения представителя нанимателя (работодателя), предусмотренного пунктом 3 части 1 статьи 14 Федерального закона от 02.03.2007 № 25-ФЗ </w:t>
      </w:r>
    </w:p>
    <w:p w:rsidR="00021801" w:rsidRDefault="00021801" w:rsidP="00F832C4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муниципальной службе в Российской Федерации» (с изменениями)</w:t>
      </w:r>
    </w:p>
    <w:p w:rsidR="00021801" w:rsidRPr="004E29EB" w:rsidRDefault="00021801" w:rsidP="005041D1">
      <w:pPr>
        <w:pStyle w:val="ConsPlusTitle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21801" w:rsidRDefault="00021801" w:rsidP="00F832C4">
      <w:pPr>
        <w:tabs>
          <w:tab w:val="left" w:pos="4320"/>
        </w:tabs>
        <w:spacing w:before="80" w:after="40"/>
        <w:ind w:firstLine="567"/>
        <w:jc w:val="both"/>
        <w:rPr>
          <w:sz w:val="28"/>
          <w:szCs w:val="28"/>
        </w:rPr>
      </w:pPr>
      <w:r w:rsidRPr="000022F1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подпунктом «б» </w:t>
      </w:r>
      <w:r w:rsidRPr="000022F1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0022F1">
        <w:rPr>
          <w:sz w:val="28"/>
          <w:szCs w:val="28"/>
        </w:rPr>
        <w:t xml:space="preserve"> 3 части 1 статьи 14 Федерального закона от 02.03.2007 № 25-ФЗ «О муниципальной службе в Российской Федерации», </w:t>
      </w:r>
      <w:r>
        <w:rPr>
          <w:sz w:val="28"/>
          <w:szCs w:val="28"/>
        </w:rPr>
        <w:t xml:space="preserve">руководствуясь </w:t>
      </w:r>
      <w:r w:rsidRPr="004E29EB">
        <w:rPr>
          <w:sz w:val="28"/>
          <w:szCs w:val="28"/>
        </w:rPr>
        <w:t xml:space="preserve">Уставом </w:t>
      </w:r>
      <w:r w:rsidRPr="004E29EB">
        <w:rPr>
          <w:bCs/>
          <w:sz w:val="28"/>
          <w:szCs w:val="28"/>
        </w:rPr>
        <w:t>Посельского сельсовета</w:t>
      </w:r>
      <w:r w:rsidRPr="004E29EB">
        <w:rPr>
          <w:sz w:val="28"/>
          <w:szCs w:val="28"/>
        </w:rPr>
        <w:t xml:space="preserve"> Кузнецкого района Пензенской области</w:t>
      </w:r>
      <w:r>
        <w:rPr>
          <w:sz w:val="28"/>
          <w:szCs w:val="28"/>
        </w:rPr>
        <w:t xml:space="preserve"> (с изменениями)</w:t>
      </w:r>
      <w:r w:rsidRPr="004E29EB">
        <w:rPr>
          <w:sz w:val="28"/>
          <w:szCs w:val="28"/>
        </w:rPr>
        <w:t>,</w:t>
      </w:r>
    </w:p>
    <w:p w:rsidR="00021801" w:rsidRPr="004E29EB" w:rsidRDefault="00021801" w:rsidP="00F832C4">
      <w:pPr>
        <w:tabs>
          <w:tab w:val="left" w:pos="4320"/>
        </w:tabs>
        <w:spacing w:before="80" w:after="40"/>
        <w:ind w:firstLine="567"/>
        <w:jc w:val="both"/>
        <w:rPr>
          <w:sz w:val="28"/>
          <w:szCs w:val="28"/>
        </w:rPr>
      </w:pPr>
    </w:p>
    <w:p w:rsidR="00021801" w:rsidRPr="004E29EB" w:rsidRDefault="00021801" w:rsidP="00F832C4">
      <w:pPr>
        <w:ind w:firstLine="851"/>
        <w:jc w:val="center"/>
        <w:rPr>
          <w:b/>
          <w:sz w:val="28"/>
          <w:szCs w:val="28"/>
        </w:rPr>
      </w:pPr>
      <w:r w:rsidRPr="004E29EB">
        <w:rPr>
          <w:b/>
          <w:sz w:val="28"/>
          <w:szCs w:val="28"/>
        </w:rPr>
        <w:t xml:space="preserve">администрация </w:t>
      </w:r>
      <w:r w:rsidRPr="004E29EB">
        <w:rPr>
          <w:b/>
          <w:bCs/>
          <w:sz w:val="28"/>
          <w:szCs w:val="28"/>
        </w:rPr>
        <w:t>Посельского сельсовета</w:t>
      </w:r>
    </w:p>
    <w:p w:rsidR="00021801" w:rsidRPr="004E29EB" w:rsidRDefault="00021801" w:rsidP="00F832C4">
      <w:pPr>
        <w:ind w:firstLine="851"/>
        <w:jc w:val="center"/>
        <w:rPr>
          <w:b/>
          <w:sz w:val="28"/>
          <w:szCs w:val="28"/>
        </w:rPr>
      </w:pPr>
      <w:r w:rsidRPr="004E29EB">
        <w:rPr>
          <w:b/>
          <w:sz w:val="28"/>
          <w:szCs w:val="28"/>
        </w:rPr>
        <w:t>Кузнецкого района Пензенской области постановляет:</w:t>
      </w:r>
    </w:p>
    <w:p w:rsidR="00021801" w:rsidRDefault="00021801" w:rsidP="00F832C4">
      <w:pPr>
        <w:widowControl w:val="0"/>
        <w:ind w:firstLine="709"/>
        <w:jc w:val="both"/>
        <w:rPr>
          <w:sz w:val="28"/>
          <w:szCs w:val="28"/>
        </w:rPr>
      </w:pPr>
    </w:p>
    <w:p w:rsidR="00021801" w:rsidRDefault="00021801" w:rsidP="00F832C4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Pr="000022F1">
        <w:rPr>
          <w:sz w:val="28"/>
          <w:szCs w:val="28"/>
        </w:rPr>
        <w:t xml:space="preserve">. </w:t>
      </w:r>
      <w:r w:rsidRPr="001F7ECA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1F7ECA">
        <w:rPr>
          <w:sz w:val="28"/>
          <w:szCs w:val="28"/>
        </w:rPr>
        <w:t xml:space="preserve"> силу </w:t>
      </w:r>
      <w:r>
        <w:rPr>
          <w:sz w:val="28"/>
          <w:szCs w:val="28"/>
        </w:rPr>
        <w:t xml:space="preserve">постановления </w:t>
      </w:r>
      <w:r w:rsidRPr="00EB6834">
        <w:rPr>
          <w:bCs/>
          <w:sz w:val="28"/>
          <w:szCs w:val="28"/>
        </w:rPr>
        <w:t>администрации Посельского сельсовета Кузнецкого района Пензенской области</w:t>
      </w:r>
      <w:r>
        <w:rPr>
          <w:bCs/>
          <w:sz w:val="28"/>
          <w:szCs w:val="28"/>
        </w:rPr>
        <w:t>:</w:t>
      </w:r>
    </w:p>
    <w:p w:rsidR="00021801" w:rsidRPr="00EB6834" w:rsidRDefault="00021801" w:rsidP="00EB6834">
      <w:pPr>
        <w:widowControl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от 04.10.2017 № 141 </w:t>
      </w:r>
      <w:r w:rsidRPr="00EB6834">
        <w:rPr>
          <w:bCs/>
          <w:sz w:val="28"/>
          <w:szCs w:val="28"/>
        </w:rPr>
        <w:t>«Об утверждении порядка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Российской Федерации»;</w:t>
      </w:r>
    </w:p>
    <w:p w:rsidR="00021801" w:rsidRPr="00EB6834" w:rsidRDefault="00021801" w:rsidP="00EB6834">
      <w:pPr>
        <w:widowControl w:val="0"/>
        <w:jc w:val="both"/>
        <w:rPr>
          <w:bCs/>
          <w:sz w:val="28"/>
          <w:szCs w:val="28"/>
        </w:rPr>
      </w:pPr>
      <w:r w:rsidRPr="00EB6834">
        <w:rPr>
          <w:bCs/>
          <w:sz w:val="28"/>
          <w:szCs w:val="28"/>
        </w:rPr>
        <w:t>- от 09.11.2017 № 165 «О внесении изменений в постановление администрации Посельского сельсовета Кузнецкого района Пензенской области от 04.10.2017 № 141 «Об утверждении Порядка выдачи разрешения представителя нанимателя (работодателя), предусмотренного пунктом 3 части 1  статьи 14 Федерального закона от 02.03.2007 № 25-ФЗ «О муниципальной службе в Российской Федерации»;</w:t>
      </w:r>
      <w:bookmarkStart w:id="0" w:name="_GoBack"/>
      <w:bookmarkEnd w:id="0"/>
    </w:p>
    <w:p w:rsidR="00021801" w:rsidRPr="00EB6834" w:rsidRDefault="00021801" w:rsidP="00EB6834">
      <w:pPr>
        <w:widowControl w:val="0"/>
        <w:jc w:val="both"/>
        <w:rPr>
          <w:sz w:val="28"/>
          <w:szCs w:val="28"/>
        </w:rPr>
      </w:pPr>
      <w:r w:rsidRPr="00EB6834">
        <w:rPr>
          <w:sz w:val="28"/>
          <w:szCs w:val="28"/>
        </w:rPr>
        <w:t>- от 05.12.2018 № 181 «</w:t>
      </w:r>
      <w:r w:rsidRPr="00EB6834">
        <w:rPr>
          <w:bCs/>
          <w:sz w:val="28"/>
          <w:szCs w:val="28"/>
        </w:rPr>
        <w:t>О внесении изменения в Порядок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Российской Федерации», утвержденный  постановлением администрации Посельского сельсовета Кузнецкого района Пензенской области от 04.10.2017 № 141 (с изменениями)».</w:t>
      </w:r>
    </w:p>
    <w:p w:rsidR="00021801" w:rsidRPr="004E29EB" w:rsidRDefault="00021801" w:rsidP="00EB6834">
      <w:pPr>
        <w:pStyle w:val="ConsPlusNormal"/>
        <w:ind w:firstLine="567"/>
        <w:jc w:val="both"/>
      </w:pPr>
      <w:r>
        <w:rPr>
          <w:bCs/>
          <w:szCs w:val="28"/>
        </w:rPr>
        <w:t>2</w:t>
      </w:r>
      <w:r w:rsidRPr="000022F1">
        <w:rPr>
          <w:bCs/>
          <w:szCs w:val="28"/>
        </w:rPr>
        <w:t xml:space="preserve">. </w:t>
      </w:r>
      <w:r w:rsidRPr="004E29EB">
        <w:t>Настоящее постановление опубликовать в информационном бюллетене «На Посельской волне».</w:t>
      </w:r>
    </w:p>
    <w:p w:rsidR="00021801" w:rsidRPr="00030059" w:rsidRDefault="00021801" w:rsidP="00EB6834">
      <w:pPr>
        <w:widowControl w:val="0"/>
        <w:jc w:val="both"/>
        <w:rPr>
          <w:bCs/>
          <w:sz w:val="27"/>
          <w:szCs w:val="27"/>
        </w:rPr>
      </w:pPr>
      <w:r>
        <w:rPr>
          <w:bCs/>
          <w:sz w:val="28"/>
          <w:szCs w:val="28"/>
        </w:rPr>
        <w:t>3</w:t>
      </w:r>
      <w:r w:rsidRPr="000022F1">
        <w:rPr>
          <w:bCs/>
          <w:sz w:val="28"/>
          <w:szCs w:val="28"/>
        </w:rPr>
        <w:t xml:space="preserve">. </w:t>
      </w:r>
      <w:r w:rsidRPr="00F92605">
        <w:rPr>
          <w:bCs/>
          <w:sz w:val="28"/>
          <w:szCs w:val="28"/>
        </w:rPr>
        <w:t xml:space="preserve">Настоящее </w:t>
      </w:r>
      <w:r>
        <w:rPr>
          <w:bCs/>
          <w:sz w:val="28"/>
          <w:szCs w:val="28"/>
        </w:rPr>
        <w:t xml:space="preserve">постановление </w:t>
      </w:r>
      <w:r w:rsidRPr="00F92605">
        <w:rPr>
          <w:bCs/>
          <w:sz w:val="28"/>
          <w:szCs w:val="28"/>
        </w:rPr>
        <w:t>вступает в силу на следующий день после дня его официального опубликования.</w:t>
      </w:r>
    </w:p>
    <w:p w:rsidR="00021801" w:rsidRPr="004E29EB" w:rsidRDefault="00021801" w:rsidP="00EB6834">
      <w:pPr>
        <w:pStyle w:val="ConsPlusNormal"/>
        <w:jc w:val="both"/>
      </w:pPr>
      <w:r>
        <w:rPr>
          <w:bCs/>
          <w:szCs w:val="28"/>
        </w:rPr>
        <w:t>4</w:t>
      </w:r>
      <w:r w:rsidRPr="000022F1">
        <w:rPr>
          <w:bCs/>
          <w:szCs w:val="28"/>
        </w:rPr>
        <w:t xml:space="preserve">. Контроль за исполнением настоящего </w:t>
      </w:r>
      <w:r>
        <w:rPr>
          <w:bCs/>
          <w:szCs w:val="28"/>
        </w:rPr>
        <w:t>постановления</w:t>
      </w:r>
      <w:r w:rsidRPr="000022F1">
        <w:rPr>
          <w:bCs/>
          <w:szCs w:val="28"/>
        </w:rPr>
        <w:t>возложить на</w:t>
      </w:r>
    </w:p>
    <w:p w:rsidR="00021801" w:rsidRPr="00EB6834" w:rsidRDefault="00021801" w:rsidP="00EB6834">
      <w:pPr>
        <w:widowControl w:val="0"/>
        <w:jc w:val="both"/>
        <w:rPr>
          <w:sz w:val="28"/>
          <w:szCs w:val="28"/>
        </w:rPr>
      </w:pPr>
      <w:r w:rsidRPr="00EB6834">
        <w:rPr>
          <w:sz w:val="28"/>
          <w:szCs w:val="28"/>
        </w:rPr>
        <w:t xml:space="preserve">на главу администрации </w:t>
      </w:r>
      <w:r w:rsidRPr="00EB6834">
        <w:rPr>
          <w:bCs/>
          <w:sz w:val="28"/>
          <w:szCs w:val="28"/>
        </w:rPr>
        <w:t>Посельского сельсовета</w:t>
      </w:r>
      <w:r w:rsidRPr="00EB6834">
        <w:rPr>
          <w:sz w:val="28"/>
          <w:szCs w:val="28"/>
        </w:rPr>
        <w:t>Кузнецкого района Пензенской области.</w:t>
      </w:r>
    </w:p>
    <w:p w:rsidR="00021801" w:rsidRPr="00EB6834" w:rsidRDefault="00021801" w:rsidP="008D6DC7">
      <w:pPr>
        <w:pStyle w:val="ConsPlusNormal"/>
        <w:ind w:firstLine="851"/>
        <w:jc w:val="both"/>
        <w:rPr>
          <w:b/>
          <w:szCs w:val="28"/>
        </w:rPr>
      </w:pPr>
    </w:p>
    <w:p w:rsidR="00021801" w:rsidRPr="004E29EB" w:rsidRDefault="00021801" w:rsidP="008D6DC7">
      <w:pPr>
        <w:pStyle w:val="ConsPlusNormal"/>
        <w:ind w:firstLine="851"/>
        <w:jc w:val="both"/>
        <w:rPr>
          <w:b/>
          <w:szCs w:val="28"/>
        </w:rPr>
      </w:pPr>
    </w:p>
    <w:p w:rsidR="00021801" w:rsidRPr="004E29EB" w:rsidRDefault="00021801" w:rsidP="007F1E40">
      <w:pPr>
        <w:rPr>
          <w:b/>
          <w:sz w:val="28"/>
          <w:szCs w:val="28"/>
        </w:rPr>
      </w:pPr>
      <w:r w:rsidRPr="004E29EB">
        <w:rPr>
          <w:b/>
          <w:sz w:val="28"/>
          <w:szCs w:val="28"/>
        </w:rPr>
        <w:t>Глава администрации</w:t>
      </w:r>
      <w:r w:rsidRPr="004E29EB">
        <w:rPr>
          <w:b/>
          <w:bCs/>
          <w:sz w:val="28"/>
          <w:szCs w:val="28"/>
        </w:rPr>
        <w:t>Посельского сельсовета</w:t>
      </w:r>
    </w:p>
    <w:p w:rsidR="00021801" w:rsidRPr="004E29EB" w:rsidRDefault="00021801" w:rsidP="007F1E4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E29EB">
        <w:rPr>
          <w:b/>
          <w:sz w:val="28"/>
          <w:szCs w:val="28"/>
        </w:rPr>
        <w:t>Кузнецкого района Пензенской области</w:t>
      </w:r>
      <w:r w:rsidRPr="004E29EB">
        <w:rPr>
          <w:b/>
          <w:sz w:val="28"/>
          <w:szCs w:val="28"/>
        </w:rPr>
        <w:tab/>
      </w:r>
      <w:r w:rsidRPr="004E29EB">
        <w:rPr>
          <w:b/>
          <w:sz w:val="28"/>
          <w:szCs w:val="28"/>
        </w:rPr>
        <w:tab/>
      </w:r>
      <w:bookmarkStart w:id="1" w:name="sub_1000"/>
      <w:r w:rsidRPr="004E29EB">
        <w:rPr>
          <w:b/>
          <w:sz w:val="28"/>
          <w:szCs w:val="28"/>
        </w:rPr>
        <w:t>А.Н.Дермелев</w:t>
      </w:r>
    </w:p>
    <w:p w:rsidR="00021801" w:rsidRPr="004E29EB" w:rsidRDefault="00021801" w:rsidP="00207F32">
      <w:pPr>
        <w:autoSpaceDE w:val="0"/>
        <w:autoSpaceDN w:val="0"/>
        <w:adjustRightInd w:val="0"/>
        <w:ind w:left="5812"/>
        <w:jc w:val="both"/>
        <w:rPr>
          <w:bCs/>
          <w:sz w:val="28"/>
          <w:szCs w:val="28"/>
        </w:rPr>
      </w:pPr>
    </w:p>
    <w:p w:rsidR="00021801" w:rsidRPr="004E29EB" w:rsidRDefault="00021801" w:rsidP="00207F32">
      <w:pPr>
        <w:autoSpaceDE w:val="0"/>
        <w:autoSpaceDN w:val="0"/>
        <w:adjustRightInd w:val="0"/>
        <w:ind w:left="5812"/>
        <w:jc w:val="both"/>
        <w:rPr>
          <w:bCs/>
          <w:sz w:val="28"/>
          <w:szCs w:val="28"/>
        </w:rPr>
      </w:pPr>
    </w:p>
    <w:p w:rsidR="00021801" w:rsidRPr="004E29EB" w:rsidRDefault="00021801" w:rsidP="00207F32">
      <w:pPr>
        <w:autoSpaceDE w:val="0"/>
        <w:autoSpaceDN w:val="0"/>
        <w:adjustRightInd w:val="0"/>
        <w:ind w:left="5812"/>
        <w:jc w:val="both"/>
        <w:rPr>
          <w:bCs/>
          <w:sz w:val="28"/>
          <w:szCs w:val="28"/>
        </w:rPr>
      </w:pPr>
    </w:p>
    <w:p w:rsidR="00021801" w:rsidRPr="004E29EB" w:rsidRDefault="00021801" w:rsidP="00207F32">
      <w:pPr>
        <w:autoSpaceDE w:val="0"/>
        <w:autoSpaceDN w:val="0"/>
        <w:adjustRightInd w:val="0"/>
        <w:ind w:left="5812"/>
        <w:jc w:val="both"/>
        <w:rPr>
          <w:bCs/>
          <w:sz w:val="28"/>
          <w:szCs w:val="28"/>
        </w:rPr>
      </w:pPr>
    </w:p>
    <w:p w:rsidR="00021801" w:rsidRPr="004E29EB" w:rsidRDefault="00021801" w:rsidP="00207F32">
      <w:pPr>
        <w:autoSpaceDE w:val="0"/>
        <w:autoSpaceDN w:val="0"/>
        <w:adjustRightInd w:val="0"/>
        <w:ind w:left="5812"/>
        <w:jc w:val="both"/>
        <w:rPr>
          <w:bCs/>
          <w:sz w:val="28"/>
          <w:szCs w:val="28"/>
        </w:rPr>
      </w:pPr>
    </w:p>
    <w:p w:rsidR="00021801" w:rsidRPr="004E29EB" w:rsidRDefault="00021801" w:rsidP="00207F32">
      <w:pPr>
        <w:autoSpaceDE w:val="0"/>
        <w:autoSpaceDN w:val="0"/>
        <w:adjustRightInd w:val="0"/>
        <w:ind w:left="5812"/>
        <w:jc w:val="both"/>
        <w:rPr>
          <w:bCs/>
          <w:sz w:val="28"/>
          <w:szCs w:val="28"/>
        </w:rPr>
      </w:pPr>
    </w:p>
    <w:bookmarkEnd w:id="1"/>
    <w:p w:rsidR="00021801" w:rsidRPr="004E29EB" w:rsidRDefault="00021801" w:rsidP="00707D39">
      <w:pPr>
        <w:autoSpaceDE w:val="0"/>
        <w:autoSpaceDN w:val="0"/>
        <w:adjustRightInd w:val="0"/>
        <w:ind w:left="5812"/>
        <w:jc w:val="both"/>
        <w:rPr>
          <w:bCs/>
          <w:sz w:val="28"/>
          <w:szCs w:val="28"/>
        </w:rPr>
      </w:pPr>
    </w:p>
    <w:sectPr w:rsidR="00021801" w:rsidRPr="004E29EB" w:rsidSect="00EB6834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801" w:rsidRDefault="00021801" w:rsidP="004619F1">
      <w:r>
        <w:separator/>
      </w:r>
    </w:p>
  </w:endnote>
  <w:endnote w:type="continuationSeparator" w:id="1">
    <w:p w:rsidR="00021801" w:rsidRDefault="00021801" w:rsidP="00461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801" w:rsidRDefault="00021801" w:rsidP="004619F1">
      <w:r>
        <w:separator/>
      </w:r>
    </w:p>
  </w:footnote>
  <w:footnote w:type="continuationSeparator" w:id="1">
    <w:p w:rsidR="00021801" w:rsidRDefault="00021801" w:rsidP="004619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801" w:rsidRDefault="00021801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4.15pt;margin-top:69.6pt;width:32.65pt;height:3.6pt;z-index:-251656192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021801" w:rsidRDefault="00021801">
                <w:pPr>
                  <w:pStyle w:val="Style4"/>
                  <w:shd w:val="clear" w:color="auto" w:fill="auto"/>
                  <w:spacing w:line="240" w:lineRule="auto"/>
                </w:pPr>
                <w:r>
                  <w:rPr>
                    <w:rStyle w:val="CharStyle6"/>
                    <w:color w:val="000000"/>
                    <w:szCs w:val="8"/>
                  </w:rPr>
                  <w:t>Приложение № 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801" w:rsidRDefault="00021801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4.15pt;margin-top:69.6pt;width:32.65pt;height:3.6pt;z-index:-251654144;mso-wrap-style:none;mso-wrap-distance-left:5pt;mso-wrap-distance-right:5pt;mso-position-horizontal-relative:page;mso-position-vertical-relative:page" filled="f" stroked="f">
          <v:textbox style="mso-next-textbox:#_x0000_s2050;mso-fit-shape-to-text:t" inset="0,0,0,0">
            <w:txbxContent>
              <w:p w:rsidR="00021801" w:rsidRDefault="00021801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68962D3"/>
    <w:multiLevelType w:val="hybridMultilevel"/>
    <w:tmpl w:val="470AA4C4"/>
    <w:lvl w:ilvl="0" w:tplc="71B24DF6">
      <w:start w:val="1"/>
      <w:numFmt w:val="decimal"/>
      <w:lvlText w:val="%1."/>
      <w:lvlJc w:val="left"/>
      <w:pPr>
        <w:ind w:left="-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2">
    <w:nsid w:val="179F750F"/>
    <w:multiLevelType w:val="hybridMultilevel"/>
    <w:tmpl w:val="48D6955A"/>
    <w:lvl w:ilvl="0" w:tplc="B9068C2E">
      <w:start w:val="1"/>
      <w:numFmt w:val="decimal"/>
      <w:lvlText w:val="%1."/>
      <w:lvlJc w:val="left"/>
      <w:pPr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3">
    <w:nsid w:val="297B7C8B"/>
    <w:multiLevelType w:val="hybridMultilevel"/>
    <w:tmpl w:val="AFB8D5C6"/>
    <w:lvl w:ilvl="0" w:tplc="41B0835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CD053AC"/>
    <w:multiLevelType w:val="multilevel"/>
    <w:tmpl w:val="45DC78D8"/>
    <w:lvl w:ilvl="0">
      <w:start w:val="1"/>
      <w:numFmt w:val="decimal"/>
      <w:lvlText w:val="%1."/>
      <w:lvlJc w:val="left"/>
      <w:pPr>
        <w:ind w:left="1110" w:hanging="11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5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6">
    <w:nsid w:val="54ED573B"/>
    <w:multiLevelType w:val="hybridMultilevel"/>
    <w:tmpl w:val="0E46DC36"/>
    <w:lvl w:ilvl="0" w:tplc="E1CAAA76">
      <w:start w:val="1"/>
      <w:numFmt w:val="decimal"/>
      <w:lvlText w:val="%1."/>
      <w:lvlJc w:val="left"/>
      <w:pPr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7">
    <w:nsid w:val="55D64D8F"/>
    <w:multiLevelType w:val="hybridMultilevel"/>
    <w:tmpl w:val="60063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6D6260"/>
    <w:multiLevelType w:val="hybridMultilevel"/>
    <w:tmpl w:val="4D12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A478E0"/>
    <w:multiLevelType w:val="hybridMultilevel"/>
    <w:tmpl w:val="B34031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E6D620B"/>
    <w:multiLevelType w:val="multilevel"/>
    <w:tmpl w:val="C03EA5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7FE25723"/>
    <w:multiLevelType w:val="hybridMultilevel"/>
    <w:tmpl w:val="991E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1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2"/>
    <w:rsid w:val="000022F1"/>
    <w:rsid w:val="00004756"/>
    <w:rsid w:val="00005C99"/>
    <w:rsid w:val="00007884"/>
    <w:rsid w:val="000116E8"/>
    <w:rsid w:val="00013846"/>
    <w:rsid w:val="00014101"/>
    <w:rsid w:val="00021801"/>
    <w:rsid w:val="00025DA0"/>
    <w:rsid w:val="00030059"/>
    <w:rsid w:val="00032099"/>
    <w:rsid w:val="00036717"/>
    <w:rsid w:val="00041A6A"/>
    <w:rsid w:val="00055555"/>
    <w:rsid w:val="0005760E"/>
    <w:rsid w:val="000653B0"/>
    <w:rsid w:val="00075C24"/>
    <w:rsid w:val="00084BD7"/>
    <w:rsid w:val="000B3558"/>
    <w:rsid w:val="000B4E78"/>
    <w:rsid w:val="000C0C98"/>
    <w:rsid w:val="000C3D02"/>
    <w:rsid w:val="000E06BB"/>
    <w:rsid w:val="000E230F"/>
    <w:rsid w:val="000E621D"/>
    <w:rsid w:val="0010028A"/>
    <w:rsid w:val="001041ED"/>
    <w:rsid w:val="001078E4"/>
    <w:rsid w:val="00122994"/>
    <w:rsid w:val="00146D60"/>
    <w:rsid w:val="00151ED6"/>
    <w:rsid w:val="00156BEA"/>
    <w:rsid w:val="0018243C"/>
    <w:rsid w:val="001C1743"/>
    <w:rsid w:val="001D35FB"/>
    <w:rsid w:val="001E4549"/>
    <w:rsid w:val="001F0159"/>
    <w:rsid w:val="001F08ED"/>
    <w:rsid w:val="001F7ECA"/>
    <w:rsid w:val="00200AE6"/>
    <w:rsid w:val="002035E1"/>
    <w:rsid w:val="002063C7"/>
    <w:rsid w:val="002063E2"/>
    <w:rsid w:val="00207F32"/>
    <w:rsid w:val="00212C38"/>
    <w:rsid w:val="0022324A"/>
    <w:rsid w:val="00223F64"/>
    <w:rsid w:val="00225980"/>
    <w:rsid w:val="00226FD0"/>
    <w:rsid w:val="00227A5C"/>
    <w:rsid w:val="002303D8"/>
    <w:rsid w:val="0023235E"/>
    <w:rsid w:val="00242B1F"/>
    <w:rsid w:val="00245AD2"/>
    <w:rsid w:val="00245BC9"/>
    <w:rsid w:val="00246782"/>
    <w:rsid w:val="0025075A"/>
    <w:rsid w:val="0025284F"/>
    <w:rsid w:val="00267E67"/>
    <w:rsid w:val="002834C1"/>
    <w:rsid w:val="002A0E3D"/>
    <w:rsid w:val="002B248D"/>
    <w:rsid w:val="002C10A1"/>
    <w:rsid w:val="002F0192"/>
    <w:rsid w:val="002F5281"/>
    <w:rsid w:val="002F5B64"/>
    <w:rsid w:val="002F5CDB"/>
    <w:rsid w:val="002F6BC4"/>
    <w:rsid w:val="00300788"/>
    <w:rsid w:val="00300CF9"/>
    <w:rsid w:val="003023E2"/>
    <w:rsid w:val="00302863"/>
    <w:rsid w:val="0030757B"/>
    <w:rsid w:val="003102F6"/>
    <w:rsid w:val="00313AF5"/>
    <w:rsid w:val="00314A7D"/>
    <w:rsid w:val="003160C5"/>
    <w:rsid w:val="00316366"/>
    <w:rsid w:val="00324A08"/>
    <w:rsid w:val="00333EC6"/>
    <w:rsid w:val="00342326"/>
    <w:rsid w:val="00360E81"/>
    <w:rsid w:val="00374C51"/>
    <w:rsid w:val="00376981"/>
    <w:rsid w:val="00396331"/>
    <w:rsid w:val="003B14E2"/>
    <w:rsid w:val="003B190D"/>
    <w:rsid w:val="003C0061"/>
    <w:rsid w:val="003C345D"/>
    <w:rsid w:val="003E0B46"/>
    <w:rsid w:val="003F6BDC"/>
    <w:rsid w:val="00402FB2"/>
    <w:rsid w:val="00403539"/>
    <w:rsid w:val="00411FB1"/>
    <w:rsid w:val="00420667"/>
    <w:rsid w:val="00427556"/>
    <w:rsid w:val="0043651C"/>
    <w:rsid w:val="004444B1"/>
    <w:rsid w:val="004619F1"/>
    <w:rsid w:val="00465725"/>
    <w:rsid w:val="00483C71"/>
    <w:rsid w:val="00496FE1"/>
    <w:rsid w:val="004A0BA7"/>
    <w:rsid w:val="004A5206"/>
    <w:rsid w:val="004B61A7"/>
    <w:rsid w:val="004C18C4"/>
    <w:rsid w:val="004C3107"/>
    <w:rsid w:val="004C414D"/>
    <w:rsid w:val="004D3532"/>
    <w:rsid w:val="004D4D7D"/>
    <w:rsid w:val="004D72AF"/>
    <w:rsid w:val="004E29EB"/>
    <w:rsid w:val="004E2F10"/>
    <w:rsid w:val="00501C25"/>
    <w:rsid w:val="005041D1"/>
    <w:rsid w:val="005136CF"/>
    <w:rsid w:val="005226C8"/>
    <w:rsid w:val="00525147"/>
    <w:rsid w:val="0053048A"/>
    <w:rsid w:val="005438E9"/>
    <w:rsid w:val="00545C37"/>
    <w:rsid w:val="00550604"/>
    <w:rsid w:val="005657DA"/>
    <w:rsid w:val="005756FF"/>
    <w:rsid w:val="00576478"/>
    <w:rsid w:val="005943E2"/>
    <w:rsid w:val="005946CB"/>
    <w:rsid w:val="005A0729"/>
    <w:rsid w:val="005A70CF"/>
    <w:rsid w:val="005B37A2"/>
    <w:rsid w:val="005C2093"/>
    <w:rsid w:val="005C54D0"/>
    <w:rsid w:val="005E399E"/>
    <w:rsid w:val="005F1FE3"/>
    <w:rsid w:val="00603003"/>
    <w:rsid w:val="00604B93"/>
    <w:rsid w:val="00605478"/>
    <w:rsid w:val="00623B57"/>
    <w:rsid w:val="00633742"/>
    <w:rsid w:val="00637449"/>
    <w:rsid w:val="00681533"/>
    <w:rsid w:val="0069689D"/>
    <w:rsid w:val="006A516B"/>
    <w:rsid w:val="006A77F6"/>
    <w:rsid w:val="006C2ADF"/>
    <w:rsid w:val="006E1081"/>
    <w:rsid w:val="0070262F"/>
    <w:rsid w:val="00707D39"/>
    <w:rsid w:val="00713A0F"/>
    <w:rsid w:val="00724533"/>
    <w:rsid w:val="007332FC"/>
    <w:rsid w:val="00734F39"/>
    <w:rsid w:val="007463F8"/>
    <w:rsid w:val="00750BB6"/>
    <w:rsid w:val="00760B1F"/>
    <w:rsid w:val="00770AD5"/>
    <w:rsid w:val="0077767E"/>
    <w:rsid w:val="0079129F"/>
    <w:rsid w:val="007923E3"/>
    <w:rsid w:val="007A7C89"/>
    <w:rsid w:val="007B0941"/>
    <w:rsid w:val="007C01F3"/>
    <w:rsid w:val="007D6C10"/>
    <w:rsid w:val="007E13E4"/>
    <w:rsid w:val="007F1E40"/>
    <w:rsid w:val="0081167B"/>
    <w:rsid w:val="00817470"/>
    <w:rsid w:val="008210DB"/>
    <w:rsid w:val="00842A4C"/>
    <w:rsid w:val="00866FA4"/>
    <w:rsid w:val="00880BBD"/>
    <w:rsid w:val="008843BD"/>
    <w:rsid w:val="008944F8"/>
    <w:rsid w:val="008C518F"/>
    <w:rsid w:val="008C5EAC"/>
    <w:rsid w:val="008C6BED"/>
    <w:rsid w:val="008D2079"/>
    <w:rsid w:val="008D6DC7"/>
    <w:rsid w:val="008D6DFF"/>
    <w:rsid w:val="008E0AE7"/>
    <w:rsid w:val="009019AB"/>
    <w:rsid w:val="00907795"/>
    <w:rsid w:val="0091600E"/>
    <w:rsid w:val="009178F4"/>
    <w:rsid w:val="009211F3"/>
    <w:rsid w:val="00922730"/>
    <w:rsid w:val="0093108A"/>
    <w:rsid w:val="00944E01"/>
    <w:rsid w:val="00945F49"/>
    <w:rsid w:val="00947CB1"/>
    <w:rsid w:val="00986430"/>
    <w:rsid w:val="009A1F00"/>
    <w:rsid w:val="009A360A"/>
    <w:rsid w:val="009B0A8A"/>
    <w:rsid w:val="009B2FF5"/>
    <w:rsid w:val="009C16FE"/>
    <w:rsid w:val="009C3500"/>
    <w:rsid w:val="009D5327"/>
    <w:rsid w:val="00A20FA2"/>
    <w:rsid w:val="00A27989"/>
    <w:rsid w:val="00A31AE8"/>
    <w:rsid w:val="00A33696"/>
    <w:rsid w:val="00A36680"/>
    <w:rsid w:val="00A53DB3"/>
    <w:rsid w:val="00A626F1"/>
    <w:rsid w:val="00A75283"/>
    <w:rsid w:val="00A817A9"/>
    <w:rsid w:val="00A868F0"/>
    <w:rsid w:val="00AB4573"/>
    <w:rsid w:val="00AB473E"/>
    <w:rsid w:val="00AC06DF"/>
    <w:rsid w:val="00AD5A1A"/>
    <w:rsid w:val="00AE2D9E"/>
    <w:rsid w:val="00AE5675"/>
    <w:rsid w:val="00B05631"/>
    <w:rsid w:val="00B07E1D"/>
    <w:rsid w:val="00B12F1E"/>
    <w:rsid w:val="00B4215A"/>
    <w:rsid w:val="00B54345"/>
    <w:rsid w:val="00B60990"/>
    <w:rsid w:val="00B632C7"/>
    <w:rsid w:val="00B83128"/>
    <w:rsid w:val="00BA1FDF"/>
    <w:rsid w:val="00BA39D4"/>
    <w:rsid w:val="00BA4B23"/>
    <w:rsid w:val="00BB593A"/>
    <w:rsid w:val="00BB64D9"/>
    <w:rsid w:val="00BC4ED1"/>
    <w:rsid w:val="00BC7982"/>
    <w:rsid w:val="00BD3605"/>
    <w:rsid w:val="00BF5931"/>
    <w:rsid w:val="00C05833"/>
    <w:rsid w:val="00C1452B"/>
    <w:rsid w:val="00C418D6"/>
    <w:rsid w:val="00C65433"/>
    <w:rsid w:val="00C72041"/>
    <w:rsid w:val="00C97A9C"/>
    <w:rsid w:val="00CA63D4"/>
    <w:rsid w:val="00CA7822"/>
    <w:rsid w:val="00CA78B8"/>
    <w:rsid w:val="00CB629E"/>
    <w:rsid w:val="00CC4307"/>
    <w:rsid w:val="00CE7587"/>
    <w:rsid w:val="00D0033E"/>
    <w:rsid w:val="00D0046E"/>
    <w:rsid w:val="00D016D7"/>
    <w:rsid w:val="00D06FC8"/>
    <w:rsid w:val="00D21780"/>
    <w:rsid w:val="00D30E2A"/>
    <w:rsid w:val="00D36B42"/>
    <w:rsid w:val="00D443F8"/>
    <w:rsid w:val="00D4468A"/>
    <w:rsid w:val="00D53385"/>
    <w:rsid w:val="00D54E91"/>
    <w:rsid w:val="00D60565"/>
    <w:rsid w:val="00D61788"/>
    <w:rsid w:val="00DB3958"/>
    <w:rsid w:val="00DC26E1"/>
    <w:rsid w:val="00DC467D"/>
    <w:rsid w:val="00DC74A1"/>
    <w:rsid w:val="00DD11BC"/>
    <w:rsid w:val="00DD7BB5"/>
    <w:rsid w:val="00E06857"/>
    <w:rsid w:val="00E33E9C"/>
    <w:rsid w:val="00E364F7"/>
    <w:rsid w:val="00E675E0"/>
    <w:rsid w:val="00E71F50"/>
    <w:rsid w:val="00E93B5F"/>
    <w:rsid w:val="00E95BDB"/>
    <w:rsid w:val="00EA588B"/>
    <w:rsid w:val="00EB2237"/>
    <w:rsid w:val="00EB6834"/>
    <w:rsid w:val="00EB706A"/>
    <w:rsid w:val="00EB758F"/>
    <w:rsid w:val="00ED13B7"/>
    <w:rsid w:val="00ED719E"/>
    <w:rsid w:val="00EE0C33"/>
    <w:rsid w:val="00EE1E91"/>
    <w:rsid w:val="00EE4145"/>
    <w:rsid w:val="00F0018E"/>
    <w:rsid w:val="00F03512"/>
    <w:rsid w:val="00F15047"/>
    <w:rsid w:val="00F1560B"/>
    <w:rsid w:val="00F20D69"/>
    <w:rsid w:val="00F33A52"/>
    <w:rsid w:val="00F57243"/>
    <w:rsid w:val="00F57C19"/>
    <w:rsid w:val="00F640B2"/>
    <w:rsid w:val="00F701A6"/>
    <w:rsid w:val="00F70E3D"/>
    <w:rsid w:val="00F77D84"/>
    <w:rsid w:val="00F832C4"/>
    <w:rsid w:val="00F92605"/>
    <w:rsid w:val="00FA6C07"/>
    <w:rsid w:val="00FC7C1F"/>
    <w:rsid w:val="00FD205A"/>
    <w:rsid w:val="00FE6EC4"/>
    <w:rsid w:val="00FF4748"/>
    <w:rsid w:val="00FF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0B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40B2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40B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40B2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F640B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640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40B2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B3958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styleId="NormalWeb">
    <w:name w:val="Normal (Web)"/>
    <w:basedOn w:val="Normal"/>
    <w:uiPriority w:val="99"/>
    <w:rsid w:val="00EB706A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2063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3">
    <w:name w:val="Char Style 3"/>
    <w:link w:val="Style2"/>
    <w:uiPriority w:val="99"/>
    <w:locked/>
    <w:rsid w:val="00246782"/>
    <w:rPr>
      <w:sz w:val="8"/>
      <w:shd w:val="clear" w:color="auto" w:fill="FFFFFF"/>
    </w:rPr>
  </w:style>
  <w:style w:type="character" w:customStyle="1" w:styleId="CharStyle20">
    <w:name w:val="Char Style 20"/>
    <w:uiPriority w:val="99"/>
    <w:rsid w:val="00246782"/>
    <w:rPr>
      <w:b/>
      <w:sz w:val="10"/>
      <w:u w:val="none"/>
    </w:rPr>
  </w:style>
  <w:style w:type="paragraph" w:customStyle="1" w:styleId="Style2">
    <w:name w:val="Style 2"/>
    <w:basedOn w:val="Normal"/>
    <w:link w:val="CharStyle3"/>
    <w:uiPriority w:val="99"/>
    <w:rsid w:val="00246782"/>
    <w:pPr>
      <w:widowControl w:val="0"/>
      <w:shd w:val="clear" w:color="auto" w:fill="FFFFFF"/>
      <w:spacing w:after="60" w:line="110" w:lineRule="exact"/>
    </w:pPr>
    <w:rPr>
      <w:rFonts w:ascii="Calibri" w:eastAsia="Calibri" w:hAnsi="Calibri"/>
      <w:sz w:val="8"/>
      <w:szCs w:val="8"/>
    </w:rPr>
  </w:style>
  <w:style w:type="character" w:customStyle="1" w:styleId="CharStyle8">
    <w:name w:val="Char Style 8"/>
    <w:link w:val="Style7"/>
    <w:uiPriority w:val="99"/>
    <w:locked/>
    <w:rsid w:val="00246782"/>
    <w:rPr>
      <w:b/>
      <w:sz w:val="10"/>
      <w:shd w:val="clear" w:color="auto" w:fill="FFFFFF"/>
    </w:rPr>
  </w:style>
  <w:style w:type="paragraph" w:customStyle="1" w:styleId="Style7">
    <w:name w:val="Style 7"/>
    <w:basedOn w:val="Normal"/>
    <w:link w:val="CharStyle8"/>
    <w:uiPriority w:val="99"/>
    <w:rsid w:val="00246782"/>
    <w:pPr>
      <w:widowControl w:val="0"/>
      <w:shd w:val="clear" w:color="auto" w:fill="FFFFFF"/>
      <w:spacing w:before="60" w:after="60" w:line="149" w:lineRule="exact"/>
    </w:pPr>
    <w:rPr>
      <w:rFonts w:ascii="Calibri" w:eastAsia="Calibri" w:hAnsi="Calibri"/>
      <w:b/>
      <w:bCs/>
      <w:sz w:val="10"/>
      <w:szCs w:val="10"/>
    </w:rPr>
  </w:style>
  <w:style w:type="character" w:customStyle="1" w:styleId="CharStyle9Exact">
    <w:name w:val="Char Style 9 Exact"/>
    <w:uiPriority w:val="99"/>
    <w:rsid w:val="00226FD0"/>
    <w:rPr>
      <w:b/>
      <w:spacing w:val="-2"/>
      <w:sz w:val="9"/>
      <w:u w:val="none"/>
    </w:rPr>
  </w:style>
  <w:style w:type="character" w:customStyle="1" w:styleId="CharStyle22">
    <w:name w:val="Char Style 22"/>
    <w:link w:val="Style21"/>
    <w:uiPriority w:val="99"/>
    <w:locked/>
    <w:rsid w:val="00226FD0"/>
    <w:rPr>
      <w:b/>
      <w:sz w:val="10"/>
      <w:shd w:val="clear" w:color="auto" w:fill="FFFFFF"/>
    </w:rPr>
  </w:style>
  <w:style w:type="paragraph" w:customStyle="1" w:styleId="Style21">
    <w:name w:val="Style 21"/>
    <w:basedOn w:val="Normal"/>
    <w:link w:val="CharStyle22"/>
    <w:uiPriority w:val="99"/>
    <w:rsid w:val="00226FD0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z w:val="10"/>
      <w:szCs w:val="10"/>
    </w:rPr>
  </w:style>
  <w:style w:type="paragraph" w:styleId="ListParagraph">
    <w:name w:val="List Paragraph"/>
    <w:basedOn w:val="Normal"/>
    <w:uiPriority w:val="99"/>
    <w:qFormat/>
    <w:rsid w:val="0005760E"/>
    <w:pPr>
      <w:ind w:left="720"/>
      <w:contextualSpacing/>
    </w:pPr>
  </w:style>
  <w:style w:type="character" w:customStyle="1" w:styleId="CharStyle5">
    <w:name w:val="Char Style 5"/>
    <w:link w:val="Style4"/>
    <w:uiPriority w:val="99"/>
    <w:locked/>
    <w:rsid w:val="00A33696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A33696"/>
    <w:rPr>
      <w:sz w:val="8"/>
      <w:u w:val="none"/>
    </w:rPr>
  </w:style>
  <w:style w:type="character" w:customStyle="1" w:styleId="CharStyle12">
    <w:name w:val="Char Style 12"/>
    <w:link w:val="Style11"/>
    <w:uiPriority w:val="99"/>
    <w:locked/>
    <w:rsid w:val="00A33696"/>
    <w:rPr>
      <w:b/>
      <w:sz w:val="13"/>
      <w:shd w:val="clear" w:color="auto" w:fill="FFFFFF"/>
    </w:rPr>
  </w:style>
  <w:style w:type="character" w:customStyle="1" w:styleId="CharStyle15">
    <w:name w:val="Char Style 15"/>
    <w:link w:val="Style14"/>
    <w:uiPriority w:val="99"/>
    <w:locked/>
    <w:rsid w:val="00A33696"/>
    <w:rPr>
      <w:sz w:val="9"/>
      <w:shd w:val="clear" w:color="auto" w:fill="FFFFFF"/>
    </w:rPr>
  </w:style>
  <w:style w:type="character" w:customStyle="1" w:styleId="CharStyle19">
    <w:name w:val="Char Style 19"/>
    <w:link w:val="Style18"/>
    <w:uiPriority w:val="99"/>
    <w:locked/>
    <w:rsid w:val="00A33696"/>
    <w:rPr>
      <w:b/>
      <w:sz w:val="11"/>
      <w:shd w:val="clear" w:color="auto" w:fill="FFFFFF"/>
    </w:rPr>
  </w:style>
  <w:style w:type="paragraph" w:customStyle="1" w:styleId="Style4">
    <w:name w:val="Style 4"/>
    <w:basedOn w:val="Normal"/>
    <w:link w:val="CharStyle5"/>
    <w:uiPriority w:val="99"/>
    <w:rsid w:val="00A33696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10"/>
      <w:szCs w:val="10"/>
    </w:rPr>
  </w:style>
  <w:style w:type="paragraph" w:customStyle="1" w:styleId="Style11">
    <w:name w:val="Style 11"/>
    <w:basedOn w:val="Normal"/>
    <w:link w:val="CharStyle12"/>
    <w:uiPriority w:val="99"/>
    <w:rsid w:val="00A33696"/>
    <w:pPr>
      <w:widowControl w:val="0"/>
      <w:shd w:val="clear" w:color="auto" w:fill="FFFFFF"/>
      <w:spacing w:line="240" w:lineRule="atLeast"/>
      <w:outlineLvl w:val="0"/>
    </w:pPr>
    <w:rPr>
      <w:rFonts w:ascii="Calibri" w:eastAsia="Calibri" w:hAnsi="Calibri"/>
      <w:b/>
      <w:bCs/>
      <w:sz w:val="13"/>
      <w:szCs w:val="13"/>
    </w:rPr>
  </w:style>
  <w:style w:type="paragraph" w:customStyle="1" w:styleId="Style14">
    <w:name w:val="Style 14"/>
    <w:basedOn w:val="Normal"/>
    <w:link w:val="CharStyle15"/>
    <w:uiPriority w:val="99"/>
    <w:rsid w:val="00A33696"/>
    <w:pPr>
      <w:widowControl w:val="0"/>
      <w:shd w:val="clear" w:color="auto" w:fill="FFFFFF"/>
      <w:spacing w:line="240" w:lineRule="atLeast"/>
      <w:ind w:hanging="440"/>
      <w:jc w:val="both"/>
    </w:pPr>
    <w:rPr>
      <w:rFonts w:ascii="Calibri" w:eastAsia="Calibri" w:hAnsi="Calibri"/>
      <w:sz w:val="9"/>
      <w:szCs w:val="9"/>
    </w:rPr>
  </w:style>
  <w:style w:type="paragraph" w:customStyle="1" w:styleId="Style18">
    <w:name w:val="Style 18"/>
    <w:basedOn w:val="Normal"/>
    <w:link w:val="CharStyle19"/>
    <w:uiPriority w:val="99"/>
    <w:rsid w:val="00A33696"/>
    <w:pPr>
      <w:widowControl w:val="0"/>
      <w:shd w:val="clear" w:color="auto" w:fill="FFFFFF"/>
      <w:spacing w:after="120" w:line="240" w:lineRule="atLeast"/>
      <w:outlineLvl w:val="1"/>
    </w:pPr>
    <w:rPr>
      <w:rFonts w:ascii="Calibri" w:eastAsia="Calibri" w:hAnsi="Calibri"/>
      <w:b/>
      <w:bCs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7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2</Pages>
  <Words>365</Words>
  <Characters>2087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111</cp:lastModifiedBy>
  <cp:revision>16</cp:revision>
  <cp:lastPrinted>2020-03-18T08:49:00Z</cp:lastPrinted>
  <dcterms:created xsi:type="dcterms:W3CDTF">2020-02-11T12:00:00Z</dcterms:created>
  <dcterms:modified xsi:type="dcterms:W3CDTF">2020-03-31T08:20:00Z</dcterms:modified>
</cp:coreProperties>
</file>