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5BFC" w:rsidRPr="004B0E2F" w:rsidRDefault="00D95BFC" w:rsidP="002A1413">
      <w:pPr>
        <w:jc w:val="center"/>
        <w:rPr>
          <w:sz w:val="40"/>
          <w:szCs w:val="40"/>
        </w:rPr>
      </w:pPr>
      <w:r w:rsidRPr="0039516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-1" style="width:63pt;height:1in;visibility:visible">
            <v:imagedata r:id="rId7" o:title=""/>
          </v:shape>
        </w:pict>
      </w:r>
    </w:p>
    <w:tbl>
      <w:tblPr>
        <w:tblpPr w:leftFromText="180" w:rightFromText="180" w:bottomFromText="20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D95BFC" w:rsidRPr="004B0E2F" w:rsidTr="009254EB">
        <w:trPr>
          <w:trHeight w:val="397"/>
        </w:trPr>
        <w:tc>
          <w:tcPr>
            <w:tcW w:w="9600" w:type="dxa"/>
          </w:tcPr>
          <w:tbl>
            <w:tblPr>
              <w:tblpPr w:leftFromText="180" w:rightFromText="180" w:vertAnchor="text" w:horzAnchor="margin" w:tblpY="13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606"/>
            </w:tblGrid>
            <w:tr w:rsidR="00D95BFC" w:rsidRPr="004B3CA9" w:rsidTr="00F53096">
              <w:tc>
                <w:tcPr>
                  <w:tcW w:w="9606" w:type="dxa"/>
                </w:tcPr>
                <w:p w:rsidR="00D95BFC" w:rsidRPr="004B3CA9" w:rsidRDefault="00D95BFC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D95BFC" w:rsidRPr="004B3CA9" w:rsidRDefault="00D95BFC" w:rsidP="00142C80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 xml:space="preserve">ПОСЕЛЬСКОГО СЕЛЬСОВЕТА  </w:t>
                  </w:r>
                </w:p>
                <w:p w:rsidR="00D95BFC" w:rsidRPr="004B3CA9" w:rsidRDefault="00D95BFC" w:rsidP="00142C80">
                  <w:pPr>
                    <w:jc w:val="center"/>
                    <w:rPr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КУЗНЕЦКОГО РАЙОНА  ПЕНЗЕНСКОЙ ОБЛАСТИ</w:t>
                  </w:r>
                </w:p>
                <w:p w:rsidR="00D95BFC" w:rsidRPr="004B3CA9" w:rsidRDefault="00D95BFC" w:rsidP="00142C80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B3CA9">
                    <w:rPr>
                      <w:b/>
                      <w:color w:val="000000"/>
                      <w:sz w:val="28"/>
                      <w:szCs w:val="28"/>
                    </w:rPr>
                    <w:t xml:space="preserve">СЕДЬМОГО СОЗЫВА </w:t>
                  </w:r>
                </w:p>
              </w:tc>
            </w:tr>
            <w:tr w:rsidR="00D95BFC" w:rsidRPr="004B3CA9" w:rsidTr="00F53096">
              <w:trPr>
                <w:trHeight w:val="107"/>
              </w:trPr>
              <w:tc>
                <w:tcPr>
                  <w:tcW w:w="9606" w:type="dxa"/>
                </w:tcPr>
                <w:p w:rsidR="00D95BFC" w:rsidRPr="004B3CA9" w:rsidRDefault="00D95BFC" w:rsidP="00142C80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D95BFC" w:rsidRPr="004B3CA9" w:rsidRDefault="00D95BFC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D95BFC" w:rsidRPr="004B3CA9" w:rsidRDefault="00D95BFC" w:rsidP="00142C8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B3CA9">
              <w:rPr>
                <w:b/>
                <w:sz w:val="28"/>
                <w:szCs w:val="28"/>
              </w:rPr>
              <w:t>РЕШЕНИЕ</w:t>
            </w:r>
          </w:p>
          <w:p w:rsidR="00D95BFC" w:rsidRPr="004B3CA9" w:rsidRDefault="00D95BFC" w:rsidP="00142C80">
            <w:pPr>
              <w:tabs>
                <w:tab w:val="left" w:pos="4320"/>
              </w:tabs>
              <w:jc w:val="center"/>
            </w:pPr>
          </w:p>
          <w:p w:rsidR="00D95BFC" w:rsidRDefault="00D95BFC" w:rsidP="00142C80">
            <w:pPr>
              <w:tabs>
                <w:tab w:val="left" w:pos="4320"/>
              </w:tabs>
              <w:jc w:val="center"/>
            </w:pPr>
            <w:r>
              <w:t xml:space="preserve">от </w:t>
            </w:r>
            <w:r w:rsidRPr="007D6841">
              <w:t xml:space="preserve">19 </w:t>
            </w:r>
            <w:r>
              <w:t xml:space="preserve">июня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t>2020</w:t>
              </w:r>
              <w:r w:rsidRPr="004B3CA9">
                <w:t xml:space="preserve"> г</w:t>
              </w:r>
            </w:smartTag>
            <w:r w:rsidRPr="004B3CA9">
              <w:t xml:space="preserve">.                                                                            №  </w:t>
            </w:r>
            <w:r w:rsidRPr="00C75996">
              <w:t>7</w:t>
            </w:r>
            <w:r>
              <w:t>9</w:t>
            </w:r>
            <w:r w:rsidRPr="004B3CA9">
              <w:t>-</w:t>
            </w:r>
            <w:r>
              <w:t>19</w:t>
            </w:r>
            <w:r w:rsidRPr="004B3CA9">
              <w:t>/7</w:t>
            </w:r>
          </w:p>
          <w:p w:rsidR="00D95BFC" w:rsidRPr="004B3CA9" w:rsidRDefault="00D95BFC" w:rsidP="00142C80">
            <w:pPr>
              <w:tabs>
                <w:tab w:val="left" w:pos="4320"/>
              </w:tabs>
              <w:jc w:val="center"/>
            </w:pPr>
          </w:p>
          <w:p w:rsidR="00D95BFC" w:rsidRPr="004B3CA9" w:rsidRDefault="00D95BFC" w:rsidP="00142C80">
            <w:pPr>
              <w:tabs>
                <w:tab w:val="left" w:pos="4320"/>
              </w:tabs>
              <w:jc w:val="center"/>
            </w:pPr>
            <w:r w:rsidRPr="004B3CA9">
              <w:t>с. Поселки</w:t>
            </w:r>
          </w:p>
          <w:p w:rsidR="00D95BFC" w:rsidRPr="004B0E2F" w:rsidRDefault="00D95BFC" w:rsidP="00ED76C2">
            <w:pPr>
              <w:jc w:val="center"/>
            </w:pPr>
          </w:p>
          <w:p w:rsidR="00D95BFC" w:rsidRPr="004B0E2F" w:rsidRDefault="00D95BFC" w:rsidP="00BE589F">
            <w:pPr>
              <w:jc w:val="center"/>
            </w:pPr>
            <w:r w:rsidRPr="004B0E2F">
              <w:rPr>
                <w:b/>
                <w:sz w:val="28"/>
                <w:szCs w:val="28"/>
              </w:rPr>
              <w:t>О внесении изменений в решение Комитета местного самоуправления Посельского сельсовета Кузнецкого района Пензенской области от 2</w:t>
            </w:r>
            <w:r>
              <w:rPr>
                <w:b/>
                <w:sz w:val="28"/>
                <w:szCs w:val="28"/>
              </w:rPr>
              <w:t>5</w:t>
            </w:r>
            <w:r w:rsidRPr="004B0E2F">
              <w:rPr>
                <w:b/>
                <w:sz w:val="28"/>
                <w:szCs w:val="28"/>
              </w:rPr>
              <w:t>.12.201</w:t>
            </w:r>
            <w:r>
              <w:rPr>
                <w:b/>
                <w:sz w:val="28"/>
                <w:szCs w:val="28"/>
              </w:rPr>
              <w:t>9</w:t>
            </w:r>
            <w:r w:rsidRPr="004B0E2F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45-7</w:t>
            </w:r>
            <w:r w:rsidRPr="004B0E2F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7</w:t>
            </w:r>
            <w:r w:rsidRPr="004B0E2F">
              <w:rPr>
                <w:b/>
                <w:sz w:val="28"/>
                <w:szCs w:val="28"/>
              </w:rPr>
              <w:t xml:space="preserve">  «О бюджете Посельского сельсовета Кузнецкого района Пензенской области на 20</w:t>
            </w:r>
            <w:r>
              <w:rPr>
                <w:b/>
                <w:sz w:val="28"/>
                <w:szCs w:val="28"/>
              </w:rPr>
              <w:t>20</w:t>
            </w:r>
            <w:r w:rsidRPr="004B0E2F">
              <w:rPr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b/>
                <w:sz w:val="28"/>
                <w:szCs w:val="28"/>
              </w:rPr>
              <w:t>1</w:t>
            </w:r>
            <w:r w:rsidRPr="004B0E2F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2</w:t>
            </w:r>
            <w:r w:rsidRPr="004B0E2F"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D95BFC" w:rsidRPr="004B0E2F" w:rsidRDefault="00D95BFC" w:rsidP="009254EB">
      <w:pPr>
        <w:jc w:val="both"/>
        <w:rPr>
          <w:kern w:val="28"/>
          <w:sz w:val="28"/>
        </w:rPr>
      </w:pPr>
      <w:r w:rsidRPr="004B0E2F">
        <w:rPr>
          <w:kern w:val="28"/>
          <w:sz w:val="28"/>
        </w:rPr>
        <w:t xml:space="preserve">Руководствуясь Бюджетным кодексом Российской Федерации, Налоговым кодексом Российской Федерации, Уставом Посельского сельсовета Кузнецкого района Пензенской области, 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</w:p>
    <w:p w:rsidR="00D95BFC" w:rsidRPr="004B0E2F" w:rsidRDefault="00D95BFC" w:rsidP="009254EB">
      <w:pPr>
        <w:jc w:val="both"/>
        <w:rPr>
          <w:kern w:val="28"/>
          <w:sz w:val="28"/>
        </w:rPr>
      </w:pPr>
    </w:p>
    <w:p w:rsidR="00D95BFC" w:rsidRPr="004B0E2F" w:rsidRDefault="00D95BFC" w:rsidP="00C80B33">
      <w:pPr>
        <w:jc w:val="center"/>
        <w:rPr>
          <w:sz w:val="28"/>
          <w:szCs w:val="28"/>
        </w:rPr>
      </w:pPr>
      <w:r w:rsidRPr="004B0E2F">
        <w:rPr>
          <w:b/>
          <w:sz w:val="28"/>
          <w:szCs w:val="28"/>
        </w:rPr>
        <w:t>Комитета местного самоуправления Посельского сельсовета</w:t>
      </w:r>
    </w:p>
    <w:p w:rsidR="00D95BFC" w:rsidRPr="004B0E2F" w:rsidRDefault="00D95BFC" w:rsidP="00C80B33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Кузнецкого района Пензенской области решил:</w:t>
      </w:r>
    </w:p>
    <w:p w:rsidR="00D95BFC" w:rsidRPr="004B0E2F" w:rsidRDefault="00D95BFC" w:rsidP="00C80B33">
      <w:pPr>
        <w:jc w:val="center"/>
        <w:rPr>
          <w:b/>
          <w:sz w:val="28"/>
          <w:szCs w:val="28"/>
        </w:rPr>
      </w:pPr>
    </w:p>
    <w:p w:rsidR="00D95BFC" w:rsidRPr="004B0E2F" w:rsidRDefault="00D95BFC" w:rsidP="009254EB">
      <w:pPr>
        <w:jc w:val="both"/>
        <w:rPr>
          <w:b/>
          <w:sz w:val="28"/>
          <w:szCs w:val="28"/>
        </w:rPr>
      </w:pPr>
      <w:r w:rsidRPr="004B0E2F">
        <w:rPr>
          <w:sz w:val="28"/>
          <w:szCs w:val="28"/>
        </w:rPr>
        <w:t>1. Внести в решение Комитета местного самоуправления Посельского сельсовета Кузнецкого района Пензенской области от 2</w:t>
      </w:r>
      <w:r>
        <w:rPr>
          <w:sz w:val="28"/>
          <w:szCs w:val="28"/>
        </w:rPr>
        <w:t>5</w:t>
      </w:r>
      <w:r w:rsidRPr="004B0E2F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4B0E2F">
        <w:rPr>
          <w:sz w:val="28"/>
          <w:szCs w:val="28"/>
        </w:rPr>
        <w:t xml:space="preserve"> № </w:t>
      </w:r>
      <w:r>
        <w:rPr>
          <w:sz w:val="28"/>
          <w:szCs w:val="28"/>
        </w:rPr>
        <w:t>45</w:t>
      </w:r>
      <w:r w:rsidRPr="004B0E2F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 xml:space="preserve"> «О бюджете Посельского сельсовета 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годов (с изменениями) (далее - решение) следующие изменения:1.</w:t>
      </w:r>
    </w:p>
    <w:p w:rsidR="00D95BFC" w:rsidRPr="004B0E2F" w:rsidRDefault="00D95BFC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1.1.</w:t>
      </w:r>
      <w:r w:rsidRPr="004B0E2F">
        <w:rPr>
          <w:sz w:val="28"/>
          <w:szCs w:val="28"/>
        </w:rPr>
        <w:tab/>
        <w:t>Пункт 1 решения изложить в новой редакции:</w:t>
      </w:r>
    </w:p>
    <w:p w:rsidR="00D95BFC" w:rsidRPr="004B0E2F" w:rsidRDefault="00D95BFC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«1. Утвердить основные характеристики бюджета Посельского сельсовета 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год:</w:t>
      </w:r>
    </w:p>
    <w:p w:rsidR="00D95BFC" w:rsidRPr="004B0E2F" w:rsidRDefault="00D95BFC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1) прогнозируемый общий объем доходов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10 539,484</w:t>
      </w:r>
      <w:r w:rsidRPr="004B0E2F">
        <w:rPr>
          <w:sz w:val="28"/>
          <w:szCs w:val="28"/>
        </w:rPr>
        <w:t>тыс. рублей;</w:t>
      </w:r>
    </w:p>
    <w:p w:rsidR="00D95BFC" w:rsidRPr="004B0E2F" w:rsidRDefault="00D95BFC" w:rsidP="00C80B33">
      <w:pPr>
        <w:ind w:firstLine="567"/>
        <w:contextualSpacing/>
        <w:jc w:val="both"/>
        <w:rPr>
          <w:sz w:val="28"/>
          <w:szCs w:val="28"/>
        </w:rPr>
      </w:pPr>
      <w:r w:rsidRPr="004B0E2F">
        <w:rPr>
          <w:sz w:val="28"/>
          <w:szCs w:val="28"/>
        </w:rPr>
        <w:t xml:space="preserve">2) общий объем расходов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11 361,159</w:t>
      </w:r>
      <w:r w:rsidRPr="004B0E2F">
        <w:rPr>
          <w:sz w:val="28"/>
          <w:szCs w:val="28"/>
        </w:rPr>
        <w:t xml:space="preserve"> тыс. рублей;</w:t>
      </w:r>
    </w:p>
    <w:p w:rsidR="00D95BFC" w:rsidRPr="004B0E2F" w:rsidRDefault="00D95BFC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3) размер резервного фонда администрации Посельского сельсовета Кузнецкого района Пензенской области в сумме 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>0,0 тыс. рублей;</w:t>
      </w:r>
    </w:p>
    <w:p w:rsidR="00D95BFC" w:rsidRPr="004B0E2F" w:rsidRDefault="00D95BFC" w:rsidP="00C80B33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4) верхний предел муниципального долга Посельского сельсовета Кузнецкого района Пензенской области на 01 января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года в сумме      0,0 тыс. рублей, в том числе верхний предел долга по муниципальным гарантиям соответствующим нулевому значению;</w:t>
      </w:r>
    </w:p>
    <w:p w:rsidR="00D95BFC" w:rsidRPr="004B0E2F" w:rsidRDefault="00D95BFC" w:rsidP="00C80B33">
      <w:pPr>
        <w:pStyle w:val="1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4B0E2F">
        <w:rPr>
          <w:sz w:val="28"/>
          <w:szCs w:val="28"/>
        </w:rPr>
        <w:t xml:space="preserve">5) прогнозируемый дефицит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821,675</w:t>
      </w:r>
      <w:r w:rsidRPr="004B0E2F">
        <w:rPr>
          <w:sz w:val="28"/>
          <w:szCs w:val="28"/>
        </w:rPr>
        <w:t xml:space="preserve"> тыс. рублей.</w:t>
      </w:r>
    </w:p>
    <w:p w:rsidR="00D95BFC" w:rsidRPr="004B0E2F" w:rsidRDefault="00D95BFC" w:rsidP="00147C15">
      <w:pPr>
        <w:pStyle w:val="1"/>
        <w:numPr>
          <w:ilvl w:val="0"/>
          <w:numId w:val="0"/>
        </w:numPr>
        <w:contextualSpacing/>
        <w:rPr>
          <w:sz w:val="28"/>
          <w:szCs w:val="28"/>
          <w:highlight w:val="yellow"/>
        </w:rPr>
        <w:sectPr w:rsidR="00D95BFC" w:rsidRPr="004B0E2F" w:rsidSect="004B0E2F"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95BFC" w:rsidRDefault="00D95BFC" w:rsidP="00007F49">
      <w:pPr>
        <w:pStyle w:val="Heading8"/>
        <w:spacing w:after="0" w:line="240" w:lineRule="auto"/>
      </w:pPr>
    </w:p>
    <w:p w:rsidR="00D95BFC" w:rsidRPr="004B0E2F" w:rsidRDefault="00D95BFC" w:rsidP="00321195">
      <w:pPr>
        <w:pStyle w:val="Heading8"/>
        <w:keepNext/>
        <w:tabs>
          <w:tab w:val="left" w:pos="7655"/>
        </w:tabs>
        <w:spacing w:after="0" w:line="240" w:lineRule="auto"/>
        <w:ind w:left="0" w:right="-52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Приложение № 9 к решению изложить в новой редакции:</w:t>
      </w:r>
    </w:p>
    <w:p w:rsidR="00D95BFC" w:rsidRPr="004B0E2F" w:rsidRDefault="00D95BFC" w:rsidP="007C4C01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</w:pPr>
    </w:p>
    <w:p w:rsidR="00D95BFC" w:rsidRPr="004B0E2F" w:rsidRDefault="00D95BFC" w:rsidP="007C4C01">
      <w:pPr>
        <w:pStyle w:val="Heading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 w:rsidRPr="004B0E2F">
        <w:tab/>
        <w:t>Приложение № 9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D95BFC" w:rsidRDefault="00D95BFC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от 25 декабря </w:t>
      </w:r>
      <w:smartTag w:uri="urn:schemas-microsoft-com:office:smarttags" w:element="metricconverter">
        <w:smartTagPr>
          <w:attr w:name="ProductID" w:val="2019 г"/>
        </w:smartTagPr>
        <w:r w:rsidRPr="004B3CA9">
          <w:rPr>
            <w:b w:val="0"/>
            <w:bCs w:val="0"/>
            <w:i w:val="0"/>
            <w:iCs w:val="0"/>
            <w:kern w:val="28"/>
            <w:sz w:val="24"/>
            <w:szCs w:val="24"/>
            <w:lang w:val="ru-RU" w:eastAsia="ru-RU"/>
          </w:rPr>
          <w:t>2019 г</w:t>
        </w:r>
      </w:smartTag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. № 45-7/7</w:t>
      </w:r>
    </w:p>
    <w:p w:rsidR="00D95BFC" w:rsidRPr="00142C80" w:rsidRDefault="00D95BFC" w:rsidP="00142C80"/>
    <w:p w:rsidR="00D95BFC" w:rsidRPr="004B0E2F" w:rsidRDefault="00D95BFC" w:rsidP="00B663FC">
      <w:pPr>
        <w:pStyle w:val="2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4B0E2F">
        <w:rPr>
          <w:sz w:val="28"/>
          <w:szCs w:val="28"/>
        </w:rPr>
        <w:t>Распределение бюджетных ассигнований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 годов по разделам, подразделам, целевым статьям (муниципальным программам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 xml:space="preserve">Кузнецкого района </w:t>
      </w:r>
      <w:r w:rsidRPr="004B0E2F">
        <w:rPr>
          <w:bCs/>
          <w:sz w:val="28"/>
          <w:szCs w:val="28"/>
        </w:rPr>
        <w:t xml:space="preserve">Пензенской области </w:t>
      </w:r>
      <w:r w:rsidRPr="004B0E2F">
        <w:rPr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расходов бюджета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области.</w:t>
      </w:r>
    </w:p>
    <w:p w:rsidR="00D95BFC" w:rsidRDefault="00D95BFC" w:rsidP="00B663FC">
      <w:pPr>
        <w:ind w:right="-173"/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D95BFC" w:rsidRDefault="00D95BFC" w:rsidP="00B663FC">
      <w:pPr>
        <w:ind w:right="-173"/>
        <w:jc w:val="right"/>
        <w:rPr>
          <w:szCs w:val="24"/>
        </w:rPr>
      </w:pPr>
    </w:p>
    <w:p w:rsidR="00D95BFC" w:rsidRDefault="00D95BFC" w:rsidP="00B663FC">
      <w:pPr>
        <w:ind w:right="-173"/>
        <w:jc w:val="right"/>
        <w:rPr>
          <w:szCs w:val="24"/>
        </w:rPr>
      </w:pPr>
    </w:p>
    <w:tbl>
      <w:tblPr>
        <w:tblW w:w="14394" w:type="dxa"/>
        <w:tblInd w:w="113" w:type="dxa"/>
        <w:tblLook w:val="00A0"/>
      </w:tblPr>
      <w:tblGrid>
        <w:gridCol w:w="5196"/>
        <w:gridCol w:w="778"/>
        <w:gridCol w:w="1109"/>
        <w:gridCol w:w="499"/>
        <w:gridCol w:w="406"/>
        <w:gridCol w:w="510"/>
        <w:gridCol w:w="1164"/>
        <w:gridCol w:w="980"/>
        <w:gridCol w:w="1321"/>
        <w:gridCol w:w="1207"/>
        <w:gridCol w:w="1224"/>
      </w:tblGrid>
      <w:tr w:rsidR="00D95BFC" w:rsidRPr="007D6841" w:rsidTr="007D6841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jc w:val="center"/>
            </w:pPr>
            <w:r w:rsidRPr="007D6841">
              <w:t>Наименование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95BFC" w:rsidRPr="007D6841" w:rsidRDefault="00D95BFC" w:rsidP="007D6841">
            <w:r w:rsidRPr="007D6841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95BFC" w:rsidRPr="007D6841" w:rsidRDefault="00D95BFC" w:rsidP="007D6841">
            <w:r w:rsidRPr="007D6841">
              <w:t>Подраздел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95BFC" w:rsidRPr="007D6841" w:rsidRDefault="00D95BFC" w:rsidP="007D6841">
            <w:r w:rsidRPr="007D6841">
              <w:t>Целевая статья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95BFC" w:rsidRPr="007D6841" w:rsidRDefault="00D95BFC" w:rsidP="007D6841">
            <w:r w:rsidRPr="007D6841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jc w:val="center"/>
            </w:pPr>
            <w:r w:rsidRPr="007D6841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jc w:val="center"/>
            </w:pPr>
            <w:r w:rsidRPr="007D6841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jc w:val="center"/>
            </w:pPr>
            <w:r w:rsidRPr="007D6841">
              <w:t>2022 год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2 776,200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2 889,482</w:t>
            </w:r>
          </w:p>
        </w:tc>
      </w:tr>
      <w:tr w:rsidR="00D95BFC" w:rsidRPr="007D6841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2 756,200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2 869,482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2 756,200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2 869,482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889,411</w:t>
            </w:r>
          </w:p>
        </w:tc>
      </w:tr>
      <w:tr w:rsidR="00D95BFC" w:rsidRPr="007D6841" w:rsidTr="007D6841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889,411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889,411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1 427,950</w:t>
            </w:r>
          </w:p>
        </w:tc>
      </w:tr>
      <w:tr w:rsidR="00D95BFC" w:rsidRPr="007D6841" w:rsidTr="007D6841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1 427,950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1 427,950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516,794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532,121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467,794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485,121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467,794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485,121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47,000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20,000</w:t>
            </w:r>
          </w:p>
        </w:tc>
      </w:tr>
      <w:tr w:rsidR="00D95BFC" w:rsidRPr="007D6841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D6841">
              <w:rPr>
                <w:spacing w:val="-2"/>
                <w:szCs w:val="24"/>
              </w:rPr>
              <w:t xml:space="preserve">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Резервные средства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211,400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257,960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207,000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255,160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205,000</w:t>
            </w:r>
          </w:p>
        </w:tc>
      </w:tr>
      <w:tr w:rsidR="00D95BFC" w:rsidRPr="007D6841" w:rsidTr="007D6841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D6841">
              <w:rPr>
                <w:spacing w:val="-2"/>
                <w:szCs w:val="24"/>
              </w:rPr>
              <w:t xml:space="preserve">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</w:tr>
      <w:tr w:rsidR="00D95BFC" w:rsidRPr="007D6841" w:rsidTr="007D6841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</w:tr>
      <w:tr w:rsidR="00D95BFC" w:rsidRPr="007D6841" w:rsidTr="007D6841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</w:tr>
      <w:tr w:rsidR="00D95BFC" w:rsidRPr="007D6841" w:rsidTr="007D6841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959,000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7D6841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779,000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7D6841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779,000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1060,182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779,000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1060,182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439,000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436,000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346,000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624</w:t>
            </w:r>
            <w:r w:rsidRPr="007D6841">
              <w:rPr>
                <w:szCs w:val="24"/>
              </w:rPr>
              <w:t>,</w:t>
            </w:r>
            <w:r w:rsidRPr="007D6841">
              <w:rPr>
                <w:szCs w:val="24"/>
                <w:lang w:val="en-US"/>
              </w:rPr>
              <w:t>182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524</w:t>
            </w:r>
            <w:r w:rsidRPr="007D6841">
              <w:rPr>
                <w:szCs w:val="24"/>
              </w:rPr>
              <w:t>,</w:t>
            </w:r>
            <w:r w:rsidRPr="007D6841">
              <w:rPr>
                <w:szCs w:val="24"/>
                <w:lang w:val="en-US"/>
              </w:rPr>
              <w:t>182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524,</w:t>
            </w:r>
            <w:r w:rsidRPr="007D6841">
              <w:rPr>
                <w:szCs w:val="24"/>
                <w:lang w:val="en-US"/>
              </w:rPr>
              <w:t>182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524.182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180,000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180,000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3 485,983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753,000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1205,076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420,000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202,000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172,000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172,000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172,000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30,000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1003,</w:t>
            </w:r>
            <w:r w:rsidRPr="007D6841">
              <w:rPr>
                <w:szCs w:val="24"/>
                <w:lang w:val="en-US"/>
              </w:rPr>
              <w:t>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310,000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1003.076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310,000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  <w:lang w:val="en-US"/>
              </w:rPr>
              <w:t>0.00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2277,907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330,000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505,00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330,000</w:t>
            </w:r>
          </w:p>
        </w:tc>
      </w:tr>
      <w:tr w:rsidR="00D95BFC" w:rsidRPr="007D6841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505,000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330,000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505,000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330,000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280,000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обустройство детской игровой площадки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67190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110,000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1523,827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</w:p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</w:p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</w:p>
          <w:p w:rsidR="00D95BFC" w:rsidRPr="007D6841" w:rsidRDefault="00D95BFC" w:rsidP="007D6841">
            <w:pPr>
              <w:rPr>
                <w:szCs w:val="24"/>
              </w:rPr>
            </w:pPr>
          </w:p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</w:p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</w:rPr>
              <w:t>26,000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  <w:lang w:val="en-US"/>
              </w:rPr>
            </w:pPr>
            <w:r w:rsidRPr="007D6841"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2</w:t>
            </w:r>
          </w:p>
          <w:p w:rsidR="00D95BFC" w:rsidRPr="007D6841" w:rsidRDefault="00D95BFC" w:rsidP="007D6841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</w:pPr>
            <w:r w:rsidRPr="007D6841"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</w:pPr>
            <w:r w:rsidRPr="007D6841">
              <w:rPr>
                <w:lang w:val="en-US"/>
              </w:rPr>
              <w:t>0</w:t>
            </w:r>
            <w:r w:rsidRPr="007D6841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  <w:r w:rsidRPr="007D6841">
              <w:t>0,000</w:t>
            </w:r>
          </w:p>
        </w:tc>
      </w:tr>
      <w:tr w:rsidR="00D95BFC" w:rsidRPr="007D6841" w:rsidTr="007D6841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r w:rsidRPr="007D6841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r w:rsidRPr="007D6841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2</w:t>
            </w:r>
          </w:p>
          <w:p w:rsidR="00D95BFC" w:rsidRPr="007D6841" w:rsidRDefault="00D95BFC" w:rsidP="007D6841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</w:pPr>
            <w:r w:rsidRPr="007D6841"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tabs>
                <w:tab w:val="center" w:pos="495"/>
                <w:tab w:val="right" w:pos="991"/>
              </w:tabs>
            </w:pPr>
            <w:r w:rsidRPr="007D6841">
              <w:tab/>
            </w:r>
          </w:p>
          <w:p w:rsidR="00D95BFC" w:rsidRPr="007D6841" w:rsidRDefault="00D95BFC" w:rsidP="007D6841">
            <w:pPr>
              <w:tabs>
                <w:tab w:val="center" w:pos="495"/>
                <w:tab w:val="right" w:pos="991"/>
              </w:tabs>
            </w:pPr>
            <w:r w:rsidRPr="007D6841">
              <w:tab/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tabs>
                <w:tab w:val="center" w:pos="504"/>
                <w:tab w:val="right" w:pos="1008"/>
              </w:tabs>
            </w:pPr>
            <w:r w:rsidRPr="007D6841">
              <w:tab/>
            </w:r>
          </w:p>
          <w:p w:rsidR="00D95BFC" w:rsidRPr="007D6841" w:rsidRDefault="00D95BFC" w:rsidP="007D6841">
            <w:pPr>
              <w:tabs>
                <w:tab w:val="center" w:pos="504"/>
                <w:tab w:val="right" w:pos="1008"/>
              </w:tabs>
            </w:pPr>
            <w:r w:rsidRPr="007D6841">
              <w:tab/>
              <w:t>0,000</w:t>
            </w:r>
          </w:p>
        </w:tc>
      </w:tr>
      <w:tr w:rsidR="00D95BFC" w:rsidRPr="007D6841" w:rsidTr="007D6841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r w:rsidRPr="007D6841"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r w:rsidRPr="007D6841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r w:rsidRPr="007D6841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2</w:t>
            </w:r>
          </w:p>
          <w:p w:rsidR="00D95BFC" w:rsidRPr="007D6841" w:rsidRDefault="00D95BFC" w:rsidP="007D6841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/>
          <w:p w:rsidR="00D95BFC" w:rsidRPr="007D6841" w:rsidRDefault="00D95BFC" w:rsidP="007D6841">
            <w:pPr>
              <w:rPr>
                <w:lang w:val="en-US"/>
              </w:rPr>
            </w:pPr>
            <w:r w:rsidRPr="007D6841">
              <w:rPr>
                <w:lang w:val="en-US"/>
              </w:rPr>
              <w:t>200</w:t>
            </w:r>
          </w:p>
          <w:p w:rsidR="00D95BFC" w:rsidRPr="007D6841" w:rsidRDefault="00D95BFC" w:rsidP="007D6841"/>
          <w:p w:rsidR="00D95BFC" w:rsidRPr="007D6841" w:rsidRDefault="00D95BFC" w:rsidP="007D6841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  <w:rPr>
                <w:lang w:val="en-US"/>
              </w:rPr>
            </w:pPr>
          </w:p>
          <w:p w:rsidR="00D95BFC" w:rsidRPr="007D6841" w:rsidRDefault="00D95BFC" w:rsidP="007D6841">
            <w:pPr>
              <w:jc w:val="right"/>
            </w:pPr>
            <w:r w:rsidRPr="007D6841"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tabs>
                <w:tab w:val="center" w:pos="495"/>
                <w:tab w:val="right" w:pos="991"/>
              </w:tabs>
            </w:pPr>
            <w:r w:rsidRPr="007D6841">
              <w:tab/>
            </w:r>
          </w:p>
          <w:p w:rsidR="00D95BFC" w:rsidRPr="007D6841" w:rsidRDefault="00D95BFC" w:rsidP="007D6841">
            <w:pPr>
              <w:tabs>
                <w:tab w:val="center" w:pos="495"/>
                <w:tab w:val="right" w:pos="991"/>
              </w:tabs>
            </w:pPr>
            <w:r w:rsidRPr="007D6841">
              <w:tab/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</w:p>
          <w:p w:rsidR="00D95BFC" w:rsidRPr="007D6841" w:rsidRDefault="00D95BFC" w:rsidP="007D6841">
            <w:pPr>
              <w:jc w:val="right"/>
            </w:pPr>
            <w:r w:rsidRPr="007D6841"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3 641,615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  <w:lang w:val="en-US"/>
              </w:rPr>
              <w:t>5</w:t>
            </w:r>
            <w:r w:rsidRPr="007D6841">
              <w:rPr>
                <w:b/>
                <w:bCs/>
                <w:szCs w:val="24"/>
              </w:rPr>
              <w:t>69,279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3 601,027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  <w:lang w:val="en-US"/>
              </w:rPr>
              <w:t>5</w:t>
            </w:r>
            <w:r w:rsidRPr="007D6841">
              <w:rPr>
                <w:b/>
                <w:bCs/>
                <w:szCs w:val="24"/>
              </w:rPr>
              <w:t>69,279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3601,027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5</w:t>
            </w:r>
            <w:r w:rsidRPr="007D6841">
              <w:rPr>
                <w:szCs w:val="24"/>
              </w:rPr>
              <w:t>69,279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(Прочие расходы)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межбюджетные трансферты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411,147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569,279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411,147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569,279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411,147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569,279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95,000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</w:pPr>
            <w:r w:rsidRPr="007D6841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</w:pPr>
            <w:r w:rsidRPr="007D6841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</w:pPr>
            <w:r w:rsidRPr="007D6841"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  <w:lang w:val="en-US"/>
              </w:rPr>
              <w:t>0</w:t>
            </w:r>
            <w:r w:rsidRPr="007D6841">
              <w:rPr>
                <w:szCs w:val="24"/>
              </w:rPr>
              <w:t>,000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40,500</w:t>
            </w:r>
          </w:p>
        </w:tc>
      </w:tr>
      <w:tr w:rsidR="00D95BFC" w:rsidRPr="007D6841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40,500</w:t>
            </w:r>
          </w:p>
        </w:tc>
      </w:tr>
      <w:tr w:rsidR="00D95BFC" w:rsidRPr="007D6841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40,500</w:t>
            </w:r>
          </w:p>
        </w:tc>
      </w:tr>
      <w:tr w:rsidR="00D95BFC" w:rsidRPr="007D6841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szCs w:val="24"/>
              </w:rPr>
            </w:pPr>
            <w:r w:rsidRPr="007D6841">
              <w:rPr>
                <w:szCs w:val="24"/>
              </w:rPr>
              <w:t>40,500</w:t>
            </w:r>
          </w:p>
        </w:tc>
      </w:tr>
      <w:tr w:rsidR="00D95BFC" w:rsidRPr="007D6841" w:rsidTr="007D6841">
        <w:trPr>
          <w:trHeight w:val="60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5BFC" w:rsidRPr="007D6841" w:rsidRDefault="00D95BFC" w:rsidP="007D6841">
            <w:pPr>
              <w:jc w:val="center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7D6841" w:rsidRDefault="00D95BFC" w:rsidP="007D6841">
            <w:pPr>
              <w:jc w:val="center"/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rPr>
                <w:szCs w:val="24"/>
              </w:rPr>
            </w:pPr>
            <w:r w:rsidRPr="007D6841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11 361,159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7D6841" w:rsidRDefault="00D95BFC" w:rsidP="007D6841">
            <w:pPr>
              <w:jc w:val="right"/>
              <w:rPr>
                <w:b/>
                <w:bCs/>
                <w:szCs w:val="24"/>
              </w:rPr>
            </w:pPr>
            <w:r w:rsidRPr="007D6841">
              <w:rPr>
                <w:b/>
                <w:bCs/>
                <w:szCs w:val="24"/>
              </w:rPr>
              <w:t>6 192,843</w:t>
            </w:r>
          </w:p>
        </w:tc>
      </w:tr>
    </w:tbl>
    <w:p w:rsidR="00D95BFC" w:rsidRPr="004B0E2F" w:rsidRDefault="00D95BFC" w:rsidP="00B663FC">
      <w:pPr>
        <w:ind w:right="-173"/>
        <w:jc w:val="right"/>
        <w:rPr>
          <w:szCs w:val="24"/>
        </w:rPr>
      </w:pPr>
    </w:p>
    <w:p w:rsidR="00D95BFC" w:rsidRDefault="00D95BFC" w:rsidP="00B663FC">
      <w:pPr>
        <w:ind w:right="-173"/>
        <w:jc w:val="right"/>
        <w:rPr>
          <w:szCs w:val="24"/>
        </w:rPr>
      </w:pPr>
    </w:p>
    <w:p w:rsidR="00D95BFC" w:rsidRDefault="00D95BFC" w:rsidP="00B663FC">
      <w:pPr>
        <w:ind w:right="-173"/>
        <w:jc w:val="right"/>
        <w:rPr>
          <w:szCs w:val="24"/>
        </w:rPr>
      </w:pPr>
    </w:p>
    <w:p w:rsidR="00D95BFC" w:rsidRDefault="00D95BFC" w:rsidP="00B663FC">
      <w:pPr>
        <w:ind w:right="-173"/>
        <w:jc w:val="right"/>
        <w:rPr>
          <w:szCs w:val="24"/>
        </w:rPr>
      </w:pPr>
    </w:p>
    <w:p w:rsidR="00D95BFC" w:rsidRPr="004B0E2F" w:rsidRDefault="00D95BFC" w:rsidP="00321195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4B0E2F">
        <w:rPr>
          <w:sz w:val="28"/>
          <w:szCs w:val="28"/>
        </w:rPr>
        <w:t>. Приложение № 10 к решению изложить в новой редакции:</w:t>
      </w:r>
    </w:p>
    <w:p w:rsidR="00D95BFC" w:rsidRPr="004B0E2F" w:rsidRDefault="00D95BFC" w:rsidP="00273953">
      <w:pPr>
        <w:pStyle w:val="Heading8"/>
        <w:keepNext/>
        <w:spacing w:after="0" w:line="240" w:lineRule="auto"/>
        <w:ind w:left="9639" w:right="-527"/>
        <w:contextualSpacing/>
      </w:pPr>
      <w:r w:rsidRPr="004B0E2F">
        <w:t>Приложение № 10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D95BFC" w:rsidRPr="004B3CA9" w:rsidRDefault="00D95BFC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от 25 декабря 2019 г. № 45-7/7</w:t>
      </w:r>
    </w:p>
    <w:p w:rsidR="00D95BFC" w:rsidRPr="004B0E2F" w:rsidRDefault="00D95BFC" w:rsidP="00B663FC">
      <w:pPr>
        <w:jc w:val="center"/>
        <w:rPr>
          <w:sz w:val="28"/>
          <w:szCs w:val="28"/>
        </w:rPr>
      </w:pPr>
    </w:p>
    <w:p w:rsidR="00D95BFC" w:rsidRPr="004B0E2F" w:rsidRDefault="00D95BFC" w:rsidP="002A397A">
      <w:pPr>
        <w:jc w:val="center"/>
        <w:rPr>
          <w:szCs w:val="24"/>
        </w:rPr>
      </w:pPr>
      <w:r w:rsidRPr="004B0E2F">
        <w:rPr>
          <w:sz w:val="28"/>
          <w:szCs w:val="28"/>
        </w:rPr>
        <w:t xml:space="preserve">Ведомственная структура расходов бюджета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>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> годов</w:t>
      </w:r>
    </w:p>
    <w:p w:rsidR="00D95BFC" w:rsidRDefault="00D95BFC" w:rsidP="002A397A">
      <w:pPr>
        <w:jc w:val="right"/>
        <w:rPr>
          <w:szCs w:val="24"/>
        </w:rPr>
      </w:pPr>
      <w:r w:rsidRPr="004B0E2F">
        <w:rPr>
          <w:szCs w:val="24"/>
        </w:rPr>
        <w:t>(тыс. руб.)</w:t>
      </w:r>
    </w:p>
    <w:p w:rsidR="00D95BFC" w:rsidRDefault="00D95BFC" w:rsidP="002A397A">
      <w:pPr>
        <w:jc w:val="right"/>
        <w:rPr>
          <w:szCs w:val="24"/>
        </w:rPr>
      </w:pPr>
    </w:p>
    <w:tbl>
      <w:tblPr>
        <w:tblW w:w="14970" w:type="dxa"/>
        <w:tblInd w:w="113" w:type="dxa"/>
        <w:tblLook w:val="00A0"/>
      </w:tblPr>
      <w:tblGrid>
        <w:gridCol w:w="5196"/>
        <w:gridCol w:w="576"/>
        <w:gridCol w:w="778"/>
        <w:gridCol w:w="1109"/>
        <w:gridCol w:w="499"/>
        <w:gridCol w:w="406"/>
        <w:gridCol w:w="510"/>
        <w:gridCol w:w="1164"/>
        <w:gridCol w:w="980"/>
        <w:gridCol w:w="1321"/>
        <w:gridCol w:w="1207"/>
        <w:gridCol w:w="1224"/>
      </w:tblGrid>
      <w:tr w:rsidR="00D95BFC" w:rsidRPr="004B3CA9" w:rsidTr="007D6841">
        <w:trPr>
          <w:cantSplit/>
          <w:trHeight w:val="1515"/>
          <w:tblHeader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jc w:val="center"/>
            </w:pPr>
            <w:r w:rsidRPr="004B3CA9">
              <w:t>Наименование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95BFC" w:rsidRPr="004B3CA9" w:rsidRDefault="00D95BFC" w:rsidP="00BE589F">
            <w:r w:rsidRPr="004B3CA9">
              <w:t>Главный распорядитель средств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95BFC" w:rsidRPr="004B3CA9" w:rsidRDefault="00D95BFC" w:rsidP="00BE589F">
            <w:r w:rsidRPr="004B3CA9">
              <w:t>Раздел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95BFC" w:rsidRPr="004B3CA9" w:rsidRDefault="00D95BFC" w:rsidP="00BE589F">
            <w:r w:rsidRPr="004B3CA9">
              <w:t>Подраздел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95BFC" w:rsidRPr="004B3CA9" w:rsidRDefault="00D95BFC" w:rsidP="00BE589F">
            <w:r w:rsidRPr="004B3CA9">
              <w:t>Целевая статья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95BFC" w:rsidRPr="004B3CA9" w:rsidRDefault="00D95BFC" w:rsidP="00BE589F">
            <w:r w:rsidRPr="004B3CA9">
              <w:t>Вид расходов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jc w:val="center"/>
            </w:pPr>
            <w:r w:rsidRPr="004B3CA9">
              <w:t>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jc w:val="center"/>
            </w:pPr>
            <w:r w:rsidRPr="004B3CA9">
              <w:t>2021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jc w:val="center"/>
            </w:pPr>
            <w:r w:rsidRPr="004B3CA9">
              <w:t>2022 год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F31A8B">
              <w:rPr>
                <w:b/>
                <w:bCs/>
                <w:szCs w:val="24"/>
              </w:rPr>
              <w:t>Администрация Посельского сельсовета Кузнецкого  района Пензенской област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01DCE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11 361,159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5 993,788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5 900,843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E399C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2 7</w:t>
            </w:r>
            <w:r>
              <w:rPr>
                <w:b/>
                <w:bCs/>
                <w:szCs w:val="24"/>
              </w:rPr>
              <w:t>76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2 862,095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2 889,482</w:t>
            </w:r>
          </w:p>
        </w:tc>
      </w:tr>
      <w:tr w:rsidR="00D95BFC" w:rsidRPr="004B3CA9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E399C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2 756</w:t>
            </w:r>
            <w:r w:rsidRPr="004B3CA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2 869,482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E399C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2 7</w:t>
            </w:r>
            <w:r>
              <w:rPr>
                <w:szCs w:val="24"/>
              </w:rPr>
              <w:t>56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2 842,095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2 869,482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95BFC" w:rsidRPr="004B3CA9" w:rsidTr="007D6841">
        <w:trPr>
          <w:trHeight w:val="161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828,198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855,162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889,411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7D6841">
        <w:trPr>
          <w:trHeight w:val="172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E399C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</w:t>
            </w:r>
            <w:r>
              <w:rPr>
                <w:szCs w:val="24"/>
              </w:rPr>
              <w:t>16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530,849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E399C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>
              <w:rPr>
                <w:szCs w:val="24"/>
              </w:rPr>
              <w:t>67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467,794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483,849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20,000</w:t>
            </w:r>
          </w:p>
        </w:tc>
      </w:tr>
      <w:tr w:rsidR="00D95BFC" w:rsidRPr="004B3CA9" w:rsidTr="007D6841">
        <w:trPr>
          <w:trHeight w:val="189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22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01DCE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257,960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207,000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01DCE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255,160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205,000</w:t>
            </w:r>
          </w:p>
        </w:tc>
      </w:tr>
      <w:tr w:rsidR="00D95BFC" w:rsidRPr="004B3CA9" w:rsidTr="007D6841">
        <w:trPr>
          <w:trHeight w:val="733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01DCE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22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BE589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BE589F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2,000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7D6841">
        <w:trPr>
          <w:trHeight w:val="13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7D6841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7D6841">
        <w:trPr>
          <w:trHeight w:val="5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40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959</w:t>
            </w:r>
            <w:r w:rsidRPr="004B3CA9">
              <w:rPr>
                <w:b/>
                <w:bCs/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1 176,000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1240,182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779</w:t>
            </w:r>
            <w:r w:rsidRPr="004B3CA9">
              <w:rPr>
                <w:b/>
                <w:bCs/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  <w:lang w:val="en-US"/>
              </w:rPr>
            </w:pPr>
            <w:r w:rsidRPr="004B3CA9">
              <w:rPr>
                <w:b/>
                <w:bCs/>
                <w:szCs w:val="24"/>
                <w:lang w:val="en-US"/>
              </w:rPr>
              <w:t>1060,182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</w:t>
            </w:r>
            <w:r w:rsidRPr="004B3CA9">
              <w:rPr>
                <w:szCs w:val="24"/>
              </w:rPr>
              <w:t>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</w:t>
            </w:r>
            <w:r w:rsidRPr="004B3CA9">
              <w:rPr>
                <w:szCs w:val="24"/>
              </w:rPr>
              <w:t>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996,000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1060,182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AF2AA7" w:rsidRDefault="00D95BFC" w:rsidP="00AF2AA7">
            <w:pPr>
              <w:jc w:val="right"/>
              <w:rPr>
                <w:szCs w:val="24"/>
              </w:rPr>
            </w:pPr>
            <w:r w:rsidRPr="00AF2AA7">
              <w:rPr>
                <w:szCs w:val="24"/>
              </w:rPr>
              <w:t>439,000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624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524,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180,000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AF2AA7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3 485,983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680,754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753,000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1205,076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420,000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660A3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202,000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8A73F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8A73F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8A73F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472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1003,</w:t>
            </w:r>
            <w:r>
              <w:rPr>
                <w:szCs w:val="24"/>
                <w:lang w:val="en-US"/>
              </w:rPr>
              <w:t>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3660A3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660A3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660A3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144728" w:rsidRDefault="00D95BFC" w:rsidP="003660A3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1003.076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660A3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660A3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144728">
            <w:pPr>
              <w:rPr>
                <w:szCs w:val="24"/>
              </w:rPr>
            </w:pPr>
            <w:r w:rsidRPr="005536A5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0C7BE9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144728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144728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0C7BE9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144728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0C7BE9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1447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14472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14472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E399C" w:rsidRDefault="00D95BFC" w:rsidP="008A73F5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2277,907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330,000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</w:t>
            </w:r>
            <w:r w:rsidRPr="004B3CA9">
              <w:rPr>
                <w:szCs w:val="24"/>
              </w:rPr>
              <w:t>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95BFC" w:rsidRPr="004B3CA9" w:rsidTr="007D6841">
        <w:trPr>
          <w:trHeight w:val="126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342,754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97,754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8A73F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44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</w:t>
            </w:r>
            <w:r>
              <w:rPr>
                <w:szCs w:val="24"/>
              </w:rPr>
              <w:t>на обустройство детской игровой площадки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591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147C15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147C15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147C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147C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660A3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1523,827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429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Default="00D95BFC" w:rsidP="007D6841">
            <w:pPr>
              <w:rPr>
                <w:szCs w:val="24"/>
              </w:rPr>
            </w:pPr>
          </w:p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0E4BC6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Default="00D95BFC" w:rsidP="007D6841">
            <w:pPr>
              <w:rPr>
                <w:szCs w:val="24"/>
              </w:rPr>
            </w:pPr>
          </w:p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Default="00D95BFC" w:rsidP="00086D99">
            <w:pPr>
              <w:rPr>
                <w:szCs w:val="24"/>
              </w:rPr>
            </w:pPr>
          </w:p>
          <w:p w:rsidR="00D95BFC" w:rsidRDefault="00D95BFC" w:rsidP="00086D99">
            <w:pPr>
              <w:rPr>
                <w:szCs w:val="24"/>
              </w:rPr>
            </w:pPr>
          </w:p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0E4BC6" w:rsidRDefault="00D95BFC" w:rsidP="00086D9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577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Default="00D95BFC" w:rsidP="00086D99">
            <w:pPr>
              <w:rPr>
                <w:szCs w:val="24"/>
              </w:rPr>
            </w:pPr>
          </w:p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086D99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26,000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86D99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 Пензенской области на 2018-202</w:t>
            </w:r>
            <w:r>
              <w:rPr>
                <w:szCs w:val="24"/>
              </w:rPr>
              <w:t>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660A3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86D99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реализацию программ формирования современной городской среды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0E4BC6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901</w:t>
            </w:r>
          </w:p>
          <w:p w:rsidR="00D95BFC" w:rsidRPr="004B3CA9" w:rsidRDefault="00D95BFC" w:rsidP="00F31A8B"/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95BFC" w:rsidRPr="004B3CA9" w:rsidRDefault="00D95BFC" w:rsidP="00F31A8B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Pr="00AF2AA7" w:rsidRDefault="00D95BFC" w:rsidP="008A73F5">
            <w:pPr>
              <w:jc w:val="right"/>
            </w:pPr>
            <w:r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Pr="004B3CA9" w:rsidRDefault="00D95BFC" w:rsidP="00F31A8B">
            <w:pPr>
              <w:jc w:val="right"/>
            </w:pPr>
            <w:r w:rsidRPr="004B3CA9">
              <w:rPr>
                <w:lang w:val="en-US"/>
              </w:rPr>
              <w:t>0</w:t>
            </w:r>
            <w:r w:rsidRPr="004B3CA9">
              <w:t>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  <w:r w:rsidRPr="004B3CA9">
              <w:t>0,000</w:t>
            </w:r>
          </w:p>
        </w:tc>
      </w:tr>
      <w:tr w:rsidR="00D95BFC" w:rsidRPr="004B3CA9" w:rsidTr="007D6841">
        <w:trPr>
          <w:trHeight w:val="89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95BFC" w:rsidRPr="004B3CA9" w:rsidRDefault="00D95BFC" w:rsidP="00F31A8B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  <w:rPr>
                <w:lang w:val="en-US"/>
              </w:rPr>
            </w:pPr>
          </w:p>
          <w:p w:rsidR="00D95BFC" w:rsidRDefault="00D95BFC" w:rsidP="00F31A8B">
            <w:pPr>
              <w:jc w:val="right"/>
              <w:rPr>
                <w:lang w:val="en-US"/>
              </w:rPr>
            </w:pPr>
          </w:p>
          <w:p w:rsidR="00D95BFC" w:rsidRPr="008A73F5" w:rsidRDefault="00D95BFC" w:rsidP="00F31A8B">
            <w:pPr>
              <w:jc w:val="right"/>
            </w:pPr>
            <w:r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Default="00D95BFC" w:rsidP="008A73F5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D95BFC" w:rsidRPr="004B3CA9" w:rsidRDefault="00D95BFC" w:rsidP="008A73F5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Default="00D95BFC" w:rsidP="008A73F5">
            <w:pPr>
              <w:tabs>
                <w:tab w:val="center" w:pos="504"/>
                <w:tab w:val="right" w:pos="1008"/>
              </w:tabs>
            </w:pPr>
            <w:r>
              <w:tab/>
            </w:r>
          </w:p>
          <w:p w:rsidR="00D95BFC" w:rsidRPr="004B3CA9" w:rsidRDefault="00D95BFC" w:rsidP="008A73F5">
            <w:pPr>
              <w:tabs>
                <w:tab w:val="center" w:pos="504"/>
                <w:tab w:val="right" w:pos="1008"/>
              </w:tabs>
            </w:pPr>
            <w:r>
              <w:tab/>
            </w:r>
            <w:r w:rsidRPr="004B3CA9">
              <w:t>0,000</w:t>
            </w:r>
          </w:p>
        </w:tc>
      </w:tr>
      <w:tr w:rsidR="00D95BFC" w:rsidRPr="004B3CA9" w:rsidTr="007D6841">
        <w:trPr>
          <w:trHeight w:val="786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r w:rsidRPr="004B3CA9"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r w:rsidRPr="004B3CA9">
              <w:t>03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2</w:t>
            </w:r>
          </w:p>
          <w:p w:rsidR="00D95BFC" w:rsidRPr="004B3CA9" w:rsidRDefault="00D95BFC" w:rsidP="00F31A8B"/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/>
          <w:p w:rsidR="00D95BFC" w:rsidRPr="004B3CA9" w:rsidRDefault="00D95BFC" w:rsidP="00F31A8B">
            <w:pPr>
              <w:rPr>
                <w:lang w:val="en-US"/>
              </w:rPr>
            </w:pPr>
            <w:r w:rsidRPr="004B3CA9">
              <w:rPr>
                <w:lang w:val="en-US"/>
              </w:rPr>
              <w:t>200</w:t>
            </w:r>
          </w:p>
          <w:p w:rsidR="00D95BFC" w:rsidRPr="004B3CA9" w:rsidRDefault="00D95BFC" w:rsidP="00F31A8B"/>
          <w:p w:rsidR="00D95BFC" w:rsidRPr="004B3CA9" w:rsidRDefault="00D95BFC" w:rsidP="00F31A8B"/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Default="00D95BFC" w:rsidP="00F31A8B">
            <w:pPr>
              <w:jc w:val="right"/>
              <w:rPr>
                <w:lang w:val="en-US"/>
              </w:rPr>
            </w:pPr>
          </w:p>
          <w:p w:rsidR="00D95BFC" w:rsidRPr="008A73F5" w:rsidRDefault="00D95BFC" w:rsidP="00F31A8B">
            <w:pPr>
              <w:jc w:val="right"/>
            </w:pPr>
            <w:r>
              <w:t>249,080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Default="00D95BFC" w:rsidP="008A73F5">
            <w:pPr>
              <w:tabs>
                <w:tab w:val="center" w:pos="495"/>
                <w:tab w:val="right" w:pos="991"/>
              </w:tabs>
            </w:pPr>
            <w:r>
              <w:tab/>
            </w:r>
          </w:p>
          <w:p w:rsidR="00D95BFC" w:rsidRPr="004B3CA9" w:rsidRDefault="00D95BFC" w:rsidP="008A73F5">
            <w:pPr>
              <w:tabs>
                <w:tab w:val="center" w:pos="495"/>
                <w:tab w:val="right" w:pos="991"/>
              </w:tabs>
            </w:pPr>
            <w:r>
              <w:tab/>
            </w:r>
            <w:r w:rsidRPr="004B3CA9"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right"/>
            </w:pPr>
          </w:p>
          <w:p w:rsidR="00D95BFC" w:rsidRDefault="00D95BFC" w:rsidP="00F31A8B">
            <w:pPr>
              <w:jc w:val="right"/>
            </w:pPr>
          </w:p>
          <w:p w:rsidR="00D95BFC" w:rsidRPr="004B3CA9" w:rsidRDefault="00D95BFC" w:rsidP="00F31A8B">
            <w:pPr>
              <w:jc w:val="right"/>
            </w:pPr>
            <w:r w:rsidRPr="004B3CA9"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AF2AA7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3 641,615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AF2AA7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3 601,027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  <w:lang w:val="en-US"/>
              </w:rPr>
              <w:t>5</w:t>
            </w:r>
            <w:r w:rsidRPr="004B3CA9">
              <w:rPr>
                <w:b/>
                <w:bCs/>
                <w:szCs w:val="24"/>
              </w:rPr>
              <w:t>69,279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3601,027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834,040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69,279</w:t>
            </w:r>
          </w:p>
        </w:tc>
      </w:tr>
      <w:tr w:rsidR="00D95BFC" w:rsidRPr="003E146E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7D6841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  <w:r>
              <w:rPr>
                <w:szCs w:val="24"/>
              </w:rPr>
              <w:t xml:space="preserve"> (Прочие расходы)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3E146E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3E146E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7D68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>
              <w:rPr>
                <w:szCs w:val="24"/>
              </w:rPr>
              <w:t>11</w:t>
            </w:r>
            <w:r w:rsidRPr="004B3CA9">
              <w:rPr>
                <w:szCs w:val="24"/>
              </w:rPr>
              <w:t>,</w:t>
            </w:r>
            <w:r>
              <w:rPr>
                <w:szCs w:val="24"/>
              </w:rPr>
              <w:t>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411,147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411,147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455,000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569,279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3E146E">
            <w:pPr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rPr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3E146E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3E146E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3E14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2 710,840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3E146E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3E146E" w:rsidRDefault="00D95BFC" w:rsidP="003E146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0E4BC6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Default="00D95BFC" w:rsidP="00F31A8B">
            <w:pPr>
              <w:jc w:val="center"/>
            </w:pPr>
            <w:r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Default="00D95BFC" w:rsidP="00F31A8B">
            <w:pPr>
              <w:jc w:val="center"/>
            </w:pPr>
            <w:r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94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Default="00D95BFC" w:rsidP="00F31A8B">
            <w:pPr>
              <w:jc w:val="center"/>
            </w:pPr>
            <w:r>
              <w:t>21480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D95BFC" w:rsidRPr="004B3CA9" w:rsidTr="007D6841">
        <w:trPr>
          <w:trHeight w:val="31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40,500</w:t>
            </w:r>
          </w:p>
        </w:tc>
      </w:tr>
      <w:tr w:rsidR="00D95BFC" w:rsidRPr="004B3CA9" w:rsidTr="007D6841">
        <w:trPr>
          <w:trHeight w:val="15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2015-2022годы»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7D6841">
        <w:trPr>
          <w:trHeight w:val="63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901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310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7D6841">
        <w:trPr>
          <w:trHeight w:val="600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5BFC" w:rsidRPr="004B3CA9" w:rsidRDefault="00D95BFC" w:rsidP="00F31A8B">
            <w:pPr>
              <w:jc w:val="center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BFC" w:rsidRPr="004B3CA9" w:rsidRDefault="00D95BFC" w:rsidP="00F31A8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11 361,159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6 138,788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31A8B">
            <w:pPr>
              <w:jc w:val="right"/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6 192,843</w:t>
            </w:r>
          </w:p>
        </w:tc>
      </w:tr>
    </w:tbl>
    <w:p w:rsidR="00D95BFC" w:rsidRDefault="00D95BFC" w:rsidP="002A397A">
      <w:pPr>
        <w:jc w:val="right"/>
        <w:rPr>
          <w:szCs w:val="24"/>
        </w:rPr>
      </w:pPr>
    </w:p>
    <w:p w:rsidR="00D95BFC" w:rsidRPr="004B0E2F" w:rsidRDefault="00D95BFC" w:rsidP="002A397A">
      <w:pPr>
        <w:jc w:val="right"/>
        <w:rPr>
          <w:szCs w:val="24"/>
        </w:rPr>
      </w:pPr>
    </w:p>
    <w:p w:rsidR="00D95BFC" w:rsidRDefault="00D95BFC" w:rsidP="002A397A">
      <w:pPr>
        <w:jc w:val="right"/>
        <w:rPr>
          <w:szCs w:val="24"/>
        </w:rPr>
      </w:pPr>
    </w:p>
    <w:p w:rsidR="00D95BFC" w:rsidRPr="004B0E2F" w:rsidRDefault="00D95BFC" w:rsidP="002678FF">
      <w:pPr>
        <w:autoSpaceDE w:val="0"/>
        <w:autoSpaceDN w:val="0"/>
        <w:adjustRightInd w:val="0"/>
        <w:ind w:firstLine="567"/>
        <w:contextualSpacing/>
        <w:jc w:val="both"/>
        <w:outlineLvl w:val="6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1.</w:t>
      </w:r>
      <w:r>
        <w:rPr>
          <w:sz w:val="28"/>
          <w:szCs w:val="28"/>
          <w:lang/>
        </w:rPr>
        <w:t>8</w:t>
      </w:r>
      <w:r w:rsidRPr="004B0E2F">
        <w:rPr>
          <w:sz w:val="28"/>
          <w:szCs w:val="28"/>
          <w:lang/>
        </w:rPr>
        <w:t xml:space="preserve">. </w:t>
      </w:r>
      <w:r w:rsidRPr="004B0E2F">
        <w:rPr>
          <w:sz w:val="28"/>
          <w:szCs w:val="28"/>
          <w:lang/>
        </w:rPr>
        <w:t xml:space="preserve">Приложение № </w:t>
      </w:r>
      <w:r w:rsidRPr="004B0E2F">
        <w:rPr>
          <w:sz w:val="28"/>
          <w:szCs w:val="28"/>
          <w:lang/>
        </w:rPr>
        <w:t>11</w:t>
      </w:r>
      <w:r w:rsidRPr="004B0E2F">
        <w:rPr>
          <w:sz w:val="28"/>
          <w:szCs w:val="28"/>
          <w:lang/>
        </w:rPr>
        <w:t xml:space="preserve"> к решению изложить в новой редакции:</w:t>
      </w:r>
    </w:p>
    <w:p w:rsidR="00D95BFC" w:rsidRPr="004B0E2F" w:rsidRDefault="00D95BFC" w:rsidP="002A397A">
      <w:pPr>
        <w:jc w:val="right"/>
        <w:rPr>
          <w:szCs w:val="24"/>
        </w:rPr>
      </w:pPr>
    </w:p>
    <w:p w:rsidR="00D95BFC" w:rsidRPr="004B0E2F" w:rsidRDefault="00D95BFC" w:rsidP="007C4C01">
      <w:pPr>
        <w:pStyle w:val="Heading8"/>
        <w:keepNext/>
        <w:spacing w:after="0" w:line="240" w:lineRule="auto"/>
        <w:ind w:left="9639" w:right="-527"/>
        <w:contextualSpacing/>
      </w:pPr>
      <w:r w:rsidRPr="004B0E2F">
        <w:t>Приложение № 11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szCs w:val="24"/>
        </w:rPr>
      </w:pPr>
      <w:r w:rsidRPr="004B3CA9">
        <w:rPr>
          <w:szCs w:val="24"/>
        </w:rPr>
        <w:t xml:space="preserve">к решению Комитета местного самоуправления </w:t>
      </w:r>
    </w:p>
    <w:p w:rsidR="00D95BFC" w:rsidRPr="004B3CA9" w:rsidRDefault="00D95BFC" w:rsidP="0007212D">
      <w:pPr>
        <w:tabs>
          <w:tab w:val="left" w:pos="5103"/>
        </w:tabs>
        <w:ind w:left="9639" w:right="-650"/>
        <w:rPr>
          <w:b/>
          <w:szCs w:val="24"/>
        </w:rPr>
      </w:pPr>
      <w:r w:rsidRPr="004B3CA9">
        <w:rPr>
          <w:szCs w:val="24"/>
        </w:rPr>
        <w:t>Посельского сельсовета Кузнецкого района Пензенской области «О бюджете Посельского сельсовета Кузнецкого района Пензенской области на 2020 год и на плановый период 2021 и 2022 годов»</w:t>
      </w:r>
    </w:p>
    <w:p w:rsidR="00D95BFC" w:rsidRPr="004B3CA9" w:rsidRDefault="00D95BFC" w:rsidP="0007212D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от 25 декабря 2019 г. № 45-7/7</w:t>
      </w:r>
    </w:p>
    <w:p w:rsidR="00D95BFC" w:rsidRPr="004B0E2F" w:rsidRDefault="00D95BFC" w:rsidP="00B663FC">
      <w:pPr>
        <w:rPr>
          <w:highlight w:val="yellow"/>
        </w:rPr>
      </w:pPr>
    </w:p>
    <w:p w:rsidR="00D95BFC" w:rsidRPr="004B0E2F" w:rsidRDefault="00D95BFC" w:rsidP="00437AA1">
      <w:pPr>
        <w:jc w:val="center"/>
        <w:rPr>
          <w:sz w:val="28"/>
          <w:szCs w:val="28"/>
        </w:rPr>
      </w:pPr>
      <w:r w:rsidRPr="004B0E2F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Pr="004B0E2F">
        <w:rPr>
          <w:bCs/>
          <w:sz w:val="28"/>
          <w:szCs w:val="28"/>
        </w:rPr>
        <w:t xml:space="preserve">Посельского сельсовета </w:t>
      </w:r>
      <w:r w:rsidRPr="004B0E2F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B0E2F">
        <w:rPr>
          <w:sz w:val="28"/>
          <w:szCs w:val="28"/>
        </w:rPr>
        <w:t xml:space="preserve"> и 2021 годов</w:t>
      </w:r>
    </w:p>
    <w:p w:rsidR="00D95BFC" w:rsidRDefault="00D95BFC" w:rsidP="007F00FF">
      <w:pPr>
        <w:jc w:val="center"/>
      </w:pPr>
    </w:p>
    <w:p w:rsidR="00D95BFC" w:rsidRDefault="00D95BFC" w:rsidP="007F00FF">
      <w:pPr>
        <w:jc w:val="center"/>
      </w:pPr>
    </w:p>
    <w:p w:rsidR="00D95BFC" w:rsidRPr="004B0E2F" w:rsidRDefault="00D95BFC" w:rsidP="0007212D">
      <w:pPr>
        <w:jc w:val="center"/>
        <w:rPr>
          <w:highlight w:val="yellow"/>
        </w:rPr>
      </w:pPr>
      <w:r w:rsidRPr="004B0E2F">
        <w:t xml:space="preserve">                                                                                                                                           (тыс. руб.)</w:t>
      </w:r>
    </w:p>
    <w:p w:rsidR="00D95BFC" w:rsidRPr="004B0E2F" w:rsidRDefault="00D95BFC" w:rsidP="007F00FF">
      <w:pPr>
        <w:jc w:val="center"/>
      </w:pPr>
    </w:p>
    <w:tbl>
      <w:tblPr>
        <w:tblW w:w="13320" w:type="dxa"/>
        <w:tblInd w:w="113" w:type="dxa"/>
        <w:tblLook w:val="00A0"/>
      </w:tblPr>
      <w:tblGrid>
        <w:gridCol w:w="4270"/>
        <w:gridCol w:w="514"/>
        <w:gridCol w:w="8"/>
        <w:gridCol w:w="633"/>
        <w:gridCol w:w="456"/>
        <w:gridCol w:w="441"/>
        <w:gridCol w:w="64"/>
        <w:gridCol w:w="472"/>
        <w:gridCol w:w="950"/>
        <w:gridCol w:w="7"/>
        <w:gridCol w:w="569"/>
        <w:gridCol w:w="7"/>
        <w:gridCol w:w="1553"/>
        <w:gridCol w:w="7"/>
        <w:gridCol w:w="1413"/>
        <w:gridCol w:w="7"/>
        <w:gridCol w:w="1949"/>
      </w:tblGrid>
      <w:tr w:rsidR="00D95BFC" w:rsidRPr="004B3CA9" w:rsidTr="00DB5015">
        <w:trPr>
          <w:cantSplit/>
          <w:trHeight w:val="1515"/>
          <w:tblHeader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r w:rsidRPr="004B3CA9">
              <w:t>Наименование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95BFC" w:rsidRPr="004B3CA9" w:rsidRDefault="00D95BFC" w:rsidP="0007212D">
            <w:r w:rsidRPr="004B3CA9">
              <w:t>Раздел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95BFC" w:rsidRPr="004B3CA9" w:rsidRDefault="00D95BFC" w:rsidP="0007212D">
            <w:r w:rsidRPr="004B3CA9">
              <w:t>Подраздел</w:t>
            </w:r>
          </w:p>
        </w:tc>
        <w:tc>
          <w:tcPr>
            <w:tcW w:w="23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5BFC" w:rsidRPr="004B3CA9" w:rsidRDefault="00D95BFC" w:rsidP="0007212D">
            <w:r w:rsidRPr="004B3CA9">
              <w:t>Целевая статья расходов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D95BFC" w:rsidRPr="004B3CA9" w:rsidRDefault="00D95BFC" w:rsidP="0007212D">
            <w:pPr>
              <w:jc w:val="center"/>
            </w:pPr>
            <w:r w:rsidRPr="004B3CA9">
              <w:t>Вид расходов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r w:rsidRPr="004B3CA9">
              <w:t>2020 год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r w:rsidRPr="004B3CA9">
              <w:t>2021 год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r w:rsidRPr="004B3CA9">
              <w:t>2022 год</w:t>
            </w:r>
          </w:p>
        </w:tc>
      </w:tr>
      <w:tr w:rsidR="00D95BFC" w:rsidRPr="004B3CA9" w:rsidTr="00DB5015">
        <w:trPr>
          <w:trHeight w:val="157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</w:t>
            </w:r>
            <w:r w:rsidRPr="004B3CA9">
              <w:rPr>
                <w:bCs/>
                <w:szCs w:val="24"/>
              </w:rPr>
              <w:t>Профилактика правонарушений, терроризма и экстремизма, межнациональных (межэтнических) конфликтов в Посельском сельсовете Кузнецкого района Пензенской области на 2015-2022 годы</w:t>
            </w:r>
            <w:r w:rsidRPr="004B3CA9">
              <w:rPr>
                <w:szCs w:val="24"/>
              </w:rPr>
              <w:t>»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DB5015">
        <w:trPr>
          <w:trHeight w:val="78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DB5015">
        <w:trPr>
          <w:trHeight w:val="57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2,000</w:t>
            </w:r>
          </w:p>
        </w:tc>
      </w:tr>
      <w:tr w:rsidR="00D95BFC" w:rsidRPr="004B3CA9" w:rsidTr="00DB5015">
        <w:trPr>
          <w:trHeight w:val="157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40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0,800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242,660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Резервные средства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20500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 «</w:t>
            </w:r>
            <w:r w:rsidRPr="007E3551">
              <w:rPr>
                <w:szCs w:val="24"/>
              </w:rPr>
              <w:t xml:space="preserve">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2015-2022 годы</w:t>
            </w:r>
            <w:r>
              <w:rPr>
                <w:spacing w:val="-2"/>
                <w:szCs w:val="24"/>
              </w:rPr>
              <w:t>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222,660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64460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  <w:r>
              <w:rPr>
                <w:szCs w:val="24"/>
              </w:rPr>
              <w:t>22,66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3641,616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4,040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EE3960" w:rsidRDefault="00D95BFC" w:rsidP="00932BBB">
            <w:pPr>
              <w:jc w:val="center"/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  <w:r>
              <w:rPr>
                <w:szCs w:val="24"/>
              </w:rPr>
              <w:t xml:space="preserve"> (прочие расходы)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764E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,0</w:t>
            </w: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379,040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411,147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411,147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411,147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</w:t>
            </w:r>
            <w:r w:rsidRPr="004B3CA9">
              <w:rPr>
                <w:szCs w:val="24"/>
                <w:lang w:val="en-US"/>
              </w:rPr>
              <w:t>5</w:t>
            </w:r>
            <w:r w:rsidRPr="004B3CA9">
              <w:rPr>
                <w:szCs w:val="24"/>
              </w:rPr>
              <w:t>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569,279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текущему ремонту и оснащению оборудованием подведомственных учреждений 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7D684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EE3960" w:rsidRDefault="00D95BFC" w:rsidP="00DB5015">
            <w:pPr>
              <w:jc w:val="center"/>
              <w:rPr>
                <w:szCs w:val="24"/>
              </w:rPr>
            </w:pPr>
            <w:r w:rsidRPr="003E146E">
              <w:rPr>
                <w:szCs w:val="24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rPr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2710,840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50718A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DB5015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2710,840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50718A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DB5015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BFC" w:rsidRPr="004B3CA9" w:rsidRDefault="00D95BFC" w:rsidP="00DB50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55191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2710,840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DB5015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EE3960">
            <w:pPr>
              <w:rPr>
                <w:szCs w:val="24"/>
              </w:rPr>
            </w:pPr>
            <w:r w:rsidRPr="00EE3960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Default="00D95BFC" w:rsidP="00EE3960"/>
          <w:p w:rsidR="00D95BFC" w:rsidRDefault="00D95BFC" w:rsidP="00EE3960"/>
          <w:p w:rsidR="00D95BFC" w:rsidRDefault="00D95BFC" w:rsidP="00EE3960"/>
          <w:p w:rsidR="00D95BFC" w:rsidRDefault="00D95BFC" w:rsidP="00EE3960">
            <w:r w:rsidRPr="00EE3960">
              <w:t>21480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EE3960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Default="00D95BFC" w:rsidP="00EE3960"/>
          <w:p w:rsidR="00D95BFC" w:rsidRDefault="00D95BFC" w:rsidP="00EE3960"/>
          <w:p w:rsidR="00D95BFC" w:rsidRDefault="00D95BFC" w:rsidP="00EE3960">
            <w:r w:rsidRPr="0070684D">
              <w:t>21480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EE3960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EE3960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Default="00D95BFC" w:rsidP="00EE3960"/>
          <w:p w:rsidR="00D95BFC" w:rsidRDefault="00D95BFC" w:rsidP="00EE3960"/>
          <w:p w:rsidR="00D95BFC" w:rsidRDefault="00D95BFC" w:rsidP="00EE3960">
            <w:r w:rsidRPr="0070684D">
              <w:t>21480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40,589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EE3960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267,500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143,000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A5370B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rPr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A5370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A5370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A5370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32,500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A5370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21880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7D7A0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80,000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20410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C7BE9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2 292,</w:t>
            </w:r>
            <w:r w:rsidRPr="000C7BE9">
              <w:rPr>
                <w:szCs w:val="24"/>
                <w:lang w:val="en-US"/>
              </w:rPr>
              <w:t>0</w:t>
            </w:r>
            <w:r w:rsidRPr="000C7BE9">
              <w:rPr>
                <w:szCs w:val="24"/>
              </w:rPr>
              <w:t>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7212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1 563,754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7212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1700,182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7212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779,000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7212D">
            <w:pPr>
              <w:jc w:val="right"/>
              <w:rPr>
                <w:szCs w:val="24"/>
              </w:rPr>
            </w:pPr>
            <w:r w:rsidRPr="000C7BE9">
              <w:rPr>
                <w:szCs w:val="24"/>
              </w:rPr>
              <w:t>996,000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1060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Default="00D95BFC" w:rsidP="003C2BC1">
            <w:pPr>
              <w:rPr>
                <w:szCs w:val="24"/>
              </w:rPr>
            </w:pPr>
          </w:p>
          <w:p w:rsidR="00D95BFC" w:rsidRDefault="00D95BFC" w:rsidP="003C2BC1">
            <w:pPr>
              <w:rPr>
                <w:szCs w:val="24"/>
              </w:rPr>
            </w:pPr>
          </w:p>
          <w:p w:rsidR="00D95BFC" w:rsidRPr="004B3CA9" w:rsidRDefault="00D95BFC" w:rsidP="003C2B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43</w:t>
            </w:r>
            <w:r w:rsidRPr="004B3CA9">
              <w:rPr>
                <w:szCs w:val="24"/>
              </w:rPr>
              <w:t>9,000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436,000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329,000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346,000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3C2B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560,000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624,182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524.182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460,000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524,182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46030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5536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1003.076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65140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520,736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5536A5">
              <w:rPr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 (на условиях софинансирования)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07212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5536A5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5536A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5536A5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5536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5536A5" w:rsidRDefault="00D95BFC" w:rsidP="005536A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482.340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5536A5" w:rsidRDefault="00D95BFC" w:rsidP="005536A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0.00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2015-2022 годы»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CD34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CD34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  <w:lang w:val="en-US"/>
              </w:rPr>
              <w:t>342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330,000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5536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280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28</w:t>
            </w:r>
            <w:r w:rsidRPr="004B3CA9">
              <w:rPr>
                <w:szCs w:val="24"/>
              </w:rPr>
              <w:t>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5536A5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280</w:t>
            </w:r>
            <w:r>
              <w:rPr>
                <w:szCs w:val="24"/>
              </w:rPr>
              <w:t>,</w:t>
            </w:r>
            <w:r w:rsidRPr="004B3CA9">
              <w:rPr>
                <w:szCs w:val="24"/>
              </w:rPr>
              <w:t>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125,000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95,000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F4372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</w:t>
            </w:r>
            <w:r w:rsidRPr="004B3CA9">
              <w:rPr>
                <w:szCs w:val="24"/>
              </w:rPr>
              <w:t>,</w:t>
            </w:r>
            <w:r w:rsidRPr="004B3CA9">
              <w:rPr>
                <w:szCs w:val="24"/>
                <w:lang w:val="en-US"/>
              </w:rPr>
              <w:t>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107,631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97,754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115,000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66140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</w:t>
            </w:r>
            <w:r w:rsidRPr="004B3CA9">
              <w:rPr>
                <w:szCs w:val="24"/>
              </w:rPr>
              <w:t>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CD34EE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по </w:t>
            </w:r>
            <w:r>
              <w:rPr>
                <w:szCs w:val="24"/>
              </w:rPr>
              <w:t>обустройству детской площадки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CD34E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CD34E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932BBB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CD34EE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6</w:t>
            </w:r>
            <w:r>
              <w:rPr>
                <w:szCs w:val="24"/>
              </w:rPr>
              <w:t>7</w:t>
            </w: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4B3CA9">
              <w:rPr>
                <w:szCs w:val="24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2,369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110,000</w:t>
            </w:r>
          </w:p>
        </w:tc>
      </w:tr>
      <w:tr w:rsidR="00D95BFC" w:rsidRPr="004B3CA9" w:rsidTr="00DB5015">
        <w:trPr>
          <w:trHeight w:val="157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2015-2022 годы»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3146,600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3235,195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3271,</w:t>
            </w:r>
            <w:r w:rsidRPr="004B3CA9">
              <w:rPr>
                <w:szCs w:val="24"/>
                <w:lang w:val="en-US"/>
              </w:rPr>
              <w:t>3</w:t>
            </w:r>
            <w:r w:rsidRPr="004B3CA9">
              <w:rPr>
                <w:szCs w:val="24"/>
              </w:rPr>
              <w:t>82</w:t>
            </w:r>
          </w:p>
        </w:tc>
      </w:tr>
      <w:tr w:rsidR="00D95BFC" w:rsidRPr="004B3CA9" w:rsidTr="00DB5015">
        <w:trPr>
          <w:trHeight w:val="126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828,198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D95BFC" w:rsidRPr="004B3CA9" w:rsidTr="00DB5015">
        <w:trPr>
          <w:trHeight w:val="220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828,198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828,198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855,162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889,411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DB5015">
        <w:trPr>
          <w:trHeight w:val="220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1 329,748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1 373,040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1 427,950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F4372F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516,794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530,849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532,121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F4372F" w:rsidRDefault="00D95BFC" w:rsidP="0007212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469,794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F4372F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</w:t>
            </w:r>
            <w:r>
              <w:rPr>
                <w:szCs w:val="24"/>
              </w:rPr>
              <w:t>69</w:t>
            </w:r>
            <w:r w:rsidRPr="004B3CA9"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794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483,849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485,121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бюджетные ассигнования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02200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47,000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189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27,446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28,150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189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31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6,567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6,744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21100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DB5015">
        <w:trPr>
          <w:trHeight w:val="220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51180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202,200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203,800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211,400</w:t>
            </w:r>
          </w:p>
        </w:tc>
      </w:tr>
      <w:tr w:rsidR="00D95BFC" w:rsidRPr="004B3CA9" w:rsidTr="00DB5015">
        <w:trPr>
          <w:trHeight w:val="157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DB5015">
        <w:trPr>
          <w:trHeight w:val="9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06080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150,000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24250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38,200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39,300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40,500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«Формирование комфортной среды на территории Посельского сельсовета Кузнецкого района</w:t>
            </w:r>
            <w:r>
              <w:rPr>
                <w:szCs w:val="24"/>
              </w:rPr>
              <w:t xml:space="preserve"> Пензенской области на 2018-2022</w:t>
            </w:r>
            <w:r w:rsidRPr="004B3CA9">
              <w:rPr>
                <w:szCs w:val="24"/>
              </w:rPr>
              <w:t xml:space="preserve"> годы»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CD34E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1523,827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932BBB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  <w:r>
              <w:rPr>
                <w:szCs w:val="24"/>
              </w:rPr>
              <w:t>(прочие расходы)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F4372F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932BBB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CD34EE">
        <w:trPr>
          <w:trHeight w:val="581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932B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932BBB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F4372F" w:rsidRDefault="00D95BFC" w:rsidP="00932BB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932BBB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  <w:r>
              <w:rPr>
                <w:szCs w:val="24"/>
              </w:rPr>
              <w:t>(прочие расходы)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F4372F" w:rsidRDefault="00D95BFC" w:rsidP="004A4F6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26,000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50718A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4A4F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4A4F6A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F4372F" w:rsidRDefault="00D95BFC" w:rsidP="004A4F6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26,000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4A4F6A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F4372F" w:rsidRDefault="00D95BFC" w:rsidP="00F4372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F4372F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1492,827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B3CA9">
              <w:rPr>
                <w:szCs w:val="24"/>
              </w:rPr>
              <w:t>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F4372F" w:rsidRDefault="00D95BFC" w:rsidP="00F4372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1492,827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249,080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C7BE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       249,080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CD34EE">
        <w:trPr>
          <w:trHeight w:val="449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Закупка товаров, работ и услуг для государственных (муниципальных) нужд</w:t>
            </w:r>
            <w:bookmarkStart w:id="0" w:name="_GoBack"/>
            <w:bookmarkEnd w:id="0"/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F4372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L5765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249,080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  <w:tr w:rsidR="00D95BFC" w:rsidRPr="004B3CA9" w:rsidTr="00DB5015">
        <w:trPr>
          <w:trHeight w:val="63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F4372F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F2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BFC" w:rsidRPr="004B3CA9" w:rsidRDefault="00D95BFC" w:rsidP="0007212D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05550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4B3CA9" w:rsidRDefault="00D95BFC" w:rsidP="0007212D">
            <w:pPr>
              <w:rPr>
                <w:szCs w:val="24"/>
              </w:rPr>
            </w:pPr>
            <w:r w:rsidRPr="004B3CA9">
              <w:rPr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5BFC" w:rsidRPr="000C7BE9" w:rsidRDefault="00D95BFC" w:rsidP="0007212D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249.080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BFC" w:rsidRPr="004B3CA9" w:rsidRDefault="00D95BFC" w:rsidP="0007212D">
            <w:pPr>
              <w:jc w:val="right"/>
              <w:rPr>
                <w:szCs w:val="24"/>
              </w:rPr>
            </w:pPr>
            <w:r w:rsidRPr="004B3CA9">
              <w:rPr>
                <w:szCs w:val="24"/>
              </w:rPr>
              <w:t>0,000</w:t>
            </w:r>
          </w:p>
        </w:tc>
      </w:tr>
    </w:tbl>
    <w:p w:rsidR="00D95BFC" w:rsidRPr="004B0E2F" w:rsidRDefault="00D95BFC" w:rsidP="00BA3DDC">
      <w:pPr>
        <w:jc w:val="right"/>
        <w:rPr>
          <w:highlight w:val="yellow"/>
        </w:rPr>
        <w:sectPr w:rsidR="00D95BFC" w:rsidRPr="004B0E2F" w:rsidSect="00006D8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D95BFC" w:rsidRPr="004B0E2F" w:rsidRDefault="00D95BFC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 xml:space="preserve">2. Настоящее решение вступает </w:t>
      </w:r>
      <w:r w:rsidRPr="004B0E2F">
        <w:rPr>
          <w:sz w:val="28"/>
          <w:szCs w:val="28"/>
          <w:lang/>
        </w:rPr>
        <w:t xml:space="preserve">в </w:t>
      </w:r>
      <w:r w:rsidRPr="004B0E2F">
        <w:rPr>
          <w:sz w:val="28"/>
          <w:szCs w:val="28"/>
          <w:lang/>
        </w:rPr>
        <w:t xml:space="preserve">силу </w:t>
      </w:r>
      <w:r w:rsidRPr="004B0E2F">
        <w:rPr>
          <w:sz w:val="28"/>
          <w:szCs w:val="28"/>
          <w:lang/>
        </w:rPr>
        <w:t>после его официального опубликования</w:t>
      </w:r>
      <w:r w:rsidRPr="004B0E2F">
        <w:rPr>
          <w:sz w:val="28"/>
          <w:szCs w:val="28"/>
          <w:lang/>
        </w:rPr>
        <w:t>.</w:t>
      </w:r>
    </w:p>
    <w:p w:rsidR="00D95BFC" w:rsidRPr="004B0E2F" w:rsidRDefault="00D95BFC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3</w:t>
      </w:r>
      <w:r w:rsidRPr="004B0E2F">
        <w:rPr>
          <w:sz w:val="28"/>
          <w:szCs w:val="28"/>
          <w:lang/>
        </w:rPr>
        <w:t xml:space="preserve">. </w:t>
      </w:r>
      <w:r w:rsidRPr="004B0E2F">
        <w:rPr>
          <w:sz w:val="28"/>
          <w:szCs w:val="28"/>
          <w:lang/>
        </w:rPr>
        <w:t>Настоящее</w:t>
      </w:r>
      <w:r w:rsidRPr="004B0E2F">
        <w:rPr>
          <w:sz w:val="28"/>
          <w:szCs w:val="28"/>
          <w:lang/>
        </w:rPr>
        <w:t xml:space="preserve"> решение </w:t>
      </w:r>
      <w:r w:rsidRPr="004B0E2F">
        <w:rPr>
          <w:sz w:val="28"/>
          <w:szCs w:val="28"/>
          <w:lang/>
        </w:rPr>
        <w:t>о</w:t>
      </w:r>
      <w:r w:rsidRPr="004B0E2F">
        <w:rPr>
          <w:sz w:val="28"/>
          <w:szCs w:val="28"/>
          <w:lang/>
        </w:rPr>
        <w:t>публиковать в информационном бюллетене Посельского сельсовета Кузнецкого района Пензенской области «</w:t>
      </w:r>
      <w:r w:rsidRPr="004B0E2F">
        <w:rPr>
          <w:sz w:val="28"/>
          <w:szCs w:val="28"/>
          <w:lang/>
        </w:rPr>
        <w:t>На Посельской волне</w:t>
      </w:r>
      <w:r w:rsidRPr="004B0E2F">
        <w:rPr>
          <w:sz w:val="28"/>
          <w:szCs w:val="28"/>
          <w:lang/>
        </w:rPr>
        <w:t>».</w:t>
      </w:r>
    </w:p>
    <w:p w:rsidR="00D95BFC" w:rsidRPr="004B0E2F" w:rsidRDefault="00D95BFC" w:rsidP="00321195">
      <w:pPr>
        <w:tabs>
          <w:tab w:val="left" w:pos="567"/>
        </w:tabs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  <w:r w:rsidRPr="004B0E2F">
        <w:rPr>
          <w:sz w:val="28"/>
          <w:szCs w:val="28"/>
          <w:lang/>
        </w:rPr>
        <w:t>4.</w:t>
      </w:r>
      <w:r w:rsidRPr="004B0E2F">
        <w:rPr>
          <w:sz w:val="28"/>
          <w:szCs w:val="28"/>
          <w:lang/>
        </w:rPr>
        <w:t xml:space="preserve">  Контроль за исполнением настоящего решения возложить на Главу Посельского сельсовета Кузнецкого района Пензенской области.</w:t>
      </w:r>
    </w:p>
    <w:p w:rsidR="00D95BFC" w:rsidRPr="004B0E2F" w:rsidRDefault="00D95BFC" w:rsidP="00321195">
      <w:pPr>
        <w:autoSpaceDE w:val="0"/>
        <w:autoSpaceDN w:val="0"/>
        <w:adjustRightInd w:val="0"/>
        <w:spacing w:before="120"/>
        <w:ind w:firstLine="567"/>
        <w:contextualSpacing/>
        <w:jc w:val="both"/>
        <w:outlineLvl w:val="5"/>
        <w:rPr>
          <w:sz w:val="28"/>
          <w:szCs w:val="28"/>
          <w:lang/>
        </w:rPr>
      </w:pPr>
    </w:p>
    <w:p w:rsidR="00D95BFC" w:rsidRPr="004B0E2F" w:rsidRDefault="00D95BFC" w:rsidP="00321195">
      <w:pPr>
        <w:autoSpaceDE w:val="0"/>
        <w:autoSpaceDN w:val="0"/>
        <w:adjustRightInd w:val="0"/>
        <w:spacing w:before="120"/>
        <w:contextualSpacing/>
        <w:jc w:val="both"/>
        <w:outlineLvl w:val="5"/>
        <w:rPr>
          <w:sz w:val="28"/>
          <w:szCs w:val="28"/>
          <w:lang/>
        </w:rPr>
      </w:pPr>
    </w:p>
    <w:p w:rsidR="00D95BFC" w:rsidRPr="004B0E2F" w:rsidRDefault="00D95BFC" w:rsidP="00321195">
      <w:pPr>
        <w:autoSpaceDE w:val="0"/>
        <w:autoSpaceDN w:val="0"/>
        <w:adjustRightInd w:val="0"/>
        <w:spacing w:before="120"/>
        <w:contextualSpacing/>
        <w:outlineLvl w:val="5"/>
        <w:rPr>
          <w:b/>
          <w:sz w:val="28"/>
          <w:szCs w:val="28"/>
          <w:lang/>
        </w:rPr>
      </w:pPr>
      <w:r w:rsidRPr="004B0E2F">
        <w:rPr>
          <w:b/>
          <w:sz w:val="28"/>
          <w:szCs w:val="28"/>
          <w:lang/>
        </w:rPr>
        <w:t xml:space="preserve">Глава Посельского сельсовета </w:t>
      </w:r>
    </w:p>
    <w:p w:rsidR="00D95BFC" w:rsidRPr="004B0E2F" w:rsidRDefault="00D95BFC" w:rsidP="003B7D79">
      <w:pPr>
        <w:rPr>
          <w:sz w:val="28"/>
          <w:szCs w:val="28"/>
        </w:rPr>
      </w:pPr>
      <w:r w:rsidRPr="004B0E2F">
        <w:rPr>
          <w:b/>
          <w:sz w:val="28"/>
          <w:szCs w:val="28"/>
        </w:rPr>
        <w:t xml:space="preserve">Кузнецкого района Пензенской области                               </w:t>
      </w:r>
      <w:r>
        <w:rPr>
          <w:b/>
          <w:sz w:val="28"/>
          <w:szCs w:val="28"/>
        </w:rPr>
        <w:t>И.В.Янюшкина</w:t>
      </w:r>
    </w:p>
    <w:sectPr w:rsidR="00D95BFC" w:rsidRPr="004B0E2F" w:rsidSect="004B0E2F">
      <w:pgSz w:w="11906" w:h="16838"/>
      <w:pgMar w:top="1418" w:right="1418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BFC" w:rsidRDefault="00D95BFC" w:rsidP="00C615E9">
      <w:r>
        <w:separator/>
      </w:r>
    </w:p>
  </w:endnote>
  <w:endnote w:type="continuationSeparator" w:id="1">
    <w:p w:rsidR="00D95BFC" w:rsidRDefault="00D95BFC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FC" w:rsidRDefault="00D95BFC">
    <w:pPr>
      <w:pStyle w:val="Footer"/>
      <w:jc w:val="right"/>
    </w:pPr>
    <w:fldSimple w:instr=" PAGE   \* MERGEFORMAT ">
      <w:r>
        <w:rPr>
          <w:noProof/>
        </w:rPr>
        <w:t>65</w:t>
      </w:r>
    </w:fldSimple>
  </w:p>
  <w:p w:rsidR="00D95BFC" w:rsidRDefault="00D95B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BFC" w:rsidRDefault="00D95BFC" w:rsidP="00C615E9">
      <w:r>
        <w:separator/>
      </w:r>
    </w:p>
  </w:footnote>
  <w:footnote w:type="continuationSeparator" w:id="1">
    <w:p w:rsidR="00D95BFC" w:rsidRDefault="00D95BFC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72279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Heading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2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CDD"/>
    <w:rsid w:val="00000601"/>
    <w:rsid w:val="00000845"/>
    <w:rsid w:val="00000AA2"/>
    <w:rsid w:val="0000140B"/>
    <w:rsid w:val="000017F9"/>
    <w:rsid w:val="00001E73"/>
    <w:rsid w:val="0000225E"/>
    <w:rsid w:val="0000283A"/>
    <w:rsid w:val="00002F06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07F49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3F7C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6D2F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2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12D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4E4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99"/>
    <w:rsid w:val="00086DF3"/>
    <w:rsid w:val="000870C2"/>
    <w:rsid w:val="00087262"/>
    <w:rsid w:val="000875C5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975BB"/>
    <w:rsid w:val="000A0702"/>
    <w:rsid w:val="000A0BF3"/>
    <w:rsid w:val="000A0CD9"/>
    <w:rsid w:val="000A135C"/>
    <w:rsid w:val="000A13A6"/>
    <w:rsid w:val="000A218C"/>
    <w:rsid w:val="000A227D"/>
    <w:rsid w:val="000A25B0"/>
    <w:rsid w:val="000A264B"/>
    <w:rsid w:val="000A2B97"/>
    <w:rsid w:val="000A436A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0B4D"/>
    <w:rsid w:val="000B1099"/>
    <w:rsid w:val="000B13C2"/>
    <w:rsid w:val="000B26F0"/>
    <w:rsid w:val="000B3A5B"/>
    <w:rsid w:val="000B3DBC"/>
    <w:rsid w:val="000B422D"/>
    <w:rsid w:val="000B4367"/>
    <w:rsid w:val="000B459D"/>
    <w:rsid w:val="000B4687"/>
    <w:rsid w:val="000B49F4"/>
    <w:rsid w:val="000B4C47"/>
    <w:rsid w:val="000B4DD5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7A"/>
    <w:rsid w:val="000C6B83"/>
    <w:rsid w:val="000C7054"/>
    <w:rsid w:val="000C7BE9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45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19E4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00C"/>
    <w:rsid w:val="000E4205"/>
    <w:rsid w:val="000E45FE"/>
    <w:rsid w:val="000E4BC6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BCA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5E8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2C80"/>
    <w:rsid w:val="00143530"/>
    <w:rsid w:val="00143868"/>
    <w:rsid w:val="00143D91"/>
    <w:rsid w:val="00143E57"/>
    <w:rsid w:val="00144728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47C15"/>
    <w:rsid w:val="00150C40"/>
    <w:rsid w:val="0015178A"/>
    <w:rsid w:val="00151A3B"/>
    <w:rsid w:val="0015204E"/>
    <w:rsid w:val="001523D2"/>
    <w:rsid w:val="0015324B"/>
    <w:rsid w:val="00153751"/>
    <w:rsid w:val="00153A35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4F9D"/>
    <w:rsid w:val="00175015"/>
    <w:rsid w:val="001750EE"/>
    <w:rsid w:val="00175678"/>
    <w:rsid w:val="001756CA"/>
    <w:rsid w:val="00175DC9"/>
    <w:rsid w:val="00176294"/>
    <w:rsid w:val="00176448"/>
    <w:rsid w:val="0017646F"/>
    <w:rsid w:val="0017664C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588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A7A23"/>
    <w:rsid w:val="001B014E"/>
    <w:rsid w:val="001B0AA3"/>
    <w:rsid w:val="001B151D"/>
    <w:rsid w:val="001B1878"/>
    <w:rsid w:val="001B1F44"/>
    <w:rsid w:val="001B2669"/>
    <w:rsid w:val="001B2CCC"/>
    <w:rsid w:val="001B2E03"/>
    <w:rsid w:val="001B3392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3C3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E70"/>
    <w:rsid w:val="001D3FE8"/>
    <w:rsid w:val="001D4184"/>
    <w:rsid w:val="001D428F"/>
    <w:rsid w:val="001D475D"/>
    <w:rsid w:val="001D54C9"/>
    <w:rsid w:val="001D580E"/>
    <w:rsid w:val="001D64BC"/>
    <w:rsid w:val="001D6A82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2FE1"/>
    <w:rsid w:val="001F3278"/>
    <w:rsid w:val="001F3465"/>
    <w:rsid w:val="001F3CFE"/>
    <w:rsid w:val="001F4A94"/>
    <w:rsid w:val="001F51FA"/>
    <w:rsid w:val="001F555E"/>
    <w:rsid w:val="001F5915"/>
    <w:rsid w:val="001F595C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5B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27DC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3CD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678FF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11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13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6E68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2911"/>
    <w:rsid w:val="002C37D3"/>
    <w:rsid w:val="002C3960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B73"/>
    <w:rsid w:val="00314CDE"/>
    <w:rsid w:val="00315069"/>
    <w:rsid w:val="0031507D"/>
    <w:rsid w:val="00315253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19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0A3"/>
    <w:rsid w:val="003663CB"/>
    <w:rsid w:val="003666CE"/>
    <w:rsid w:val="00366B50"/>
    <w:rsid w:val="0036745D"/>
    <w:rsid w:val="00367AB1"/>
    <w:rsid w:val="00367C88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3FBD"/>
    <w:rsid w:val="003840FA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162"/>
    <w:rsid w:val="00395987"/>
    <w:rsid w:val="00395E1B"/>
    <w:rsid w:val="00396252"/>
    <w:rsid w:val="003968FF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08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B0057"/>
    <w:rsid w:val="003B0122"/>
    <w:rsid w:val="003B0D9A"/>
    <w:rsid w:val="003B10B9"/>
    <w:rsid w:val="003B13CA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B7D79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2BC1"/>
    <w:rsid w:val="003C31C2"/>
    <w:rsid w:val="003C325A"/>
    <w:rsid w:val="003C3B19"/>
    <w:rsid w:val="003C4CCB"/>
    <w:rsid w:val="003C4FD3"/>
    <w:rsid w:val="003C573B"/>
    <w:rsid w:val="003C63C2"/>
    <w:rsid w:val="003D0235"/>
    <w:rsid w:val="003D0539"/>
    <w:rsid w:val="003D0579"/>
    <w:rsid w:val="003D0583"/>
    <w:rsid w:val="003D071C"/>
    <w:rsid w:val="003D0F23"/>
    <w:rsid w:val="003D1002"/>
    <w:rsid w:val="003D161D"/>
    <w:rsid w:val="003D2347"/>
    <w:rsid w:val="003D2F20"/>
    <w:rsid w:val="003D342E"/>
    <w:rsid w:val="003D345F"/>
    <w:rsid w:val="003D358D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46E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40BE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04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99B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A34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1C6"/>
    <w:rsid w:val="004667AC"/>
    <w:rsid w:val="004669CE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539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77E"/>
    <w:rsid w:val="004817E0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6DE1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4F6A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0E2F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CA9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6F48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415"/>
    <w:rsid w:val="004E37CC"/>
    <w:rsid w:val="004E399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98E"/>
    <w:rsid w:val="004E6AF4"/>
    <w:rsid w:val="004E6DA9"/>
    <w:rsid w:val="004E6DC0"/>
    <w:rsid w:val="004E7354"/>
    <w:rsid w:val="004E7F11"/>
    <w:rsid w:val="004F0F95"/>
    <w:rsid w:val="004F1182"/>
    <w:rsid w:val="004F14FD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560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18A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1CB7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6A5"/>
    <w:rsid w:val="00553705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87CA1"/>
    <w:rsid w:val="00587F82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483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AF4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874"/>
    <w:rsid w:val="005E3B18"/>
    <w:rsid w:val="005E3E45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5B1"/>
    <w:rsid w:val="005F3B2E"/>
    <w:rsid w:val="005F423E"/>
    <w:rsid w:val="005F4287"/>
    <w:rsid w:val="005F4383"/>
    <w:rsid w:val="005F5598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6C1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0D5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5666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284"/>
    <w:rsid w:val="006A18C4"/>
    <w:rsid w:val="006A2146"/>
    <w:rsid w:val="006A25DD"/>
    <w:rsid w:val="006A2B56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46F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0D0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74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992"/>
    <w:rsid w:val="006D4E34"/>
    <w:rsid w:val="006D522A"/>
    <w:rsid w:val="006D56BA"/>
    <w:rsid w:val="006D6075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263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1E9B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014"/>
    <w:rsid w:val="0070215A"/>
    <w:rsid w:val="00702241"/>
    <w:rsid w:val="00702319"/>
    <w:rsid w:val="007024B9"/>
    <w:rsid w:val="007025AD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642"/>
    <w:rsid w:val="00706737"/>
    <w:rsid w:val="0070684D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602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A35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4E3E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2CB9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619"/>
    <w:rsid w:val="007A077D"/>
    <w:rsid w:val="007A091B"/>
    <w:rsid w:val="007A0BD3"/>
    <w:rsid w:val="007A0C00"/>
    <w:rsid w:val="007A0D91"/>
    <w:rsid w:val="007A147F"/>
    <w:rsid w:val="007A16E5"/>
    <w:rsid w:val="007A170A"/>
    <w:rsid w:val="007A1967"/>
    <w:rsid w:val="007A1EB5"/>
    <w:rsid w:val="007A26A9"/>
    <w:rsid w:val="007A276C"/>
    <w:rsid w:val="007A28F2"/>
    <w:rsid w:val="007A36C8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7E2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841"/>
    <w:rsid w:val="007D6B65"/>
    <w:rsid w:val="007D73CB"/>
    <w:rsid w:val="007D77B1"/>
    <w:rsid w:val="007D7841"/>
    <w:rsid w:val="007D7A08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551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0FF"/>
    <w:rsid w:val="007F0F05"/>
    <w:rsid w:val="007F1072"/>
    <w:rsid w:val="007F19E8"/>
    <w:rsid w:val="007F1AED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232"/>
    <w:rsid w:val="008325AC"/>
    <w:rsid w:val="008325DA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BC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BE7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005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6D0"/>
    <w:rsid w:val="008A687D"/>
    <w:rsid w:val="008A7253"/>
    <w:rsid w:val="008A73F5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167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4EF3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506"/>
    <w:rsid w:val="008F3728"/>
    <w:rsid w:val="008F3C89"/>
    <w:rsid w:val="008F4151"/>
    <w:rsid w:val="008F4626"/>
    <w:rsid w:val="008F52CC"/>
    <w:rsid w:val="008F5F49"/>
    <w:rsid w:val="008F64EC"/>
    <w:rsid w:val="008F6586"/>
    <w:rsid w:val="008F6671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1DCE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717D"/>
    <w:rsid w:val="00907E53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4EB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2BBB"/>
    <w:rsid w:val="0093307A"/>
    <w:rsid w:val="009343C6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56"/>
    <w:rsid w:val="009417FA"/>
    <w:rsid w:val="009418AC"/>
    <w:rsid w:val="00941BA3"/>
    <w:rsid w:val="009425D2"/>
    <w:rsid w:val="00942F07"/>
    <w:rsid w:val="00943D60"/>
    <w:rsid w:val="0094443F"/>
    <w:rsid w:val="009447BF"/>
    <w:rsid w:val="00944AC6"/>
    <w:rsid w:val="00945C06"/>
    <w:rsid w:val="00945C8B"/>
    <w:rsid w:val="009461E9"/>
    <w:rsid w:val="00946609"/>
    <w:rsid w:val="0094665E"/>
    <w:rsid w:val="009468EB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96D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13B3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6D6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2EFF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A2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A9C"/>
    <w:rsid w:val="00A22F25"/>
    <w:rsid w:val="00A23172"/>
    <w:rsid w:val="00A2346C"/>
    <w:rsid w:val="00A2436E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38D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6B5D"/>
    <w:rsid w:val="00A3758D"/>
    <w:rsid w:val="00A37812"/>
    <w:rsid w:val="00A40348"/>
    <w:rsid w:val="00A403BE"/>
    <w:rsid w:val="00A40502"/>
    <w:rsid w:val="00A41BD0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0B"/>
    <w:rsid w:val="00A53730"/>
    <w:rsid w:val="00A53B0F"/>
    <w:rsid w:val="00A53CC9"/>
    <w:rsid w:val="00A53F90"/>
    <w:rsid w:val="00A540B5"/>
    <w:rsid w:val="00A541F3"/>
    <w:rsid w:val="00A541F4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3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593E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3EA"/>
    <w:rsid w:val="00AE5420"/>
    <w:rsid w:val="00AE5A5E"/>
    <w:rsid w:val="00AE64B3"/>
    <w:rsid w:val="00AE6915"/>
    <w:rsid w:val="00AE6C25"/>
    <w:rsid w:val="00AE6EA0"/>
    <w:rsid w:val="00AE7211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AA7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AF7F49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A82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330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3EA3"/>
    <w:rsid w:val="00B4466A"/>
    <w:rsid w:val="00B447A1"/>
    <w:rsid w:val="00B45348"/>
    <w:rsid w:val="00B45A45"/>
    <w:rsid w:val="00B45D42"/>
    <w:rsid w:val="00B465BB"/>
    <w:rsid w:val="00B46887"/>
    <w:rsid w:val="00B46953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5A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6B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7A3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778E9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DDC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0DED"/>
    <w:rsid w:val="00BB1105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82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039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89F"/>
    <w:rsid w:val="00BE5B13"/>
    <w:rsid w:val="00BE5C64"/>
    <w:rsid w:val="00BE5CFF"/>
    <w:rsid w:val="00BE67ED"/>
    <w:rsid w:val="00BE68A5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68AE"/>
    <w:rsid w:val="00C07BCD"/>
    <w:rsid w:val="00C07F79"/>
    <w:rsid w:val="00C1017F"/>
    <w:rsid w:val="00C10281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360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5E0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0D0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5996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382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376"/>
    <w:rsid w:val="00C96C5B"/>
    <w:rsid w:val="00C96D84"/>
    <w:rsid w:val="00C97382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326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1C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4EE"/>
    <w:rsid w:val="00CD3808"/>
    <w:rsid w:val="00CD3F24"/>
    <w:rsid w:val="00CD3F2A"/>
    <w:rsid w:val="00CD4030"/>
    <w:rsid w:val="00CD416C"/>
    <w:rsid w:val="00CD42AF"/>
    <w:rsid w:val="00CD44B3"/>
    <w:rsid w:val="00CD4D91"/>
    <w:rsid w:val="00CD59C4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61F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8B2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5DEB"/>
    <w:rsid w:val="00D07311"/>
    <w:rsid w:val="00D07B76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C32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71D"/>
    <w:rsid w:val="00D439A6"/>
    <w:rsid w:val="00D4444B"/>
    <w:rsid w:val="00D4456C"/>
    <w:rsid w:val="00D44AE0"/>
    <w:rsid w:val="00D45126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834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E2D"/>
    <w:rsid w:val="00D91F57"/>
    <w:rsid w:val="00D92354"/>
    <w:rsid w:val="00D92704"/>
    <w:rsid w:val="00D928A8"/>
    <w:rsid w:val="00D92E5E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BFC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7D9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6C7"/>
    <w:rsid w:val="00DB391D"/>
    <w:rsid w:val="00DB394C"/>
    <w:rsid w:val="00DB3EC2"/>
    <w:rsid w:val="00DB4033"/>
    <w:rsid w:val="00DB42D6"/>
    <w:rsid w:val="00DB46BE"/>
    <w:rsid w:val="00DB5015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38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289"/>
    <w:rsid w:val="00DE0B25"/>
    <w:rsid w:val="00DE0DD4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61B4"/>
    <w:rsid w:val="00E1621A"/>
    <w:rsid w:val="00E165A6"/>
    <w:rsid w:val="00E165DE"/>
    <w:rsid w:val="00E16BD3"/>
    <w:rsid w:val="00E16E05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4F5D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2C90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D9E"/>
    <w:rsid w:val="00EA1E7C"/>
    <w:rsid w:val="00EA2366"/>
    <w:rsid w:val="00EA266A"/>
    <w:rsid w:val="00EA2713"/>
    <w:rsid w:val="00EA2EF4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22A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49E"/>
    <w:rsid w:val="00ED6E3B"/>
    <w:rsid w:val="00ED733D"/>
    <w:rsid w:val="00ED746E"/>
    <w:rsid w:val="00ED76C2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9A4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96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A8B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5436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72F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0FD8"/>
    <w:rsid w:val="00F51E54"/>
    <w:rsid w:val="00F525B8"/>
    <w:rsid w:val="00F52615"/>
    <w:rsid w:val="00F52904"/>
    <w:rsid w:val="00F52E54"/>
    <w:rsid w:val="00F53096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266"/>
    <w:rsid w:val="00F74364"/>
    <w:rsid w:val="00F75B75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986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724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090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3E0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451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642"/>
    <w:rsid w:val="00FF685D"/>
    <w:rsid w:val="00FF6B0B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locked="1" w:semiHidden="0" w:uiPriority="0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D6841"/>
    <w:rPr>
      <w:sz w:val="24"/>
      <w:szCs w:val="20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C615E9"/>
    <w:pPr>
      <w:keepNext/>
      <w:keepLines/>
      <w:numPr>
        <w:ilvl w:val="1"/>
        <w:numId w:val="2"/>
      </w:numPr>
      <w:spacing w:after="360"/>
      <w:ind w:left="0" w:firstLine="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C615E9"/>
    <w:pPr>
      <w:keepNext/>
      <w:keepLines/>
      <w:numPr>
        <w:ilvl w:val="2"/>
        <w:numId w:val="2"/>
      </w:numPr>
      <w:tabs>
        <w:tab w:val="clear" w:pos="1097"/>
      </w:tabs>
      <w:spacing w:before="360"/>
      <w:ind w:left="1701" w:hanging="1134"/>
      <w:outlineLvl w:val="2"/>
    </w:pPr>
    <w:rPr>
      <w:b/>
      <w:sz w:val="2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615E9"/>
    <w:pPr>
      <w:keepNext/>
      <w:keepLines/>
      <w:numPr>
        <w:ilvl w:val="3"/>
        <w:numId w:val="2"/>
      </w:numPr>
      <w:tabs>
        <w:tab w:val="clear" w:pos="1324"/>
      </w:tabs>
      <w:spacing w:before="240"/>
      <w:ind w:left="1701" w:hanging="113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5E9"/>
    <w:pPr>
      <w:keepNext/>
      <w:numPr>
        <w:ilvl w:val="4"/>
        <w:numId w:val="2"/>
      </w:numPr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5E9"/>
    <w:pPr>
      <w:keepNext/>
      <w:numPr>
        <w:ilvl w:val="6"/>
        <w:numId w:val="2"/>
      </w:numPr>
      <w:spacing w:before="240" w:after="60"/>
      <w:jc w:val="center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Heading9">
    <w:name w:val="heading 9"/>
    <w:basedOn w:val="Normal"/>
    <w:next w:val="Heading5"/>
    <w:link w:val="Heading9Char"/>
    <w:uiPriority w:val="99"/>
    <w:qFormat/>
    <w:rsid w:val="00C615E9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3B2759"/>
    <w:rPr>
      <w:rFonts w:ascii="Arial" w:hAnsi="Arial" w:cs="Times New Roman"/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2759"/>
    <w:rPr>
      <w:rFonts w:cs="Times New Roman"/>
      <w:b/>
      <w:sz w:val="24"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2533E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F36B3"/>
    <w:rPr>
      <w:rFonts w:ascii="Arial" w:hAnsi="Arial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B2759"/>
    <w:rPr>
      <w:rFonts w:cs="Times New Roman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B2759"/>
    <w:rPr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C615E9"/>
    <w:pPr>
      <w:spacing w:before="120"/>
      <w:ind w:firstLine="567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B2759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C615E9"/>
    <w:pPr>
      <w:spacing w:before="60"/>
      <w:ind w:left="284" w:firstLine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70D8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C615E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759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759"/>
    <w:rPr>
      <w:rFonts w:cs="Times New Roman"/>
      <w:sz w:val="24"/>
    </w:rPr>
  </w:style>
  <w:style w:type="paragraph" w:styleId="Signature">
    <w:name w:val="Signature"/>
    <w:basedOn w:val="Normal"/>
    <w:next w:val="Normal"/>
    <w:link w:val="SignatureChar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B2759"/>
    <w:rPr>
      <w:rFonts w:cs="Times New Roman"/>
      <w:sz w:val="24"/>
    </w:rPr>
  </w:style>
  <w:style w:type="paragraph" w:customStyle="1" w:styleId="2">
    <w:name w:val="Стиль2"/>
    <w:basedOn w:val="1"/>
    <w:uiPriority w:val="99"/>
    <w:rsid w:val="00C615E9"/>
    <w:pPr>
      <w:numPr>
        <w:ilvl w:val="6"/>
      </w:numPr>
      <w:spacing w:before="60"/>
      <w:ind w:left="344" w:firstLine="283"/>
      <w:outlineLvl w:val="6"/>
    </w:pPr>
  </w:style>
  <w:style w:type="paragraph" w:customStyle="1" w:styleId="1">
    <w:name w:val="Стиль1"/>
    <w:basedOn w:val="Normal"/>
    <w:link w:val="10"/>
    <w:uiPriority w:val="99"/>
    <w:rsid w:val="00C615E9"/>
    <w:pPr>
      <w:numPr>
        <w:ilvl w:val="5"/>
        <w:numId w:val="2"/>
      </w:numPr>
      <w:tabs>
        <w:tab w:val="clear" w:pos="3542"/>
        <w:tab w:val="num" w:pos="927"/>
      </w:tabs>
      <w:autoSpaceDE w:val="0"/>
      <w:autoSpaceDN w:val="0"/>
      <w:adjustRightInd w:val="0"/>
      <w:spacing w:before="120"/>
      <w:ind w:left="0" w:firstLine="567"/>
      <w:jc w:val="both"/>
      <w:outlineLvl w:val="5"/>
    </w:pPr>
  </w:style>
  <w:style w:type="character" w:customStyle="1" w:styleId="10">
    <w:name w:val="Стиль1 Знак"/>
    <w:link w:val="1"/>
    <w:uiPriority w:val="99"/>
    <w:locked/>
    <w:rsid w:val="00866351"/>
    <w:rPr>
      <w:sz w:val="24"/>
      <w:lang w:val="ru-RU" w:eastAsia="ru-RU"/>
    </w:rPr>
  </w:style>
  <w:style w:type="paragraph" w:styleId="TableofFigures">
    <w:name w:val="table of figures"/>
    <w:basedOn w:val="Normal"/>
    <w:next w:val="Normal"/>
    <w:uiPriority w:val="99"/>
    <w:semiHidden/>
    <w:rsid w:val="00C615E9"/>
    <w:pPr>
      <w:ind w:left="480" w:hanging="480"/>
    </w:pPr>
  </w:style>
  <w:style w:type="table" w:styleId="TableGrid">
    <w:name w:val="Table Grid"/>
    <w:basedOn w:val="TableNormal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">
    <w:name w:val="Стиль4"/>
    <w:basedOn w:val="Normal"/>
    <w:uiPriority w:val="99"/>
    <w:rsid w:val="00C615E9"/>
    <w:pPr>
      <w:ind w:left="567" w:firstLine="284"/>
      <w:jc w:val="both"/>
    </w:pPr>
  </w:style>
  <w:style w:type="paragraph" w:customStyle="1" w:styleId="3">
    <w:name w:val="Стиль3"/>
    <w:basedOn w:val="Normal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">
    <w:name w:val="Обычный + вправо"/>
    <w:basedOn w:val="Normal"/>
    <w:uiPriority w:val="99"/>
    <w:rsid w:val="00443A58"/>
    <w:pPr>
      <w:jc w:val="right"/>
    </w:pPr>
    <w:rPr>
      <w:color w:val="000000"/>
    </w:rPr>
  </w:style>
  <w:style w:type="paragraph" w:customStyle="1" w:styleId="a0">
    <w:name w:val="Обычный + курсив"/>
    <w:basedOn w:val="Normal"/>
    <w:uiPriority w:val="99"/>
    <w:rsid w:val="001B6A52"/>
    <w:rPr>
      <w:i/>
      <w:iCs/>
    </w:rPr>
  </w:style>
  <w:style w:type="character" w:styleId="Hyperlink">
    <w:name w:val="Hyperlink"/>
    <w:basedOn w:val="DefaultParagraphFont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Normal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ListNumber">
    <w:name w:val="List Number"/>
    <w:basedOn w:val="Normal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TOC1">
    <w:name w:val="toc 1"/>
    <w:basedOn w:val="Normal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TOC2">
    <w:name w:val="toc 2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TOC3">
    <w:name w:val="toc 3"/>
    <w:basedOn w:val="Normal"/>
    <w:next w:val="Normal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TOC4">
    <w:name w:val="toc 4"/>
    <w:basedOn w:val="Normal"/>
    <w:next w:val="Normal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TOC5">
    <w:name w:val="toc 5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FollowedHyperlink">
    <w:name w:val="FollowedHyperlink"/>
    <w:basedOn w:val="DefaultParagraphFont"/>
    <w:uiPriority w:val="99"/>
    <w:rsid w:val="00870D8F"/>
    <w:rPr>
      <w:rFonts w:cs="Times New Roman"/>
      <w:color w:val="800080"/>
      <w:u w:val="single"/>
    </w:rPr>
  </w:style>
  <w:style w:type="paragraph" w:customStyle="1" w:styleId="a1">
    <w:name w:val="Таблицы (моноширинный)"/>
    <w:basedOn w:val="Normal"/>
    <w:next w:val="Normal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">
    <w:name w:val="Стиль11"/>
    <w:basedOn w:val="Normal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Indent">
    <w:name w:val="Normal Indent"/>
    <w:basedOn w:val="Normal"/>
    <w:uiPriority w:val="99"/>
    <w:rsid w:val="005B52E0"/>
    <w:pPr>
      <w:ind w:left="708"/>
    </w:pPr>
  </w:style>
  <w:style w:type="paragraph" w:customStyle="1" w:styleId="xl66">
    <w:name w:val="xl66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Normal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Normal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Normal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Normal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Normal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Normal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Normal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Normal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Normal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Normal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">
    <w:name w:val="Знак Знак5 Знак Знак Знак Знак"/>
    <w:basedOn w:val="Normal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Normal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Normal"/>
    <w:uiPriority w:val="99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Normal"/>
    <w:uiPriority w:val="99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Normal"/>
    <w:uiPriority w:val="99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Normal"/>
    <w:uiPriority w:val="99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">
    <w:name w:val="Знак Знак5 Знак Знак Знак Знак2"/>
    <w:basedOn w:val="Normal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">
    <w:name w:val="Знак Знак5 Знак Знак Знак Знак1"/>
    <w:basedOn w:val="Normal"/>
    <w:uiPriority w:val="99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uiPriority w:val="99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Normal"/>
    <w:uiPriority w:val="99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Normal"/>
    <w:uiPriority w:val="99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ListParagraph">
    <w:name w:val="List Paragraph"/>
    <w:basedOn w:val="Normal"/>
    <w:uiPriority w:val="99"/>
    <w:qFormat/>
    <w:rsid w:val="00437A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Normal"/>
    <w:uiPriority w:val="99"/>
    <w:rsid w:val="00BE589F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rsid w:val="005536A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536A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536A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36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36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1883</TotalTime>
  <Pages>65</Pages>
  <Words>10065</Words>
  <Characters>-32766</Characters>
  <Application>Microsoft Office Outlook</Application>
  <DocSecurity>0</DocSecurity>
  <Lines>0</Lines>
  <Paragraphs>0</Paragraphs>
  <ScaleCrop>false</ScaleCrop>
  <Company>SOBRANIE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Кашаев Сергей Вячеславович</dc:creator>
  <cp:keywords/>
  <dc:description/>
  <cp:lastModifiedBy>111</cp:lastModifiedBy>
  <cp:revision>95</cp:revision>
  <cp:lastPrinted>2019-01-09T08:09:00Z</cp:lastPrinted>
  <dcterms:created xsi:type="dcterms:W3CDTF">2018-11-08T05:29:00Z</dcterms:created>
  <dcterms:modified xsi:type="dcterms:W3CDTF">2020-07-06T04:25:00Z</dcterms:modified>
</cp:coreProperties>
</file>