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7B3" w:rsidRDefault="002657B3" w:rsidP="001009CC">
      <w:pPr>
        <w:jc w:val="center"/>
      </w:pPr>
      <w:r w:rsidRPr="003B4AF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-1" style="width:63pt;height:1in;visibility:visible">
            <v:imagedata r:id="rId5" o:title=""/>
          </v:shape>
        </w:pict>
      </w:r>
    </w:p>
    <w:p w:rsidR="002657B3" w:rsidRDefault="002657B3" w:rsidP="00D16345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2657B3" w:rsidRDefault="002657B3" w:rsidP="00D16345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ПОСЕЛЬСКОГО СЕЛЬСОВЕТА </w:t>
      </w:r>
    </w:p>
    <w:p w:rsidR="002657B3" w:rsidRDefault="002657B3" w:rsidP="00D16345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КУЗНЕЦКОГО РАЙОНА ПЕНЗЕНСКОЙ ОБЛАСТИ</w:t>
      </w:r>
    </w:p>
    <w:p w:rsidR="002657B3" w:rsidRDefault="002657B3" w:rsidP="00D16345">
      <w:pPr>
        <w:rPr>
          <w:b/>
          <w:sz w:val="32"/>
          <w:szCs w:val="32"/>
        </w:rPr>
      </w:pPr>
    </w:p>
    <w:p w:rsidR="002657B3" w:rsidRDefault="002657B3" w:rsidP="001009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657B3" w:rsidRDefault="002657B3" w:rsidP="001009CC">
      <w:pPr>
        <w:jc w:val="center"/>
        <w:rPr>
          <w:b/>
          <w:sz w:val="28"/>
          <w:szCs w:val="28"/>
        </w:rPr>
      </w:pPr>
    </w:p>
    <w:p w:rsidR="002657B3" w:rsidRDefault="002657B3" w:rsidP="0073282F">
      <w:r>
        <w:t>о</w:t>
      </w:r>
      <w:r w:rsidRPr="00CE320B">
        <w:t>т</w:t>
      </w:r>
      <w:r>
        <w:t xml:space="preserve"> 29 июня </w:t>
      </w:r>
      <w:r w:rsidRPr="00CE320B">
        <w:t>2020</w:t>
      </w:r>
      <w:r>
        <w:t xml:space="preserve">г.                                                                                                                    </w:t>
      </w:r>
      <w:r w:rsidRPr="00CE320B">
        <w:t>№</w:t>
      </w:r>
      <w:r>
        <w:t xml:space="preserve"> 95</w:t>
      </w:r>
    </w:p>
    <w:p w:rsidR="002657B3" w:rsidRDefault="002657B3" w:rsidP="0073282F"/>
    <w:p w:rsidR="002657B3" w:rsidRDefault="002657B3" w:rsidP="00D16345">
      <w:pPr>
        <w:jc w:val="center"/>
      </w:pPr>
      <w:r>
        <w:t>с. Поселки</w:t>
      </w:r>
    </w:p>
    <w:p w:rsidR="002657B3" w:rsidRDefault="002657B3" w:rsidP="00D16345">
      <w:pPr>
        <w:pStyle w:val="NormalWeb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2657B3" w:rsidRDefault="002657B3" w:rsidP="00D16345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Об утверждении реестра муниципальных услуг</w:t>
      </w:r>
    </w:p>
    <w:p w:rsidR="002657B3" w:rsidRDefault="002657B3" w:rsidP="00D16345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Посельского сельсовета Кузнецкого района Пензенской области</w:t>
      </w:r>
      <w:r>
        <w:rPr>
          <w:b/>
          <w:color w:val="000000"/>
          <w:sz w:val="28"/>
          <w:szCs w:val="28"/>
        </w:rPr>
        <w:t> </w:t>
      </w:r>
    </w:p>
    <w:p w:rsidR="002657B3" w:rsidRDefault="002657B3" w:rsidP="00D16345">
      <w:pPr>
        <w:pStyle w:val="NormalWeb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2657B3" w:rsidRDefault="002657B3" w:rsidP="00AF04EF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соответствии с Федеральным законом от 27.07.2010 № 210-ФЗ «Об организации предоставления государственных и муниципальных услуг» (с изменениями), </w:t>
      </w:r>
      <w:r>
        <w:rPr>
          <w:sz w:val="28"/>
          <w:szCs w:val="28"/>
        </w:rPr>
        <w:t>Уставом Посельского сельсовета Кузнецкого района Пензенской области (с изменениями), Порядком формирования и ведения Реестра муниципальных услуг Посельского сельсовета Кузнецкого района Пензенской области, утвержденным постановлением администрации Посельского сельсовета Кузнецкого района Пензенской области от 25.12.2018</w:t>
      </w:r>
      <w:r w:rsidRPr="000866AA">
        <w:rPr>
          <w:sz w:val="28"/>
          <w:szCs w:val="28"/>
        </w:rPr>
        <w:t xml:space="preserve"> № </w:t>
      </w:r>
      <w:r>
        <w:rPr>
          <w:sz w:val="28"/>
          <w:szCs w:val="28"/>
        </w:rPr>
        <w:t>190</w:t>
      </w:r>
      <w:r w:rsidRPr="000866AA">
        <w:rPr>
          <w:sz w:val="28"/>
          <w:szCs w:val="28"/>
        </w:rPr>
        <w:t>,</w:t>
      </w:r>
    </w:p>
    <w:p w:rsidR="002657B3" w:rsidRDefault="002657B3" w:rsidP="00AF04EF">
      <w:pPr>
        <w:jc w:val="both"/>
        <w:rPr>
          <w:bCs/>
          <w:color w:val="000000"/>
          <w:spacing w:val="-4"/>
          <w:sz w:val="28"/>
          <w:szCs w:val="28"/>
        </w:rPr>
      </w:pPr>
    </w:p>
    <w:p w:rsidR="002657B3" w:rsidRDefault="002657B3" w:rsidP="00660C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Посельского сельсовета</w:t>
      </w:r>
    </w:p>
    <w:p w:rsidR="002657B3" w:rsidRDefault="002657B3" w:rsidP="00660C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Кузнецкого района Пензенской области постановляет:</w:t>
      </w:r>
    </w:p>
    <w:p w:rsidR="002657B3" w:rsidRDefault="002657B3" w:rsidP="00E04454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657B3" w:rsidRDefault="002657B3" w:rsidP="00E04454">
      <w:pPr>
        <w:pStyle w:val="NormalWeb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прилагаемый реестр муниципальных услуг Посельского сельсовета Кузнецкого района Пензенской области.</w:t>
      </w:r>
    </w:p>
    <w:p w:rsidR="002657B3" w:rsidRDefault="002657B3" w:rsidP="00AF04EF">
      <w:pPr>
        <w:pStyle w:val="NormalWeb"/>
        <w:suppressAutoHyphens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Признать утратившими силу постановления администрации Посельского сельсовета Кузнецкого района Пензенской области:</w:t>
      </w:r>
    </w:p>
    <w:p w:rsidR="002657B3" w:rsidRPr="002A6DBC" w:rsidRDefault="002657B3" w:rsidP="00AF04EF">
      <w:pPr>
        <w:pStyle w:val="NormalWeb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A6DBC">
        <w:rPr>
          <w:color w:val="000000"/>
          <w:sz w:val="28"/>
          <w:szCs w:val="28"/>
        </w:rPr>
        <w:t>- от 14.02.2017 № 25 «Об утверждении реестра  муниципальных услуг</w:t>
      </w:r>
    </w:p>
    <w:p w:rsidR="002657B3" w:rsidRPr="002A6DBC" w:rsidRDefault="002657B3" w:rsidP="00AF04EF">
      <w:pPr>
        <w:pStyle w:val="NormalWeb"/>
        <w:suppressAutoHyphens/>
        <w:spacing w:before="0" w:beforeAutospacing="0" w:after="0" w:afterAutospacing="0"/>
        <w:jc w:val="both"/>
        <w:rPr>
          <w:sz w:val="28"/>
          <w:szCs w:val="28"/>
        </w:rPr>
      </w:pPr>
      <w:r w:rsidRPr="002A6DBC">
        <w:rPr>
          <w:sz w:val="28"/>
          <w:szCs w:val="28"/>
        </w:rPr>
        <w:t>Посельского сельсовета Кузнецкого района Пензенской области</w:t>
      </w:r>
      <w:r w:rsidRPr="002A6DBC">
        <w:rPr>
          <w:color w:val="000000"/>
          <w:sz w:val="28"/>
          <w:szCs w:val="28"/>
        </w:rPr>
        <w:t>»;</w:t>
      </w:r>
    </w:p>
    <w:p w:rsidR="002657B3" w:rsidRPr="002A6DBC" w:rsidRDefault="002657B3" w:rsidP="00AF04EF">
      <w:pPr>
        <w:pStyle w:val="BodyText"/>
        <w:tabs>
          <w:tab w:val="left" w:pos="7881"/>
        </w:tabs>
        <w:suppressAutoHyphens/>
        <w:spacing w:after="0"/>
        <w:jc w:val="both"/>
        <w:rPr>
          <w:sz w:val="28"/>
          <w:szCs w:val="28"/>
        </w:rPr>
      </w:pPr>
      <w:r w:rsidRPr="002A6DBC">
        <w:rPr>
          <w:sz w:val="28"/>
          <w:szCs w:val="28"/>
        </w:rPr>
        <w:t>- от 12.04.2017 № 56 «О внесении изменений в Реестр муниципальных услуг Посельского сельсовета Кузнецкого района Пензенской области, утвержденный постановлением администрации Посельского сельсовета Кузнецкого района Пензенской области от 14.02.2017 № 25»;</w:t>
      </w:r>
    </w:p>
    <w:p w:rsidR="002657B3" w:rsidRPr="002A6DBC" w:rsidRDefault="002657B3" w:rsidP="00AF04EF">
      <w:pPr>
        <w:pStyle w:val="BodyText"/>
        <w:tabs>
          <w:tab w:val="left" w:pos="709"/>
          <w:tab w:val="left" w:pos="7881"/>
        </w:tabs>
        <w:suppressAutoHyphens/>
        <w:spacing w:after="0"/>
        <w:jc w:val="both"/>
        <w:rPr>
          <w:sz w:val="28"/>
          <w:szCs w:val="28"/>
        </w:rPr>
      </w:pPr>
      <w:r w:rsidRPr="002A6DBC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 xml:space="preserve">от </w:t>
      </w:r>
      <w:r w:rsidRPr="002A6DBC">
        <w:rPr>
          <w:sz w:val="28"/>
          <w:szCs w:val="28"/>
        </w:rPr>
        <w:t>04.08.2017 № 103 «О внесении изменений в Реестр муниципальных услуг Посельского сельсовета Кузнецкого района Пензенской области, утвержденный постановлением администрации Посельского сельсовета Кузнецкого района Пензенской области от 14.02.2017 № 25»</w:t>
      </w:r>
      <w:r>
        <w:rPr>
          <w:sz w:val="28"/>
          <w:szCs w:val="28"/>
        </w:rPr>
        <w:t>;</w:t>
      </w:r>
    </w:p>
    <w:p w:rsidR="002657B3" w:rsidRPr="002A6DBC" w:rsidRDefault="002657B3" w:rsidP="00AF04EF">
      <w:pPr>
        <w:pStyle w:val="BodyText"/>
        <w:tabs>
          <w:tab w:val="left" w:pos="426"/>
          <w:tab w:val="left" w:pos="709"/>
          <w:tab w:val="left" w:pos="7881"/>
        </w:tabs>
        <w:suppressAutoHyphens/>
        <w:spacing w:after="0"/>
        <w:jc w:val="both"/>
        <w:rPr>
          <w:sz w:val="28"/>
          <w:szCs w:val="28"/>
        </w:rPr>
      </w:pPr>
      <w:r w:rsidRPr="002A6DBC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 xml:space="preserve">от </w:t>
      </w:r>
      <w:r w:rsidRPr="002A6DBC">
        <w:rPr>
          <w:sz w:val="28"/>
          <w:szCs w:val="28"/>
        </w:rPr>
        <w:t>26.12.2017 № 195 «О внесении изменений в Реестр муниципальных услуг Посельского сельсовета Кузнецкого района Пензенской области, утвержденный постановлением администрации Посельского сельсовета Кузнецкого</w:t>
      </w:r>
      <w:r>
        <w:rPr>
          <w:sz w:val="28"/>
          <w:szCs w:val="28"/>
        </w:rPr>
        <w:t xml:space="preserve"> района Пензенской области от 14.02.2017 № </w:t>
      </w:r>
      <w:r w:rsidRPr="002A6DBC">
        <w:rPr>
          <w:sz w:val="28"/>
          <w:szCs w:val="28"/>
        </w:rPr>
        <w:t>25 (с изменениями)»</w:t>
      </w:r>
      <w:r>
        <w:rPr>
          <w:sz w:val="28"/>
          <w:szCs w:val="28"/>
        </w:rPr>
        <w:t>;</w:t>
      </w:r>
    </w:p>
    <w:p w:rsidR="002657B3" w:rsidRPr="002A6DBC" w:rsidRDefault="002657B3" w:rsidP="00AF04EF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2A6DBC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 xml:space="preserve">от </w:t>
      </w:r>
      <w:r w:rsidRPr="002A6DBC">
        <w:rPr>
          <w:sz w:val="28"/>
          <w:szCs w:val="28"/>
        </w:rPr>
        <w:t xml:space="preserve">27.11.2018 № 179 «О внесении изменений в Реестр </w:t>
      </w:r>
      <w:r w:rsidRPr="002A6DBC">
        <w:rPr>
          <w:color w:val="000000"/>
          <w:sz w:val="28"/>
          <w:szCs w:val="28"/>
        </w:rPr>
        <w:t>муниципальных услуг</w:t>
      </w:r>
      <w:r w:rsidRPr="002A6DBC">
        <w:rPr>
          <w:sz w:val="28"/>
          <w:szCs w:val="28"/>
        </w:rPr>
        <w:t xml:space="preserve"> Посельского сельсовета Кузнецкого района Пензенской области, утвержденный постановлением администрации Посельского сельсовета Кузнецкого района Пензенской области от 14.02.2017 № 25 (с изменениями)»</w:t>
      </w:r>
      <w:r>
        <w:rPr>
          <w:sz w:val="28"/>
          <w:szCs w:val="28"/>
        </w:rPr>
        <w:t>;</w:t>
      </w:r>
    </w:p>
    <w:p w:rsidR="002657B3" w:rsidRPr="002A6DBC" w:rsidRDefault="002657B3" w:rsidP="00AF04EF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2A6DBC">
        <w:rPr>
          <w:color w:val="000000"/>
          <w:sz w:val="28"/>
          <w:szCs w:val="28"/>
        </w:rPr>
        <w:t xml:space="preserve">- </w:t>
      </w:r>
      <w:r w:rsidRPr="002A6DBC">
        <w:rPr>
          <w:sz w:val="28"/>
          <w:szCs w:val="28"/>
        </w:rPr>
        <w:t>от  09.04.2019 № 85 «</w:t>
      </w:r>
      <w:r w:rsidRPr="002A6DBC">
        <w:rPr>
          <w:color w:val="000000"/>
          <w:sz w:val="28"/>
          <w:szCs w:val="28"/>
        </w:rPr>
        <w:t>О внесении изменений в Реестр  муниципальных услуг</w:t>
      </w:r>
      <w:r>
        <w:rPr>
          <w:color w:val="000000"/>
          <w:sz w:val="28"/>
          <w:szCs w:val="28"/>
        </w:rPr>
        <w:t xml:space="preserve"> </w:t>
      </w:r>
      <w:r w:rsidRPr="002A6DBC">
        <w:rPr>
          <w:sz w:val="28"/>
          <w:szCs w:val="28"/>
        </w:rPr>
        <w:t>Посельского сельсовета Кузнецкого района Пензенской области, утвержденный постановлением администрации Посельского сельсовета Кузнецкого района Пензенской области от 14.02.2017 № 25 (с изменениями)»</w:t>
      </w:r>
      <w:r>
        <w:rPr>
          <w:sz w:val="28"/>
          <w:szCs w:val="28"/>
        </w:rPr>
        <w:t>;</w:t>
      </w:r>
    </w:p>
    <w:p w:rsidR="002657B3" w:rsidRPr="002A6DBC" w:rsidRDefault="002657B3" w:rsidP="00AF04EF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2A6DBC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 xml:space="preserve">от </w:t>
      </w:r>
      <w:r w:rsidRPr="002A6DBC">
        <w:rPr>
          <w:sz w:val="28"/>
          <w:szCs w:val="28"/>
        </w:rPr>
        <w:t xml:space="preserve">15.08.2019 № 161 «О внесении изменений в Реестр </w:t>
      </w:r>
      <w:r w:rsidRPr="002A6DBC">
        <w:rPr>
          <w:color w:val="000000"/>
          <w:sz w:val="28"/>
          <w:szCs w:val="28"/>
        </w:rPr>
        <w:t>муниципальных услуг</w:t>
      </w:r>
      <w:r w:rsidRPr="002A6DBC">
        <w:rPr>
          <w:sz w:val="28"/>
          <w:szCs w:val="28"/>
        </w:rPr>
        <w:t xml:space="preserve"> Посельского сельсовета Кузнецкого района Пензенской области, </w:t>
      </w:r>
    </w:p>
    <w:p w:rsidR="002657B3" w:rsidRPr="002A6DBC" w:rsidRDefault="002657B3" w:rsidP="00AF04EF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6DBC">
        <w:rPr>
          <w:rFonts w:ascii="Times New Roman" w:hAnsi="Times New Roman" w:cs="Times New Roman"/>
          <w:b w:val="0"/>
          <w:sz w:val="28"/>
          <w:szCs w:val="28"/>
        </w:rPr>
        <w:t>утвержденный постановлением администрации Посельского сельсовета Кузнецкого района Пензенской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A6DBC">
        <w:rPr>
          <w:rFonts w:ascii="Times New Roman" w:hAnsi="Times New Roman" w:cs="Times New Roman"/>
          <w:b w:val="0"/>
          <w:sz w:val="28"/>
          <w:szCs w:val="28"/>
        </w:rPr>
        <w:t>от 14.02.2017 № 25 (с изменениями)»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657B3" w:rsidRPr="002A6DBC" w:rsidRDefault="002657B3" w:rsidP="00AF04EF">
      <w:pPr>
        <w:pStyle w:val="NormalWeb"/>
        <w:tabs>
          <w:tab w:val="left" w:pos="567"/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  <w:r w:rsidRPr="002A6DBC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 xml:space="preserve">от </w:t>
      </w:r>
      <w:r w:rsidRPr="002A6DBC">
        <w:rPr>
          <w:sz w:val="28"/>
          <w:szCs w:val="28"/>
        </w:rPr>
        <w:t xml:space="preserve">25.12.2019 № 271 «О внесении изменений в Реестр </w:t>
      </w:r>
      <w:r w:rsidRPr="002A6DBC">
        <w:rPr>
          <w:color w:val="000000"/>
          <w:sz w:val="28"/>
          <w:szCs w:val="28"/>
        </w:rPr>
        <w:t>муниципальных услуг</w:t>
      </w:r>
      <w:r w:rsidRPr="002A6DBC">
        <w:rPr>
          <w:sz w:val="28"/>
          <w:szCs w:val="28"/>
        </w:rPr>
        <w:t xml:space="preserve"> Посельского сельсовета Кузнецкого района Пензенской области, </w:t>
      </w:r>
    </w:p>
    <w:p w:rsidR="002657B3" w:rsidRPr="002A6DBC" w:rsidRDefault="002657B3" w:rsidP="00AF04EF">
      <w:pPr>
        <w:pStyle w:val="Con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A6DBC">
        <w:rPr>
          <w:rFonts w:ascii="Times New Roman" w:hAnsi="Times New Roman" w:cs="Times New Roman"/>
          <w:b w:val="0"/>
          <w:sz w:val="28"/>
          <w:szCs w:val="28"/>
        </w:rPr>
        <w:t>утвержденный постановлением администрации Посельского сельсовета Кузнецкого района Пензенской области от 14.02.2017 № 25 (с изменениями)»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657B3" w:rsidRDefault="002657B3" w:rsidP="00AF04EF">
      <w:pPr>
        <w:pStyle w:val="NormalWeb"/>
        <w:suppressAutoHyphens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B7310A">
        <w:rPr>
          <w:color w:val="000000"/>
          <w:sz w:val="28"/>
          <w:szCs w:val="28"/>
        </w:rPr>
        <w:t xml:space="preserve">3. </w:t>
      </w:r>
      <w:r w:rsidRPr="00B7310A">
        <w:rPr>
          <w:sz w:val="28"/>
          <w:szCs w:val="28"/>
        </w:rPr>
        <w:t>Опубликовать настоящее постановление в информационном</w:t>
      </w:r>
      <w:r>
        <w:rPr>
          <w:sz w:val="28"/>
          <w:szCs w:val="28"/>
        </w:rPr>
        <w:t xml:space="preserve"> бюллетене Посельского сельсовета Кузнецкого района Пензенской области «На Посельской волне» и разместить на официальном сайте администрации Посельского сельсовета Кузнецкого района Пензенской области в информационно-телекоммуникационной сети «Интернет».</w:t>
      </w:r>
    </w:p>
    <w:p w:rsidR="002657B3" w:rsidRDefault="002657B3" w:rsidP="00AF04EF">
      <w:pPr>
        <w:pStyle w:val="NormalWeb"/>
        <w:suppressAutoHyphens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2657B3" w:rsidRDefault="002657B3" w:rsidP="00AF04EF">
      <w:pPr>
        <w:pStyle w:val="NormalWeb"/>
        <w:suppressAutoHyphens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постановления возложить на главу администрации Посельского сельсовета Кузнецкого района Пензенской области.</w:t>
      </w:r>
    </w:p>
    <w:p w:rsidR="002657B3" w:rsidRPr="00D16345" w:rsidRDefault="002657B3" w:rsidP="00AF04EF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657B3" w:rsidRPr="005B13A9" w:rsidRDefault="002657B3" w:rsidP="00AF04EF">
      <w:pPr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657B3" w:rsidRDefault="002657B3" w:rsidP="00AF04EF">
      <w:pPr>
        <w:pStyle w:val="NormalWeb"/>
        <w:spacing w:before="0" w:beforeAutospacing="0" w:after="0" w:afterAutospacing="0"/>
        <w:rPr>
          <w:sz w:val="28"/>
          <w:szCs w:val="28"/>
        </w:rPr>
      </w:pPr>
      <w:bookmarkStart w:id="0" w:name="_GoBack"/>
      <w:bookmarkEnd w:id="0"/>
      <w:r w:rsidRPr="006401AD">
        <w:rPr>
          <w:b/>
          <w:sz w:val="28"/>
          <w:szCs w:val="28"/>
        </w:rPr>
        <w:t>Глава администрации Посельского сельсовета                                                        Кузнецкого района Пензенской области                                  А.Н.Дермелев</w:t>
      </w:r>
    </w:p>
    <w:p w:rsidR="002657B3" w:rsidRDefault="002657B3">
      <w:pPr>
        <w:sectPr w:rsidR="002657B3" w:rsidSect="0022007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657B3" w:rsidRDefault="002657B3" w:rsidP="001E49F1">
      <w:pPr>
        <w:jc w:val="right"/>
      </w:pPr>
      <w:r>
        <w:t>УТВЕРЖДЁН</w:t>
      </w:r>
    </w:p>
    <w:p w:rsidR="002657B3" w:rsidRDefault="002657B3" w:rsidP="001E49F1">
      <w:pPr>
        <w:jc w:val="right"/>
      </w:pPr>
      <w:r>
        <w:t xml:space="preserve">постановлением администрации Посельского сельсовета </w:t>
      </w:r>
    </w:p>
    <w:p w:rsidR="002657B3" w:rsidRDefault="002657B3" w:rsidP="001E49F1">
      <w:pPr>
        <w:jc w:val="right"/>
      </w:pPr>
      <w:r>
        <w:t xml:space="preserve">Кузнецкого района Пензенской области </w:t>
      </w:r>
    </w:p>
    <w:p w:rsidR="002657B3" w:rsidRDefault="002657B3" w:rsidP="001E49F1">
      <w:pPr>
        <w:jc w:val="right"/>
      </w:pPr>
      <w:r>
        <w:t>от 29.06</w:t>
      </w:r>
      <w:r w:rsidRPr="00CE320B">
        <w:t xml:space="preserve">.2020№ </w:t>
      </w:r>
      <w:r>
        <w:t>95</w:t>
      </w:r>
    </w:p>
    <w:p w:rsidR="002657B3" w:rsidRDefault="002657B3" w:rsidP="001E49F1">
      <w:pPr>
        <w:jc w:val="right"/>
      </w:pPr>
    </w:p>
    <w:p w:rsidR="002657B3" w:rsidRDefault="002657B3" w:rsidP="001E49F1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Реестр  муниципальных услуг</w:t>
      </w:r>
    </w:p>
    <w:p w:rsidR="002657B3" w:rsidRDefault="002657B3" w:rsidP="001E49F1">
      <w:pPr>
        <w:pStyle w:val="NormalWeb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Посельского сельсовета Кузнецкого района Пензенской области</w:t>
      </w:r>
      <w:r>
        <w:rPr>
          <w:b/>
          <w:color w:val="000000"/>
          <w:sz w:val="28"/>
          <w:szCs w:val="28"/>
        </w:rPr>
        <w:t> </w:t>
      </w:r>
    </w:p>
    <w:p w:rsidR="002657B3" w:rsidRDefault="002657B3" w:rsidP="001E49F1">
      <w:pPr>
        <w:jc w:val="center"/>
      </w:pPr>
    </w:p>
    <w:p w:rsidR="002657B3" w:rsidRDefault="002657B3"/>
    <w:tbl>
      <w:tblPr>
        <w:tblW w:w="15596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"/>
        <w:gridCol w:w="2311"/>
        <w:gridCol w:w="2642"/>
        <w:gridCol w:w="3477"/>
        <w:gridCol w:w="3300"/>
        <w:gridCol w:w="3349"/>
      </w:tblGrid>
      <w:tr w:rsidR="002657B3" w:rsidTr="00A40A2B">
        <w:tc>
          <w:tcPr>
            <w:tcW w:w="517" w:type="dxa"/>
          </w:tcPr>
          <w:p w:rsidR="002657B3" w:rsidRDefault="002657B3" w:rsidP="00A40A2B">
            <w:pPr>
              <w:jc w:val="center"/>
            </w:pPr>
            <w:r w:rsidRPr="00A40A2B">
              <w:rPr>
                <w:sz w:val="22"/>
                <w:szCs w:val="22"/>
              </w:rPr>
              <w:t xml:space="preserve">№ </w:t>
            </w:r>
            <w:r w:rsidRPr="00A40A2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311" w:type="dxa"/>
          </w:tcPr>
          <w:p w:rsidR="002657B3" w:rsidRDefault="002657B3" w:rsidP="00A40A2B">
            <w:pPr>
              <w:jc w:val="center"/>
            </w:pPr>
            <w:r w:rsidRPr="00A40A2B">
              <w:rPr>
                <w:sz w:val="22"/>
                <w:szCs w:val="22"/>
              </w:rPr>
              <w:t>Наименование  муниципальной услуги</w:t>
            </w:r>
          </w:p>
        </w:tc>
        <w:tc>
          <w:tcPr>
            <w:tcW w:w="2642" w:type="dxa"/>
          </w:tcPr>
          <w:p w:rsidR="002657B3" w:rsidRPr="00A40A2B" w:rsidRDefault="002657B3" w:rsidP="00A40A2B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A2B">
              <w:rPr>
                <w:rFonts w:ascii="Times New Roman" w:hAnsi="Times New Roman" w:cs="Times New Roman"/>
                <w:sz w:val="22"/>
                <w:szCs w:val="22"/>
              </w:rPr>
              <w:t xml:space="preserve">Орган местного самоуправления   </w:t>
            </w:r>
            <w:r w:rsidRPr="00A40A2B">
              <w:rPr>
                <w:rFonts w:ascii="Times New Roman" w:hAnsi="Times New Roman" w:cs="Times New Roman"/>
                <w:sz w:val="22"/>
                <w:szCs w:val="22"/>
              </w:rPr>
              <w:br/>
              <w:t>Посельского сельсовета</w:t>
            </w:r>
          </w:p>
          <w:p w:rsidR="002657B3" w:rsidRPr="00A40A2B" w:rsidRDefault="002657B3" w:rsidP="00A40A2B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A2B">
              <w:rPr>
                <w:rFonts w:ascii="Times New Roman" w:hAnsi="Times New Roman" w:cs="Times New Roman"/>
                <w:sz w:val="22"/>
                <w:szCs w:val="22"/>
              </w:rPr>
              <w:t>Кузнецкого района Пензенской</w:t>
            </w:r>
          </w:p>
          <w:p w:rsidR="002657B3" w:rsidRPr="00A40A2B" w:rsidRDefault="002657B3" w:rsidP="00A40A2B">
            <w:pPr>
              <w:pStyle w:val="ConsPlusCell"/>
              <w:widowControl/>
              <w:ind w:left="-70" w:right="-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0A2B">
              <w:rPr>
                <w:rFonts w:ascii="Times New Roman" w:hAnsi="Times New Roman" w:cs="Times New Roman"/>
                <w:sz w:val="22"/>
                <w:szCs w:val="22"/>
              </w:rPr>
              <w:t>области,  предоставляющий</w:t>
            </w:r>
          </w:p>
          <w:p w:rsidR="002657B3" w:rsidRDefault="002657B3" w:rsidP="00A40A2B">
            <w:pPr>
              <w:jc w:val="center"/>
            </w:pPr>
            <w:r w:rsidRPr="00A40A2B">
              <w:rPr>
                <w:sz w:val="22"/>
                <w:szCs w:val="22"/>
              </w:rPr>
              <w:t>муниципальную  услугу</w:t>
            </w:r>
          </w:p>
        </w:tc>
        <w:tc>
          <w:tcPr>
            <w:tcW w:w="3477" w:type="dxa"/>
          </w:tcPr>
          <w:p w:rsidR="002657B3" w:rsidRDefault="002657B3" w:rsidP="00A40A2B">
            <w:pPr>
              <w:jc w:val="center"/>
            </w:pPr>
            <w:r w:rsidRPr="00A40A2B">
              <w:rPr>
                <w:sz w:val="22"/>
                <w:szCs w:val="22"/>
              </w:rPr>
              <w:t>Наименование услуги, которая  является необходимой и обязательной для предоставления муниципальной услуги</w:t>
            </w:r>
          </w:p>
        </w:tc>
        <w:tc>
          <w:tcPr>
            <w:tcW w:w="3300" w:type="dxa"/>
          </w:tcPr>
          <w:p w:rsidR="002657B3" w:rsidRDefault="002657B3" w:rsidP="00A40A2B">
            <w:pPr>
              <w:jc w:val="center"/>
            </w:pPr>
            <w:r w:rsidRPr="00A40A2B">
              <w:rPr>
                <w:sz w:val="22"/>
                <w:szCs w:val="22"/>
              </w:rPr>
              <w:t>Результат  предоставления</w:t>
            </w:r>
            <w:r w:rsidRPr="00A40A2B">
              <w:rPr>
                <w:sz w:val="22"/>
                <w:szCs w:val="22"/>
              </w:rPr>
              <w:br/>
              <w:t>муниципальной услуги</w:t>
            </w:r>
          </w:p>
        </w:tc>
        <w:tc>
          <w:tcPr>
            <w:tcW w:w="3349" w:type="dxa"/>
          </w:tcPr>
          <w:p w:rsidR="002657B3" w:rsidRPr="00B15099" w:rsidRDefault="002657B3" w:rsidP="00A40A2B">
            <w:pPr>
              <w:jc w:val="center"/>
            </w:pPr>
            <w:r w:rsidRPr="00B15099">
              <w:t xml:space="preserve">Информация об административных регламентах предоставления муниципальных услуг, предоставляемых органами местного самоуправления </w:t>
            </w:r>
            <w:r>
              <w:t>Посельского</w:t>
            </w:r>
            <w:r w:rsidRPr="00B15099">
              <w:t xml:space="preserve"> сельсовета Кузнецкого района Пензенской области</w:t>
            </w:r>
          </w:p>
        </w:tc>
      </w:tr>
      <w:tr w:rsidR="002657B3" w:rsidTr="00A40A2B">
        <w:tc>
          <w:tcPr>
            <w:tcW w:w="517" w:type="dxa"/>
          </w:tcPr>
          <w:p w:rsidR="002657B3" w:rsidRDefault="002657B3" w:rsidP="00A1251E">
            <w:r>
              <w:t>1.</w:t>
            </w:r>
          </w:p>
        </w:tc>
        <w:tc>
          <w:tcPr>
            <w:tcW w:w="2311" w:type="dxa"/>
          </w:tcPr>
          <w:p w:rsidR="002657B3" w:rsidRPr="00A40A2B" w:rsidRDefault="002657B3" w:rsidP="00A40A2B">
            <w:pPr>
              <w:suppressAutoHyphens/>
              <w:ind w:right="-108"/>
              <w:rPr>
                <w:bCs/>
              </w:rPr>
            </w:pPr>
            <w:r w:rsidRPr="00A40A2B">
              <w:rPr>
                <w:bCs/>
              </w:rPr>
              <w:t>Прием заявлений, документов, а также постановка граждан на учет в качестве нуждающихся в жилых помещениях, предоставляемых по договорам социального найма.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220072">
              <w:t xml:space="preserve">Администрация </w:t>
            </w:r>
            <w:r>
              <w:t>Посельского</w:t>
            </w:r>
            <w:r w:rsidRPr="00220072">
              <w:t xml:space="preserve"> сельсовета Кузнецкого района Пензенскойобласти</w:t>
            </w:r>
          </w:p>
        </w:tc>
        <w:tc>
          <w:tcPr>
            <w:tcW w:w="3477" w:type="dxa"/>
          </w:tcPr>
          <w:p w:rsidR="002657B3" w:rsidRPr="00A40A2B" w:rsidRDefault="002657B3" w:rsidP="00A40A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0A2B">
              <w:rPr>
                <w:bCs/>
              </w:rPr>
              <w:t>1) выдача документов, содержащих сведения о жилых помещениях, находящихся в собственности заявителя и членов его семьи, в случае если права на указанные объекты не зарегистрированы в Едином государственном реестре прав на недвижимое имущество и сделок с ним;</w:t>
            </w:r>
          </w:p>
          <w:p w:rsidR="002657B3" w:rsidRPr="00A40A2B" w:rsidRDefault="002657B3" w:rsidP="00A40A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0A2B">
              <w:rPr>
                <w:bCs/>
              </w:rPr>
              <w:t>2) предоставление сведений о недвижимом имуществе (дачах, гаражах и иных строениях, помещениях и сооружениях), земельных участках, находящихся в собственности заявителя и членов его семьи и подлежащих налогообложению, в случае если права на указанные объекты не зарегистрированы в Едином государственном реестре прав на недвижимое имущество и сделок с ним;</w:t>
            </w:r>
          </w:p>
          <w:p w:rsidR="002657B3" w:rsidRPr="00A40A2B" w:rsidRDefault="002657B3" w:rsidP="00A40A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0A2B">
              <w:rPr>
                <w:bCs/>
              </w:rPr>
              <w:t xml:space="preserve">3) предоставление сведений о рыночной стоимости транспортных средств, находящихся в собственности заявителя и членов его семьи, или стоимости вышеуказанных транспортных средств, определенной на основании Федерального </w:t>
            </w:r>
            <w:hyperlink r:id="rId6" w:history="1">
              <w:r w:rsidRPr="00A40A2B">
                <w:rPr>
                  <w:rStyle w:val="Hyperlink"/>
                  <w:bCs/>
                  <w:color w:val="auto"/>
                  <w:u w:val="none"/>
                </w:rPr>
                <w:t>закона</w:t>
              </w:r>
            </w:hyperlink>
            <w:r w:rsidRPr="00A40A2B">
              <w:rPr>
                <w:bCs/>
              </w:rPr>
              <w:t xml:space="preserve"> от 29 июля 1998 года N 135-ФЗ "Об оценочной деятельности в Российской Федерации" (в случае проведения заявителем оценки стоимости имущества);</w:t>
            </w:r>
          </w:p>
          <w:p w:rsidR="002657B3" w:rsidRPr="00F401B9" w:rsidRDefault="002657B3" w:rsidP="00A40A2B">
            <w:pPr>
              <w:jc w:val="both"/>
            </w:pPr>
            <w:r w:rsidRPr="00A40A2B">
              <w:rPr>
                <w:bCs/>
              </w:rPr>
              <w:t xml:space="preserve">4) предоставление сведений о стоимости подлежащего налогообложению недвижимого имущества (жилых помещений, дач, гаражей и иных строений, помещений и сооружений), находящегося в собственности заявителя и членов его семьи, определенной на основании Федерального </w:t>
            </w:r>
            <w:hyperlink r:id="rId7" w:history="1">
              <w:r w:rsidRPr="00A40A2B">
                <w:rPr>
                  <w:rStyle w:val="Hyperlink"/>
                  <w:bCs/>
                  <w:color w:val="auto"/>
                  <w:u w:val="none"/>
                </w:rPr>
                <w:t>закона</w:t>
              </w:r>
            </w:hyperlink>
            <w:r w:rsidRPr="00A40A2B">
              <w:rPr>
                <w:bCs/>
              </w:rPr>
              <w:t xml:space="preserve"> от 29 июля 1998 года N 135-ФЗ "Об оценочной деятельности в Российской Федерации" (в случае проведения заявителем оценки стоимости имущества)</w:t>
            </w:r>
          </w:p>
        </w:tc>
        <w:tc>
          <w:tcPr>
            <w:tcW w:w="3300" w:type="dxa"/>
          </w:tcPr>
          <w:p w:rsidR="002657B3" w:rsidRPr="00390163" w:rsidRDefault="002657B3" w:rsidP="00A40A2B">
            <w:pPr>
              <w:jc w:val="both"/>
            </w:pPr>
            <w:r>
              <w:t xml:space="preserve">- </w:t>
            </w:r>
            <w:r w:rsidRPr="00390163">
              <w:t xml:space="preserve">постановление о </w:t>
            </w:r>
            <w:r>
              <w:t xml:space="preserve">признании граждан малоимущими и </w:t>
            </w:r>
            <w:r w:rsidRPr="00390163">
              <w:t xml:space="preserve">постановке на учет в качестве нуждающихся </w:t>
            </w:r>
            <w:r w:rsidRPr="00A40A2B">
              <w:rPr>
                <w:bCs/>
              </w:rPr>
              <w:t>в жилых помещениях, предоставляемых по договорам социального найма</w:t>
            </w:r>
            <w:r w:rsidRPr="00390163">
              <w:t>;</w:t>
            </w:r>
          </w:p>
          <w:p w:rsidR="002657B3" w:rsidRPr="00390163" w:rsidRDefault="002657B3" w:rsidP="00A40A2B">
            <w:pPr>
              <w:jc w:val="both"/>
            </w:pPr>
            <w:r w:rsidRPr="00390163">
              <w:t>- постановление об отказе в постановке граждан на учет в качестве нуждающихся в</w:t>
            </w:r>
            <w:r w:rsidRPr="00A40A2B">
              <w:rPr>
                <w:bCs/>
              </w:rPr>
              <w:t xml:space="preserve"> жилых помещениях, предоставляемых по договорам социального найма</w:t>
            </w:r>
          </w:p>
          <w:p w:rsidR="002657B3" w:rsidRDefault="002657B3" w:rsidP="00A1251E"/>
        </w:tc>
        <w:tc>
          <w:tcPr>
            <w:tcW w:w="3349" w:type="dxa"/>
          </w:tcPr>
          <w:p w:rsidR="002657B3" w:rsidRPr="00B15099" w:rsidRDefault="002657B3" w:rsidP="00A40A2B">
            <w:pPr>
              <w:jc w:val="both"/>
            </w:pPr>
            <w:r w:rsidRPr="003A78D5">
              <w:t>Постановление администрации Посельского сельсовета Кузнецкого района Пензенской области от 28.10.2015 № 125 «</w:t>
            </w:r>
            <w:r w:rsidRPr="00A40A2B">
              <w:rPr>
                <w:bCs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«Прием заявлений, документов, а также постановка граждан на учет в качестве нуждающихся в жилых помещениях, предоставляемых по договорам социального найма» (с изменениями)</w:t>
            </w:r>
          </w:p>
        </w:tc>
      </w:tr>
      <w:tr w:rsidR="002657B3" w:rsidTr="00A40A2B">
        <w:tc>
          <w:tcPr>
            <w:tcW w:w="517" w:type="dxa"/>
          </w:tcPr>
          <w:p w:rsidR="002657B3" w:rsidRDefault="002657B3" w:rsidP="00A1251E">
            <w:r>
              <w:t>2.</w:t>
            </w:r>
          </w:p>
        </w:tc>
        <w:tc>
          <w:tcPr>
            <w:tcW w:w="2311" w:type="dxa"/>
          </w:tcPr>
          <w:p w:rsidR="002657B3" w:rsidRPr="00C17798" w:rsidRDefault="002657B3" w:rsidP="00A40A2B">
            <w:pPr>
              <w:jc w:val="both"/>
            </w:pPr>
            <w:r w:rsidRPr="00C17798">
              <w:t xml:space="preserve">Предоставление информации и выписок из Реестра муниципальной собственности Посельского сельсовета Кузнецкого района Пензенской области 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A40A2B" w:rsidRDefault="002657B3" w:rsidP="00A40A2B">
            <w:pPr>
              <w:jc w:val="center"/>
              <w:rPr>
                <w:sz w:val="28"/>
                <w:szCs w:val="28"/>
              </w:rPr>
            </w:pPr>
            <w:r w:rsidRPr="00A40A2B">
              <w:rPr>
                <w:bCs/>
              </w:rPr>
              <w:t>-</w:t>
            </w:r>
          </w:p>
          <w:p w:rsidR="002657B3" w:rsidRPr="00A40A2B" w:rsidRDefault="002657B3" w:rsidP="00A40A2B">
            <w:pPr>
              <w:autoSpaceDE w:val="0"/>
              <w:autoSpaceDN w:val="0"/>
              <w:adjustRightInd w:val="0"/>
              <w:ind w:firstLine="540"/>
              <w:jc w:val="center"/>
              <w:rPr>
                <w:bCs/>
              </w:rPr>
            </w:pPr>
          </w:p>
        </w:tc>
        <w:tc>
          <w:tcPr>
            <w:tcW w:w="3300" w:type="dxa"/>
          </w:tcPr>
          <w:p w:rsidR="002657B3" w:rsidRPr="00A40A2B" w:rsidRDefault="002657B3" w:rsidP="00A1251E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color w:val="000000"/>
                <w:sz w:val="24"/>
                <w:szCs w:val="24"/>
              </w:rPr>
              <w:t>- выдача информации (выписок) об объекте из Реестра муниципальной собственности;</w:t>
            </w:r>
          </w:p>
          <w:p w:rsidR="002657B3" w:rsidRPr="00852776" w:rsidRDefault="002657B3" w:rsidP="00A40A2B">
            <w:pPr>
              <w:jc w:val="both"/>
            </w:pPr>
            <w:r w:rsidRPr="00A40A2B">
              <w:rPr>
                <w:color w:val="000000"/>
              </w:rPr>
              <w:t>-предоставление информации об отсутствии сведений об объекте в Реестре муниципальной собственности</w:t>
            </w:r>
          </w:p>
        </w:tc>
        <w:tc>
          <w:tcPr>
            <w:tcW w:w="3349" w:type="dxa"/>
          </w:tcPr>
          <w:p w:rsidR="002657B3" w:rsidRPr="00C17798" w:rsidRDefault="002657B3" w:rsidP="00A40A2B">
            <w:pPr>
              <w:jc w:val="both"/>
            </w:pPr>
            <w:r w:rsidRPr="00C17798">
              <w:t>Постановление администрации Посельского сельсовета Кузнецкого района Пензенской области от 20.11.2013 № 160 «</w:t>
            </w:r>
            <w:r w:rsidRPr="00A40A2B">
              <w:rPr>
                <w:bCs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</w:t>
            </w:r>
            <w:r w:rsidRPr="00C17798">
              <w:t>Предоставление информации и выписок из Реестра муниципальной собственности Посельского сельсовета Кузнецкого района Пензенской области</w:t>
            </w:r>
            <w:r w:rsidRPr="00A40A2B">
              <w:rPr>
                <w:bCs/>
              </w:rPr>
              <w:t>»» (с изменениями)</w:t>
            </w:r>
          </w:p>
        </w:tc>
      </w:tr>
      <w:tr w:rsidR="002657B3" w:rsidTr="00A40A2B">
        <w:tc>
          <w:tcPr>
            <w:tcW w:w="517" w:type="dxa"/>
          </w:tcPr>
          <w:p w:rsidR="002657B3" w:rsidRDefault="002657B3" w:rsidP="00A1251E">
            <w:r>
              <w:t>3.</w:t>
            </w:r>
          </w:p>
        </w:tc>
        <w:tc>
          <w:tcPr>
            <w:tcW w:w="2311" w:type="dxa"/>
          </w:tcPr>
          <w:p w:rsidR="002657B3" w:rsidRPr="000B6849" w:rsidRDefault="002657B3" w:rsidP="00A40A2B">
            <w:pPr>
              <w:jc w:val="both"/>
            </w:pPr>
            <w:r w:rsidRPr="00852776">
              <w:t>Предоставление муниципального имущества в аренду, безвозмездное пользование, доверительное управление и иные законные формы владения</w:t>
            </w:r>
            <w:r>
              <w:t>.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A40A2B" w:rsidRDefault="002657B3" w:rsidP="00A40A2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40A2B">
              <w:rPr>
                <w:bCs/>
              </w:rPr>
              <w:t>-</w:t>
            </w:r>
          </w:p>
          <w:p w:rsidR="002657B3" w:rsidRPr="00A40A2B" w:rsidRDefault="002657B3" w:rsidP="00A40A2B">
            <w:pPr>
              <w:autoSpaceDE w:val="0"/>
              <w:autoSpaceDN w:val="0"/>
              <w:adjustRightInd w:val="0"/>
              <w:ind w:firstLine="540"/>
              <w:jc w:val="center"/>
              <w:rPr>
                <w:bCs/>
              </w:rPr>
            </w:pPr>
          </w:p>
        </w:tc>
        <w:tc>
          <w:tcPr>
            <w:tcW w:w="3300" w:type="dxa"/>
          </w:tcPr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 заключение договора аренды, безвозмездного пользования, доверительного управления и  иных договоров,  предусматривающих переход прав владения и (или) пользования в отношении муниципального казённого имущества;</w:t>
            </w:r>
          </w:p>
          <w:p w:rsidR="002657B3" w:rsidRPr="00852776" w:rsidRDefault="002657B3" w:rsidP="00A40A2B">
            <w:pPr>
              <w:jc w:val="both"/>
            </w:pPr>
            <w:r w:rsidRPr="00852776">
              <w:t xml:space="preserve">- </w:t>
            </w:r>
            <w:r>
              <w:t xml:space="preserve">постановление администрации Посельского сельсовета Кузнецкого района Пензенской области об </w:t>
            </w:r>
            <w:r w:rsidRPr="00852776">
              <w:t>отказ</w:t>
            </w:r>
            <w:r>
              <w:t>е</w:t>
            </w:r>
            <w:r w:rsidRPr="00852776">
              <w:t xml:space="preserve"> в предоставлении услуги</w:t>
            </w:r>
          </w:p>
        </w:tc>
        <w:tc>
          <w:tcPr>
            <w:tcW w:w="3349" w:type="dxa"/>
          </w:tcPr>
          <w:p w:rsidR="002657B3" w:rsidRPr="003A78D5" w:rsidRDefault="002657B3" w:rsidP="00A40A2B">
            <w:pPr>
              <w:jc w:val="both"/>
            </w:pPr>
            <w:r w:rsidRPr="003A78D5">
              <w:t>Постановление администрации Посельского сельсовета Кузнецкого района Пензенской области от 05.12.2013 № 178 «Об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по предоставлению муниципального имущества в аренду, безвозмездное пользование, доверительное управление и иные законные формы владения</w:t>
            </w:r>
            <w:r>
              <w:t>»</w:t>
            </w:r>
            <w:r w:rsidRPr="003A78D5">
              <w:t xml:space="preserve"> (с изменениями)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Pr="001B0C99" w:rsidRDefault="002657B3" w:rsidP="00A1251E">
            <w:r>
              <w:t>4.</w:t>
            </w:r>
          </w:p>
        </w:tc>
        <w:tc>
          <w:tcPr>
            <w:tcW w:w="2311" w:type="dxa"/>
          </w:tcPr>
          <w:p w:rsidR="002657B3" w:rsidRPr="00E50901" w:rsidRDefault="002657B3" w:rsidP="00A40A2B">
            <w:pPr>
              <w:jc w:val="both"/>
            </w:pPr>
            <w:r w:rsidRPr="001B0C99">
              <w:t xml:space="preserve">Заключение  договоров бесплатной передачи в собственность граждан жилых помещений, находящихся в муниципальной собственности </w:t>
            </w:r>
            <w:r>
              <w:t>Посельского</w:t>
            </w:r>
            <w:r w:rsidRPr="001B0C99">
              <w:t xml:space="preserve"> сельсовета Кузнецкого района Пензенской области, занимаемых ими на условиях социального найма</w:t>
            </w:r>
            <w:r>
              <w:t>.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1) выдача документа, подтверждающего право граждан на пользование жилым помещением;</w:t>
            </w:r>
          </w:p>
          <w:p w:rsidR="002657B3" w:rsidRPr="00F401B9" w:rsidRDefault="002657B3" w:rsidP="00A40A2B">
            <w:pPr>
              <w:autoSpaceDE w:val="0"/>
              <w:autoSpaceDN w:val="0"/>
              <w:adjustRightInd w:val="0"/>
              <w:jc w:val="both"/>
            </w:pPr>
            <w:r w:rsidRPr="00F401B9">
              <w:t xml:space="preserve">2) выдача справки, подтверждающую, что ранее право на приватизацию жилья не было использовано </w:t>
            </w:r>
          </w:p>
          <w:p w:rsidR="002657B3" w:rsidRPr="00A40A2B" w:rsidRDefault="002657B3" w:rsidP="00A40A2B">
            <w:pPr>
              <w:autoSpaceDE w:val="0"/>
              <w:autoSpaceDN w:val="0"/>
              <w:adjustRightInd w:val="0"/>
              <w:ind w:firstLine="540"/>
              <w:jc w:val="both"/>
              <w:rPr>
                <w:bCs/>
              </w:rPr>
            </w:pPr>
          </w:p>
        </w:tc>
        <w:tc>
          <w:tcPr>
            <w:tcW w:w="3300" w:type="dxa"/>
          </w:tcPr>
          <w:p w:rsidR="002657B3" w:rsidRPr="00A40A2B" w:rsidRDefault="002657B3" w:rsidP="00A1251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 заключение договора бесплатной передачи в собственность граждан жилого помещения находящегося в муниципальной собственности Посельского сельсовета Кузнецкого района Пензенской области, занимаемого ими на условиях социального найма;</w:t>
            </w:r>
          </w:p>
          <w:p w:rsidR="002657B3" w:rsidRPr="001B0C99" w:rsidRDefault="002657B3" w:rsidP="00A40A2B">
            <w:pPr>
              <w:jc w:val="both"/>
            </w:pPr>
            <w:r w:rsidRPr="001B0C99">
              <w:t>- уведомление об отказе в передаче жилого помещения в собственность граждан</w:t>
            </w:r>
          </w:p>
        </w:tc>
        <w:tc>
          <w:tcPr>
            <w:tcW w:w="3349" w:type="dxa"/>
          </w:tcPr>
          <w:p w:rsidR="002657B3" w:rsidRPr="003A78D5" w:rsidRDefault="002657B3" w:rsidP="00A40A2B">
            <w:pPr>
              <w:jc w:val="both"/>
            </w:pPr>
            <w:r w:rsidRPr="003A78D5">
              <w:t>Постановление администрации Посельского сельсовета Кузнецкого района Пензенской области от 28.10.2015 № 128 «</w:t>
            </w:r>
            <w:r w:rsidRPr="00A40A2B">
              <w:rPr>
                <w:bCs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«Заключение  договоров бесплатной передачи в собственность граждан  жилых помещений, находящихся в муниципальной собственности Посельского сельсовета Кузнецкого района Пензенской области, занимаемых ими на условиях социального найма»» (с изменениями)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Pr="001B0C99" w:rsidRDefault="002657B3" w:rsidP="00A1251E">
            <w:r>
              <w:t>5.</w:t>
            </w:r>
          </w:p>
        </w:tc>
        <w:tc>
          <w:tcPr>
            <w:tcW w:w="2311" w:type="dxa"/>
          </w:tcPr>
          <w:p w:rsidR="002657B3" w:rsidRPr="000B6849" w:rsidRDefault="002657B3" w:rsidP="00A40A2B">
            <w:pPr>
              <w:jc w:val="both"/>
            </w:pPr>
            <w:r w:rsidRPr="00AF25E6">
              <w:t xml:space="preserve">Заключение договора на передачу из собственности граждан в муниципальную собственность </w:t>
            </w:r>
            <w:r>
              <w:t>Посельского</w:t>
            </w:r>
            <w:r w:rsidRPr="00AF25E6">
              <w:t xml:space="preserve">  сельсовета Кузнецкого района Пензенской области ранее приватизированных жилых помещений</w:t>
            </w:r>
            <w:r>
              <w:t>.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выдача документов (справки) о наличии или отсутствии жилых помещений, принадлежащих заявителю и членам его семьи на праве собственности, в случае если права на объекты не зарегистрированы в Едином государственном реестре прав на недвижимое имущество и сделок с ним</w:t>
            </w:r>
          </w:p>
        </w:tc>
        <w:tc>
          <w:tcPr>
            <w:tcW w:w="3300" w:type="dxa"/>
          </w:tcPr>
          <w:p w:rsidR="002657B3" w:rsidRPr="00AF25E6" w:rsidRDefault="002657B3" w:rsidP="00A40A2B">
            <w:pPr>
              <w:jc w:val="both"/>
            </w:pPr>
            <w:r w:rsidRPr="00B54A8B">
              <w:t>- заключение договора на передачу из собственности граждан в муниципальну</w:t>
            </w:r>
            <w:r>
              <w:t>ю собственность Посельского сельсовета</w:t>
            </w:r>
            <w:r w:rsidRPr="00B54A8B">
              <w:t xml:space="preserve"> Кузнецкого района Пензенской области ранее приватизированных жилых </w:t>
            </w:r>
            <w:r w:rsidRPr="00AF25E6">
              <w:t>помещений;</w:t>
            </w:r>
          </w:p>
          <w:p w:rsidR="002657B3" w:rsidRPr="00A40A2B" w:rsidRDefault="002657B3" w:rsidP="00A1251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 уведомление об отказе в предоставлении муниципальной услуги</w:t>
            </w:r>
          </w:p>
        </w:tc>
        <w:tc>
          <w:tcPr>
            <w:tcW w:w="3349" w:type="dxa"/>
          </w:tcPr>
          <w:p w:rsidR="002657B3" w:rsidRPr="003A78D5" w:rsidRDefault="002657B3" w:rsidP="00A40A2B">
            <w:pPr>
              <w:jc w:val="both"/>
            </w:pPr>
            <w:r w:rsidRPr="003A78D5">
              <w:t>Постановление администрации Посельского сельсовета Кузнецкого района Пензенской области от 14.07.2015 № 79 «</w:t>
            </w:r>
            <w:r w:rsidRPr="00A40A2B">
              <w:rPr>
                <w:bCs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«Заключение договора на передачу из собственности граждан в муниципальную собственность Посельского сельсовета Кузнецкого района Пензенской области ранее приватизированных жилых помещений»» (с изменениями)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Pr="001B0C99" w:rsidRDefault="002657B3" w:rsidP="00A1251E">
            <w:r>
              <w:t>6.</w:t>
            </w:r>
          </w:p>
        </w:tc>
        <w:tc>
          <w:tcPr>
            <w:tcW w:w="2311" w:type="dxa"/>
          </w:tcPr>
          <w:p w:rsidR="002657B3" w:rsidRPr="005257DD" w:rsidRDefault="002657B3" w:rsidP="00A40A2B">
            <w:pPr>
              <w:jc w:val="both"/>
            </w:pPr>
            <w:r w:rsidRPr="005257DD">
              <w:t>Присвоение и аннулирование адресов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F401B9" w:rsidRDefault="002657B3" w:rsidP="00A40A2B">
            <w:pPr>
              <w:autoSpaceDE w:val="0"/>
              <w:autoSpaceDN w:val="0"/>
              <w:adjustRightInd w:val="0"/>
              <w:jc w:val="both"/>
            </w:pPr>
            <w:r w:rsidRPr="00F401B9">
              <w:t>выдача правоустанавливающих и (или) правоудостоверяющих документов на объект (объекты) адресации (в случае если такие документы не находятся 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организаций)</w:t>
            </w:r>
          </w:p>
        </w:tc>
        <w:tc>
          <w:tcPr>
            <w:tcW w:w="3300" w:type="dxa"/>
          </w:tcPr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A40A2B">
              <w:rPr>
                <w:rFonts w:ascii="Times New Roman" w:hAnsi="Times New Roman"/>
                <w:sz w:val="24"/>
                <w:szCs w:val="24"/>
              </w:rPr>
              <w:t>постановление главы  администрации о присвоении, аннулировании адреса;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 письменный отказ в  присвоении объекту адресации адреса или аннулировании его адреса</w:t>
            </w:r>
          </w:p>
        </w:tc>
        <w:tc>
          <w:tcPr>
            <w:tcW w:w="3349" w:type="dxa"/>
          </w:tcPr>
          <w:p w:rsidR="002657B3" w:rsidRPr="00A40A2B" w:rsidRDefault="002657B3" w:rsidP="00A40A2B">
            <w:pPr>
              <w:pStyle w:val="ConsPlusTitle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A2B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15.08.2019 № 159</w:t>
            </w:r>
            <w:r w:rsidRPr="00A40A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«Об утверждении административного регламента предоставления муниципальной услуги «Присвоение и аннулирование адресов»» 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1251E">
            <w:r>
              <w:t>7.</w:t>
            </w:r>
          </w:p>
        </w:tc>
        <w:tc>
          <w:tcPr>
            <w:tcW w:w="2311" w:type="dxa"/>
          </w:tcPr>
          <w:p w:rsidR="002657B3" w:rsidRPr="000B6849" w:rsidRDefault="002657B3" w:rsidP="00A40A2B">
            <w:pPr>
              <w:jc w:val="both"/>
            </w:pPr>
            <w:r w:rsidRPr="00E37BA4">
              <w:t>Предоставление информации об объектах недвижимого имущества, находящегося в муниципальной собственности Посельского сельсовета Кузнецкого района Пензенской области и  предназначенного для сдачи в аренду</w:t>
            </w:r>
            <w:r w:rsidRPr="000B6849">
              <w:t>.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Default="002657B3" w:rsidP="00A40A2B">
            <w:pPr>
              <w:autoSpaceDE w:val="0"/>
              <w:autoSpaceDN w:val="0"/>
              <w:adjustRightInd w:val="0"/>
              <w:jc w:val="center"/>
            </w:pPr>
            <w:r w:rsidRPr="006737C0">
              <w:t>-</w:t>
            </w:r>
          </w:p>
          <w:p w:rsidR="002657B3" w:rsidRPr="006737C0" w:rsidRDefault="002657B3" w:rsidP="00A40A2B">
            <w:pPr>
              <w:jc w:val="center"/>
            </w:pPr>
          </w:p>
        </w:tc>
        <w:tc>
          <w:tcPr>
            <w:tcW w:w="3300" w:type="dxa"/>
          </w:tcPr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-предоставление информации об объектах недвижимого имущества, находящегося в муниципальной собственности Посельского сельсовета Кузнецкого района Пензенской области и предназначенного для сдачи в аренду;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-сообщение об отсутствии информации об объектах недвижимого имущества, находящегося в муниципальной собственности Посельского сельсовета Кузнецкого района Пензенской области и предназначенного для сдачи в аренду</w:t>
            </w:r>
          </w:p>
        </w:tc>
        <w:tc>
          <w:tcPr>
            <w:tcW w:w="3349" w:type="dxa"/>
          </w:tcPr>
          <w:p w:rsidR="002657B3" w:rsidRPr="00C17798" w:rsidRDefault="002657B3" w:rsidP="00A40A2B">
            <w:pPr>
              <w:jc w:val="both"/>
            </w:pPr>
            <w:r w:rsidRPr="00C17798">
              <w:t>Постановление администрации Посельского сельсовета Кузнецкого района Пензенской области от 08.11.2013 № 153 «Об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по предоставлению информации об объектах недвижимого имущества, находящегося в муниципальной собственности Посельского сельсовета Кузнецкого района Пензенской области и предназначенного для сдачи в аренду» (с изменениями)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1251E">
            <w:r>
              <w:t>8.</w:t>
            </w:r>
          </w:p>
        </w:tc>
        <w:tc>
          <w:tcPr>
            <w:tcW w:w="2311" w:type="dxa"/>
          </w:tcPr>
          <w:p w:rsidR="002657B3" w:rsidRPr="00A40A2B" w:rsidRDefault="002657B3" w:rsidP="00A40A2B">
            <w:pPr>
              <w:jc w:val="both"/>
              <w:rPr>
                <w:vertAlign w:val="superscript"/>
              </w:rPr>
            </w:pPr>
            <w:r w:rsidRPr="00A40A2B">
              <w:rPr>
                <w:bCs/>
              </w:rPr>
              <w:t>Прием заявлений, документов, а также выдача документов о п</w:t>
            </w:r>
            <w:r w:rsidRPr="003522F5">
              <w:t>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  <w:r>
              <w:t>.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A40A2B" w:rsidRDefault="002657B3" w:rsidP="00A40A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0A2B">
              <w:rPr>
                <w:bCs/>
              </w:rPr>
              <w:t>1) выдача копии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ним;</w:t>
            </w:r>
          </w:p>
          <w:p w:rsidR="002657B3" w:rsidRPr="00A40A2B" w:rsidRDefault="002657B3" w:rsidP="00A40A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0A2B">
              <w:rPr>
                <w:bCs/>
              </w:rPr>
              <w:t>2) в отношении нежилого помещения для признания его в дальнейшем жилым помещением – подготовка проекта реконструкции нежилого помещения;</w:t>
            </w:r>
          </w:p>
          <w:p w:rsidR="002657B3" w:rsidRPr="00A40A2B" w:rsidRDefault="002657B3" w:rsidP="00A40A2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40A2B">
              <w:rPr>
                <w:bCs/>
              </w:rPr>
              <w:t>3) подготовка заключения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реконструкции;</w:t>
            </w:r>
          </w:p>
          <w:p w:rsidR="002657B3" w:rsidRPr="00F401B9" w:rsidRDefault="002657B3" w:rsidP="00A40A2B">
            <w:pPr>
              <w:autoSpaceDE w:val="0"/>
              <w:autoSpaceDN w:val="0"/>
              <w:adjustRightInd w:val="0"/>
              <w:ind w:firstLine="520"/>
              <w:jc w:val="both"/>
            </w:pPr>
            <w:r w:rsidRPr="00A40A2B">
              <w:rPr>
                <w:bCs/>
              </w:rPr>
              <w:t xml:space="preserve">4) подготовка заключения проектно-изыскательской организации по результатам обследования элементов ограждающих и несущих конструкций жилого помещения - в случае, если в соответствии с </w:t>
            </w:r>
            <w:hyperlink r:id="rId8" w:history="1">
              <w:r w:rsidRPr="00A40A2B">
                <w:rPr>
                  <w:rStyle w:val="Hyperlink"/>
                  <w:bCs/>
                  <w:color w:val="auto"/>
                  <w:u w:val="none"/>
                </w:rPr>
                <w:t>абзацем третьим пункта 44</w:t>
              </w:r>
            </w:hyperlink>
            <w:r w:rsidRPr="00F401B9">
              <w:t>Постановления Правительства РФ от 28.01.2006 № 47  (далее – постановление № 47)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в постановлении № 47 требованиям</w:t>
            </w:r>
          </w:p>
        </w:tc>
        <w:tc>
          <w:tcPr>
            <w:tcW w:w="3300" w:type="dxa"/>
          </w:tcPr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-распоряжение администрации с указанием о дальнейшем использовании помещения (а также сроках отселения физических и юридических лиц - в случае признания дома аварийным и подлежащим сносу или реконструкции или о признании необходимости проведения ремонтно-восстановительных работ) с приложением заключения комиссии о признании помещения пригодным (непригодным) для постоянного проживания;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-письменный отказ в предоставлении услуги</w:t>
            </w:r>
          </w:p>
        </w:tc>
        <w:tc>
          <w:tcPr>
            <w:tcW w:w="3349" w:type="dxa"/>
          </w:tcPr>
          <w:p w:rsidR="002657B3" w:rsidRPr="003A78D5" w:rsidRDefault="002657B3" w:rsidP="00A40A2B">
            <w:pPr>
              <w:jc w:val="both"/>
            </w:pPr>
            <w:r w:rsidRPr="003A78D5">
              <w:t>Постановление администрации Посельского сельсовета Кузнецкого района Пензенской области от 28.10.2015 № 127 «</w:t>
            </w:r>
            <w:r w:rsidRPr="00A40A2B">
              <w:rPr>
                <w:bCs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«Прием заявлений, документов, а также выдача документов о п</w:t>
            </w:r>
            <w:r w:rsidRPr="003A78D5">
              <w:t>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  <w:r w:rsidRPr="00A40A2B">
              <w:rPr>
                <w:bCs/>
              </w:rPr>
              <w:t>»» (с изменениями)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1251E">
            <w:r>
              <w:t>9.</w:t>
            </w:r>
          </w:p>
        </w:tc>
        <w:tc>
          <w:tcPr>
            <w:tcW w:w="2311" w:type="dxa"/>
          </w:tcPr>
          <w:p w:rsidR="002657B3" w:rsidRPr="00A40A2B" w:rsidRDefault="002657B3" w:rsidP="00A40A2B">
            <w:pPr>
              <w:jc w:val="both"/>
              <w:rPr>
                <w:vertAlign w:val="superscript"/>
              </w:rPr>
            </w:pPr>
            <w:r w:rsidRPr="00A40A2B">
              <w:rPr>
                <w:bCs/>
              </w:rPr>
              <w:t>Согласование проведения переустройства и (или) перепланировки помещения</w:t>
            </w:r>
            <w:r w:rsidRPr="00F7366A">
              <w:t xml:space="preserve"> в многоквартирном доме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A40A2B" w:rsidRDefault="002657B3" w:rsidP="00A40A2B">
            <w:pPr>
              <w:pStyle w:val="ConsPlusNormal"/>
              <w:jc w:val="both"/>
              <w:rPr>
                <w:sz w:val="24"/>
                <w:szCs w:val="24"/>
              </w:rPr>
            </w:pPr>
            <w:r w:rsidRPr="00A40A2B">
              <w:rPr>
                <w:sz w:val="24"/>
                <w:szCs w:val="24"/>
              </w:rPr>
              <w:t>1)выдача правоустанавливающих документов на переустраиваемое и (или) перепланируемое жилое помещение (подлинники или засвидетельствованные в нотариальном порядке копии), если право на переустраиваемое и (или) перепланируемое жилое помещение не зарегистрировано в Едином государственном реестре прав на недвижимое имущество и сделок с ним;</w:t>
            </w:r>
          </w:p>
          <w:p w:rsidR="002657B3" w:rsidRPr="00AA5626" w:rsidRDefault="002657B3" w:rsidP="00A40A2B">
            <w:pPr>
              <w:autoSpaceDE w:val="0"/>
              <w:autoSpaceDN w:val="0"/>
              <w:adjustRightInd w:val="0"/>
              <w:jc w:val="both"/>
            </w:pPr>
            <w:r w:rsidRPr="00AA5626">
              <w:t xml:space="preserve">2) подготовка и оформление в установленном порядке проекта переустройства и (или) перепланировки переустраиваемого и (или) перепланируемого жилого помещения </w:t>
            </w:r>
          </w:p>
        </w:tc>
        <w:tc>
          <w:tcPr>
            <w:tcW w:w="3300" w:type="dxa"/>
          </w:tcPr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-решение о согласовании переустройства и (или) перепланировки жилого помещения;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 xml:space="preserve"> -решение об отказе в согласовании переустройства и (или) перепланировки жилого помещения</w:t>
            </w:r>
          </w:p>
        </w:tc>
        <w:tc>
          <w:tcPr>
            <w:tcW w:w="3349" w:type="dxa"/>
          </w:tcPr>
          <w:p w:rsidR="002657B3" w:rsidRPr="00A40A2B" w:rsidRDefault="002657B3" w:rsidP="00A40A2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40A2B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25.12.2019 № 270</w:t>
            </w:r>
            <w:r w:rsidRPr="00A40A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</w:t>
            </w:r>
            <w:r w:rsidRPr="00A40A2B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муниципальной услуги «Согласование проведения переустройства и (или) перепланировки помещения</w:t>
            </w:r>
            <w:r w:rsidRPr="00A40A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многоквартирном доме</w:t>
            </w:r>
            <w:r w:rsidRPr="00A40A2B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»</w:t>
            </w:r>
            <w:r w:rsidRPr="00A40A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» 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1251E">
            <w:r>
              <w:t>10.</w:t>
            </w:r>
          </w:p>
        </w:tc>
        <w:tc>
          <w:tcPr>
            <w:tcW w:w="2311" w:type="dxa"/>
          </w:tcPr>
          <w:p w:rsidR="002657B3" w:rsidRPr="00A40A2B" w:rsidRDefault="002657B3" w:rsidP="00A40A2B">
            <w:pPr>
              <w:jc w:val="both"/>
              <w:rPr>
                <w:bCs/>
              </w:rPr>
            </w:pPr>
            <w:r w:rsidRPr="001D766C">
              <w:t>Предоставление выписок из похозяйственной книги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B530DD" w:rsidRDefault="002657B3" w:rsidP="00A40A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2657B3" w:rsidRPr="00A40A2B" w:rsidRDefault="002657B3" w:rsidP="00A40A2B">
            <w:pPr>
              <w:widowControl w:val="0"/>
              <w:autoSpaceDE w:val="0"/>
              <w:autoSpaceDN w:val="0"/>
              <w:jc w:val="both"/>
              <w:rPr>
                <w:position w:val="-2"/>
              </w:rPr>
            </w:pPr>
            <w:r w:rsidRPr="00A40A2B">
              <w:rPr>
                <w:position w:val="-2"/>
              </w:rPr>
              <w:t>-выдача выписки из похозяйственной книги;</w:t>
            </w:r>
          </w:p>
          <w:p w:rsidR="002657B3" w:rsidRPr="00A40A2B" w:rsidRDefault="002657B3" w:rsidP="00A40A2B">
            <w:pPr>
              <w:widowControl w:val="0"/>
              <w:autoSpaceDE w:val="0"/>
              <w:autoSpaceDN w:val="0"/>
              <w:jc w:val="both"/>
              <w:rPr>
                <w:position w:val="-2"/>
              </w:rPr>
            </w:pPr>
            <w:r w:rsidRPr="00A40A2B">
              <w:rPr>
                <w:position w:val="-2"/>
              </w:rPr>
              <w:t>-выдача уведомления об отказе в выдаче выписки из похозяйственной книги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49" w:type="dxa"/>
          </w:tcPr>
          <w:p w:rsidR="002657B3" w:rsidRPr="004C22C7" w:rsidRDefault="002657B3" w:rsidP="00A40A2B">
            <w:pPr>
              <w:jc w:val="both"/>
            </w:pPr>
            <w:r w:rsidRPr="00A40A2B">
              <w:rPr>
                <w:bCs/>
              </w:rPr>
              <w:t>Постановление администрации Посельского сельсовета Кузнецкого района Пензенской области от 05.06.2020 № 70 «</w:t>
            </w:r>
            <w:r w:rsidRPr="00A40A2B">
              <w:rPr>
                <w:position w:val="-2"/>
              </w:rPr>
              <w:t>Об утверждении административного регламента предоставления муниципальной услуги «Предоставление выписки из похозяйственной книги»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1251E">
            <w:r>
              <w:t>11.</w:t>
            </w:r>
          </w:p>
        </w:tc>
        <w:tc>
          <w:tcPr>
            <w:tcW w:w="2311" w:type="dxa"/>
          </w:tcPr>
          <w:p w:rsidR="002657B3" w:rsidRPr="00CC3170" w:rsidRDefault="002657B3" w:rsidP="00A40A2B">
            <w:pPr>
              <w:jc w:val="both"/>
            </w:pPr>
            <w:r w:rsidRPr="00526C69">
              <w:t>Постановка граждан, имеющих трех и более детей, на учет в качестве лиц, имеющих право на предоставление земельных участков для индивидуального жилищного строительства в собственность бесплатно</w:t>
            </w:r>
            <w:r>
              <w:t>.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B530DD" w:rsidRDefault="002657B3" w:rsidP="00A40A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-постановление администрации о постановке на учет в качестве лиц, имеющих право на предоставление земельных участков для индивидуального жилищного строительства в собственность бесплатно с указанием времени и даты постановки на учет;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-постановление администрации об отказе в постановке на учет в качестве лиц, имеющих право на предоставление земельных участков для индивидуального жилищного строительства в собственность бесплатно с указанием оснований</w:t>
            </w:r>
          </w:p>
        </w:tc>
        <w:tc>
          <w:tcPr>
            <w:tcW w:w="3349" w:type="dxa"/>
          </w:tcPr>
          <w:p w:rsidR="002657B3" w:rsidRPr="003A78D5" w:rsidRDefault="002657B3" w:rsidP="00A40A2B">
            <w:pPr>
              <w:jc w:val="both"/>
            </w:pPr>
            <w:r w:rsidRPr="00A40A2B">
              <w:rPr>
                <w:bCs/>
              </w:rPr>
              <w:t xml:space="preserve">Постановление администрации Посельского сельсовета Кузнецкого района Пензенской области от 18.11.2015 № 141 «Об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</w:t>
            </w:r>
            <w:r w:rsidRPr="003A78D5">
              <w:t xml:space="preserve">«Постановка граждан, имеющих трех и более детей, </w:t>
            </w:r>
            <w:r w:rsidRPr="00A40A2B">
              <w:rPr>
                <w:bCs/>
              </w:rPr>
              <w:t>на учет в качестве лиц, имеющих право на предоставление земельных участков</w:t>
            </w:r>
            <w:r w:rsidRPr="003A78D5">
              <w:t xml:space="preserve"> для индивидуального жилищного строительства</w:t>
            </w:r>
            <w:r w:rsidRPr="00A40A2B">
              <w:rPr>
                <w:bCs/>
              </w:rPr>
              <w:t xml:space="preserve"> в собственность бесплатно</w:t>
            </w:r>
            <w:r w:rsidRPr="003A78D5">
              <w:t>»» (с изменениями)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40A2B">
            <w:pPr>
              <w:jc w:val="both"/>
            </w:pPr>
            <w:r>
              <w:t>12.</w:t>
            </w:r>
          </w:p>
        </w:tc>
        <w:tc>
          <w:tcPr>
            <w:tcW w:w="2311" w:type="dxa"/>
          </w:tcPr>
          <w:p w:rsidR="002657B3" w:rsidRPr="00526C69" w:rsidRDefault="002657B3" w:rsidP="00A40A2B">
            <w:pPr>
              <w:autoSpaceDE w:val="0"/>
              <w:autoSpaceDN w:val="0"/>
              <w:adjustRightInd w:val="0"/>
              <w:jc w:val="both"/>
            </w:pPr>
            <w:r>
              <w:t>Принятие решения о предоставлении в собственность бесплатно земельного участка для индивидуального жилищного строительства гражданам, имеющим 3 и более детей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Default="002657B3" w:rsidP="00A40A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2657B3" w:rsidRPr="00862A5E" w:rsidRDefault="002657B3" w:rsidP="00A40A2B">
            <w:pPr>
              <w:autoSpaceDE w:val="0"/>
              <w:autoSpaceDN w:val="0"/>
              <w:adjustRightInd w:val="0"/>
              <w:jc w:val="both"/>
            </w:pPr>
            <w:r w:rsidRPr="00862A5E">
              <w:t xml:space="preserve">- </w:t>
            </w:r>
            <w:r>
              <w:t>выдача (направление) копии постановления</w:t>
            </w:r>
            <w:r w:rsidRPr="00862A5E">
              <w:t xml:space="preserve"> администрации </w:t>
            </w:r>
            <w:r>
              <w:t>Посельского</w:t>
            </w:r>
            <w:r w:rsidRPr="00862A5E">
              <w:t xml:space="preserve"> сельсовета Кузнецкого района Пензенской области о предоставлении земельного участка в собственность бесплатно </w:t>
            </w:r>
            <w:r>
              <w:t xml:space="preserve">для индивидуального жилищного строительства </w:t>
            </w:r>
            <w:r w:rsidRPr="00862A5E">
              <w:t>с приложением кадастрового паспорта земельного участка и акта приема-передачи земельного участка;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 выдача (направление) копии постановления администрации Посельского сельсовета Кузнецкого района Пензенской области об отказе в предоставлении земельного участка многодетным семьям в собственность бесплатно для индивидуального жилищного строительства</w:t>
            </w:r>
          </w:p>
        </w:tc>
        <w:tc>
          <w:tcPr>
            <w:tcW w:w="3349" w:type="dxa"/>
          </w:tcPr>
          <w:p w:rsidR="002657B3" w:rsidRPr="00A40A2B" w:rsidRDefault="002657B3" w:rsidP="00A40A2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40A2B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08.08.2019 № 152</w:t>
            </w:r>
            <w:r w:rsidRPr="00A40A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«Принятие решения о предоставлении в собственность земельного участка для индивидуального жилищного строительства гражданам, имеющим 3 и более детей»</w:t>
            </w:r>
            <w:r w:rsidRPr="00A40A2B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»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1251E">
            <w:r>
              <w:t>13.</w:t>
            </w:r>
          </w:p>
        </w:tc>
        <w:tc>
          <w:tcPr>
            <w:tcW w:w="2311" w:type="dxa"/>
          </w:tcPr>
          <w:p w:rsidR="002657B3" w:rsidRPr="00A40A2B" w:rsidRDefault="002657B3" w:rsidP="00A40A2B">
            <w:pPr>
              <w:pStyle w:val="ConsPlusNormal"/>
              <w:jc w:val="both"/>
              <w:rPr>
                <w:sz w:val="24"/>
                <w:szCs w:val="24"/>
              </w:rPr>
            </w:pPr>
            <w:r w:rsidRPr="00A40A2B">
              <w:rPr>
                <w:sz w:val="24"/>
                <w:szCs w:val="24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Default="002657B3" w:rsidP="00A40A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2657B3" w:rsidRPr="00A40A2B" w:rsidRDefault="002657B3" w:rsidP="00A40A2B">
            <w:pPr>
              <w:widowControl w:val="0"/>
              <w:jc w:val="both"/>
              <w:rPr>
                <w:color w:val="000000"/>
              </w:rPr>
            </w:pPr>
            <w:r w:rsidRPr="00A40A2B">
              <w:rPr>
                <w:color w:val="000000"/>
              </w:rPr>
              <w:t>-постановление Администрации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постановление о предоставлении разрешения на отклонение от предельных параметров);</w:t>
            </w:r>
          </w:p>
          <w:p w:rsidR="002657B3" w:rsidRPr="00A40A2B" w:rsidRDefault="002657B3" w:rsidP="00A40A2B">
            <w:pPr>
              <w:widowControl w:val="0"/>
              <w:jc w:val="both"/>
              <w:rPr>
                <w:color w:val="000000"/>
              </w:rPr>
            </w:pPr>
            <w:r w:rsidRPr="00A40A2B">
              <w:rPr>
                <w:color w:val="000000"/>
              </w:rPr>
              <w:t>-постановление Администрации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– постановление об отказе в предоставлении разрешения на отклонение от предельных параметров)</w:t>
            </w:r>
          </w:p>
        </w:tc>
        <w:tc>
          <w:tcPr>
            <w:tcW w:w="3349" w:type="dxa"/>
          </w:tcPr>
          <w:p w:rsidR="002657B3" w:rsidRPr="00A40A2B" w:rsidRDefault="002657B3" w:rsidP="00A40A2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40A2B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10.09.2019 № 171</w:t>
            </w:r>
            <w:r w:rsidRPr="00A40A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«Об утверждении административного регламента предоставления администрацией  Посельского сельсовета Кузнецкого района Пензенской области муниципальной услуги «Предоставление разрешения на отклонение от предельных параметров разрешенного строительства, реконструкции объекта капитального строительства»» 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1251E">
            <w:r>
              <w:t>14.</w:t>
            </w:r>
          </w:p>
        </w:tc>
        <w:tc>
          <w:tcPr>
            <w:tcW w:w="2311" w:type="dxa"/>
          </w:tcPr>
          <w:p w:rsidR="002657B3" w:rsidRPr="009934EF" w:rsidRDefault="002657B3" w:rsidP="00A40A2B">
            <w:pPr>
              <w:autoSpaceDE w:val="0"/>
              <w:autoSpaceDN w:val="0"/>
              <w:adjustRightInd w:val="0"/>
              <w:jc w:val="both"/>
            </w:pPr>
            <w:r w:rsidRPr="009934EF"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</w:p>
          <w:p w:rsidR="002657B3" w:rsidRPr="009934EF" w:rsidRDefault="002657B3" w:rsidP="00A40A2B">
            <w:pPr>
              <w:jc w:val="both"/>
            </w:pP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Default="002657B3" w:rsidP="00A40A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-постановление администрации Посельского сельсовета Кузнецкого района Пензенской области о предоставлении разрешения на условно разрешенный вид использования земельного участка, объекта капитального строительства;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-постановление администрации Посельского сельсовета Кузнецкого района Пензенской области об отказе в предоставлении разрешения на условно разрешенный вид использования земельного участка, объекта капитального строительства</w:t>
            </w:r>
          </w:p>
        </w:tc>
        <w:tc>
          <w:tcPr>
            <w:tcW w:w="3349" w:type="dxa"/>
          </w:tcPr>
          <w:p w:rsidR="002657B3" w:rsidRPr="00A40A2B" w:rsidRDefault="002657B3" w:rsidP="00A40A2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40A2B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19.09.2019 № 178</w:t>
            </w:r>
            <w:r w:rsidRPr="00A40A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«Об утверждении административного регламента предоставления администрацией Посельского сельсовета Кузнецкого района Пензенской области 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строительства»» 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1251E">
            <w:r>
              <w:t>15.</w:t>
            </w:r>
          </w:p>
        </w:tc>
        <w:tc>
          <w:tcPr>
            <w:tcW w:w="2311" w:type="dxa"/>
          </w:tcPr>
          <w:p w:rsidR="002657B3" w:rsidRDefault="002657B3" w:rsidP="00A40A2B">
            <w:pPr>
              <w:autoSpaceDE w:val="0"/>
              <w:autoSpaceDN w:val="0"/>
              <w:adjustRightInd w:val="0"/>
              <w:jc w:val="both"/>
            </w:pPr>
            <w:r>
              <w:t>Предоставление разрешения на осуществление земляных работ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AA5626" w:rsidRDefault="002657B3" w:rsidP="00A40A2B">
            <w:pPr>
              <w:spacing w:line="200" w:lineRule="atLeast"/>
              <w:jc w:val="both"/>
            </w:pPr>
            <w:r>
              <w:t>1)</w:t>
            </w:r>
            <w:r w:rsidRPr="00AA5626">
              <w:t>подготовка схемы расположения земельного участка (земельных участков) на кадастровом плане территории  - в случае, установленном п. 8 ст. 11.10 Земельного кодекса Российской Федерации;</w:t>
            </w:r>
          </w:p>
          <w:p w:rsidR="002657B3" w:rsidRPr="00AA5626" w:rsidRDefault="002657B3" w:rsidP="00A40A2B">
            <w:pPr>
              <w:spacing w:line="200" w:lineRule="atLeast"/>
              <w:jc w:val="both"/>
            </w:pPr>
            <w:r>
              <w:t>2)</w:t>
            </w:r>
            <w:r w:rsidRPr="00AA5626">
              <w:t>выдача правоустанавливающих или правоудостоверяющих документов на земельный участок (земельные участки),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 (далее – ЕГРП);</w:t>
            </w:r>
          </w:p>
          <w:p w:rsidR="002657B3" w:rsidRPr="00AA5626" w:rsidRDefault="002657B3" w:rsidP="00A40A2B">
            <w:pPr>
              <w:autoSpaceDE w:val="0"/>
              <w:autoSpaceDN w:val="0"/>
              <w:adjustRightInd w:val="0"/>
              <w:jc w:val="both"/>
            </w:pPr>
            <w:r>
              <w:t>3)</w:t>
            </w:r>
            <w:r w:rsidRPr="00AA5626">
              <w:t>выдача правоустанавливающих или правоудостоверяющих документов на здание, сооружение, принадлежащие заявителю, в случае, если право собственности не зарегистрировано в ЕГРП (при наличии зданий, сооружений на земельном участке)</w:t>
            </w:r>
          </w:p>
        </w:tc>
        <w:tc>
          <w:tcPr>
            <w:tcW w:w="3300" w:type="dxa"/>
          </w:tcPr>
          <w:p w:rsidR="002657B3" w:rsidRPr="00A40A2B" w:rsidRDefault="002657B3" w:rsidP="00A40A2B">
            <w:pPr>
              <w:pStyle w:val="ConsPlusNormal"/>
              <w:jc w:val="both"/>
              <w:rPr>
                <w:color w:val="000000"/>
                <w:position w:val="-2"/>
                <w:sz w:val="24"/>
                <w:szCs w:val="24"/>
              </w:rPr>
            </w:pPr>
            <w:r w:rsidRPr="00A40A2B">
              <w:rPr>
                <w:color w:val="000000"/>
                <w:position w:val="-2"/>
                <w:sz w:val="24"/>
                <w:szCs w:val="24"/>
              </w:rPr>
              <w:t>-разрешение на осуществление земляных работ подготовленное по форме, согласно муниципальному правовому акту, регламентирующему порядок выдачи разрешения на осуществление земляных работ соответствующего муниципального образования;</w:t>
            </w:r>
          </w:p>
          <w:p w:rsidR="002657B3" w:rsidRPr="00A40A2B" w:rsidRDefault="002657B3" w:rsidP="00A40A2B">
            <w:pPr>
              <w:widowControl w:val="0"/>
              <w:autoSpaceDE w:val="0"/>
              <w:autoSpaceDN w:val="0"/>
              <w:jc w:val="both"/>
              <w:rPr>
                <w:position w:val="-2"/>
              </w:rPr>
            </w:pPr>
            <w:r w:rsidRPr="00A40A2B">
              <w:rPr>
                <w:position w:val="-2"/>
              </w:rPr>
              <w:t>-уведомление об отказе в выдаче разрешения на осуществление земляных работ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2657B3" w:rsidRPr="000F25A1" w:rsidRDefault="002657B3" w:rsidP="00A40A2B">
            <w:pPr>
              <w:jc w:val="both"/>
            </w:pPr>
            <w:r w:rsidRPr="000F25A1">
              <w:t xml:space="preserve">Постановление администрации Посельского сельсовета Кузнецкого района Пензенской области от </w:t>
            </w:r>
            <w:r>
              <w:t>05.06.2020</w:t>
            </w:r>
            <w:r w:rsidRPr="000F25A1">
              <w:t xml:space="preserve"> № </w:t>
            </w:r>
            <w:r>
              <w:t>71</w:t>
            </w:r>
            <w:r w:rsidRPr="000F25A1">
              <w:t xml:space="preserve"> «</w:t>
            </w:r>
            <w:r w:rsidRPr="00A40A2B">
              <w:rPr>
                <w:position w:val="-2"/>
              </w:rPr>
              <w:t>Об утверждении административного регламента предоставления муниципальной услуги «Выдача разрешения на осуществление земляных работ»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1251E">
            <w:r>
              <w:t>16.</w:t>
            </w:r>
          </w:p>
        </w:tc>
        <w:tc>
          <w:tcPr>
            <w:tcW w:w="2311" w:type="dxa"/>
          </w:tcPr>
          <w:p w:rsidR="002657B3" w:rsidRDefault="002657B3" w:rsidP="00A40A2B">
            <w:pPr>
              <w:autoSpaceDE w:val="0"/>
              <w:autoSpaceDN w:val="0"/>
              <w:adjustRightInd w:val="0"/>
              <w:jc w:val="both"/>
            </w:pPr>
            <w:r>
              <w:t>Перевод жилого помещения в нежилое или нежилого помещения в жилое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A40A2B" w:rsidRDefault="002657B3" w:rsidP="00A40A2B">
            <w:pPr>
              <w:pStyle w:val="ConsPlusNormal"/>
              <w:jc w:val="both"/>
              <w:rPr>
                <w:sz w:val="24"/>
                <w:szCs w:val="24"/>
              </w:rPr>
            </w:pPr>
            <w:r w:rsidRPr="00A40A2B">
              <w:rPr>
                <w:sz w:val="24"/>
                <w:szCs w:val="24"/>
              </w:rPr>
              <w:t>1) подготовка плана переводимого помещения с его техническим описанием;</w:t>
            </w:r>
          </w:p>
          <w:p w:rsidR="002657B3" w:rsidRPr="00A40A2B" w:rsidRDefault="002657B3" w:rsidP="00A40A2B">
            <w:pPr>
              <w:pStyle w:val="ConsPlusNormal"/>
              <w:jc w:val="both"/>
              <w:rPr>
                <w:sz w:val="24"/>
                <w:szCs w:val="24"/>
              </w:rPr>
            </w:pPr>
            <w:r w:rsidRPr="00A40A2B">
              <w:rPr>
                <w:sz w:val="24"/>
                <w:szCs w:val="24"/>
              </w:rPr>
              <w:t>2) подготовка поэтажного плана дома, в котором находится переводимое помещение;</w:t>
            </w:r>
          </w:p>
          <w:p w:rsidR="002657B3" w:rsidRPr="00A40A2B" w:rsidRDefault="002657B3" w:rsidP="00A40A2B">
            <w:pPr>
              <w:pStyle w:val="ConsPlusNormal"/>
              <w:jc w:val="both"/>
              <w:rPr>
                <w:sz w:val="24"/>
                <w:szCs w:val="24"/>
              </w:rPr>
            </w:pPr>
            <w:r w:rsidRPr="00A40A2B">
              <w:rPr>
                <w:sz w:val="24"/>
                <w:szCs w:val="24"/>
              </w:rPr>
              <w:t>3) подготовка проекта переустройства и (или) перепланировки переводимого помещения.</w:t>
            </w:r>
          </w:p>
          <w:p w:rsidR="002657B3" w:rsidRPr="00AA5626" w:rsidRDefault="002657B3" w:rsidP="00A40A2B">
            <w:pPr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3300" w:type="dxa"/>
          </w:tcPr>
          <w:p w:rsidR="002657B3" w:rsidRPr="00A40A2B" w:rsidRDefault="002657B3" w:rsidP="00A40A2B">
            <w:pPr>
              <w:pStyle w:val="ConsPlusNormal"/>
              <w:jc w:val="both"/>
              <w:rPr>
                <w:sz w:val="24"/>
                <w:szCs w:val="24"/>
              </w:rPr>
            </w:pPr>
            <w:r w:rsidRPr="00A40A2B">
              <w:rPr>
                <w:sz w:val="24"/>
                <w:szCs w:val="24"/>
              </w:rPr>
              <w:t>-уведомление о переводе жилых помещений в нежилые помещения или нежилых помещений в жилые помещения;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-уведомление об отказе в переводе жилых помещений в нежилые помещения или нежилых помещений в жилые помещения</w:t>
            </w:r>
          </w:p>
        </w:tc>
        <w:tc>
          <w:tcPr>
            <w:tcW w:w="3349" w:type="dxa"/>
          </w:tcPr>
          <w:p w:rsidR="002657B3" w:rsidRPr="00D0417F" w:rsidRDefault="002657B3" w:rsidP="0004082E">
            <w:r w:rsidRPr="00A40A2B">
              <w:rPr>
                <w:bCs/>
              </w:rPr>
              <w:t>Постановление администрации Посельского сельсовета Кузнецкого района Пензенской области от 20.12.2019 № 257</w:t>
            </w:r>
            <w:r w:rsidRPr="00D0417F">
              <w:t xml:space="preserve"> «</w:t>
            </w:r>
            <w:r w:rsidRPr="00A40A2B">
              <w:rPr>
                <w:bCs/>
              </w:rPr>
              <w:t>Об утверждении административного регламента предоставления администрацией Посельского сельсовета Кузнецкого района Пензенской области муниципальной услуги «Перевод жилого помещения в нежилое или нежилого помещения в жилое»</w:t>
            </w:r>
            <w:r w:rsidRPr="00D0417F">
              <w:t xml:space="preserve">» 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1251E">
            <w:r>
              <w:t>17.</w:t>
            </w:r>
          </w:p>
        </w:tc>
        <w:tc>
          <w:tcPr>
            <w:tcW w:w="2311" w:type="dxa"/>
          </w:tcPr>
          <w:p w:rsidR="002657B3" w:rsidRDefault="002657B3" w:rsidP="00A40A2B">
            <w:pPr>
              <w:autoSpaceDE w:val="0"/>
              <w:autoSpaceDN w:val="0"/>
              <w:adjustRightInd w:val="0"/>
              <w:jc w:val="both"/>
            </w:pPr>
            <w:r>
              <w:t>Предоставление права на размещение нестационарных торговых объектов, расположенных на территории Посельского сельсовета Кузнецкого района Пензенской области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AA5626" w:rsidRDefault="002657B3" w:rsidP="00A40A2B">
            <w:pPr>
              <w:tabs>
                <w:tab w:val="left" w:pos="567"/>
              </w:tabs>
              <w:ind w:firstLine="567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 xml:space="preserve">-решение о предоставлении права на размещение нестационарных торговых объектов 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 xml:space="preserve">-решение об отказео предоставлении права на размещение нестационарных торговых объектов 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2657B3" w:rsidRPr="00A40A2B" w:rsidRDefault="002657B3" w:rsidP="00A40A2B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b w:val="0"/>
                <w:color w:val="000000"/>
                <w:sz w:val="24"/>
                <w:szCs w:val="24"/>
              </w:rPr>
            </w:pPr>
            <w:r w:rsidRPr="00A40A2B">
              <w:rPr>
                <w:b w:val="0"/>
                <w:bCs w:val="0"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24.05.2019 № 109</w:t>
            </w:r>
            <w:r w:rsidRPr="00A40A2B">
              <w:rPr>
                <w:b w:val="0"/>
                <w:sz w:val="24"/>
                <w:szCs w:val="24"/>
              </w:rPr>
              <w:t xml:space="preserve"> «</w:t>
            </w:r>
            <w:r w:rsidRPr="00A40A2B">
              <w:rPr>
                <w:b w:val="0"/>
                <w:color w:val="000000"/>
                <w:sz w:val="24"/>
                <w:szCs w:val="24"/>
              </w:rPr>
              <w:t xml:space="preserve">Об утверждении административного регламента администрации Посельского сельсовета Кузнецкого района Пензенской области по предоставлению муниципальной услуги «Предоставление права на размещение нестационарных торговых объектов, расположенных на территории Посельского сельсовета </w:t>
            </w:r>
          </w:p>
          <w:p w:rsidR="002657B3" w:rsidRPr="00A40A2B" w:rsidRDefault="002657B3" w:rsidP="00A40A2B">
            <w:pPr>
              <w:pStyle w:val="30"/>
              <w:shd w:val="clear" w:color="auto" w:fill="auto"/>
              <w:spacing w:before="0" w:after="0" w:line="240" w:lineRule="auto"/>
              <w:ind w:firstLine="0"/>
              <w:jc w:val="both"/>
              <w:rPr>
                <w:b w:val="0"/>
                <w:sz w:val="24"/>
                <w:szCs w:val="24"/>
              </w:rPr>
            </w:pPr>
            <w:r w:rsidRPr="00A40A2B">
              <w:rPr>
                <w:b w:val="0"/>
                <w:color w:val="000000"/>
                <w:sz w:val="24"/>
                <w:szCs w:val="24"/>
              </w:rPr>
              <w:t>Кузнецкого района Пензенской области»</w:t>
            </w:r>
            <w:r w:rsidRPr="00A40A2B">
              <w:rPr>
                <w:b w:val="0"/>
                <w:bCs w:val="0"/>
                <w:sz w:val="24"/>
                <w:szCs w:val="24"/>
              </w:rPr>
              <w:t>»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1251E">
            <w:r>
              <w:t>18.</w:t>
            </w:r>
          </w:p>
        </w:tc>
        <w:tc>
          <w:tcPr>
            <w:tcW w:w="2311" w:type="dxa"/>
          </w:tcPr>
          <w:p w:rsidR="002657B3" w:rsidRDefault="002657B3" w:rsidP="00A40A2B">
            <w:pPr>
              <w:autoSpaceDE w:val="0"/>
              <w:autoSpaceDN w:val="0"/>
              <w:adjustRightInd w:val="0"/>
              <w:jc w:val="both"/>
            </w:pPr>
            <w:r>
              <w:t>Согласование создания места (площадки) накопления твердых коммунальных оходов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AA5626" w:rsidRDefault="002657B3" w:rsidP="00A40A2B">
            <w:pPr>
              <w:tabs>
                <w:tab w:val="left" w:pos="567"/>
              </w:tabs>
              <w:ind w:firstLine="567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2657B3" w:rsidRPr="00A40A2B" w:rsidRDefault="002657B3" w:rsidP="00A40A2B">
            <w:pPr>
              <w:jc w:val="both"/>
              <w:rPr>
                <w:bCs/>
              </w:rPr>
            </w:pPr>
            <w:r w:rsidRPr="00A40A2B">
              <w:rPr>
                <w:bCs/>
              </w:rPr>
              <w:t>-решение о согласовании создания места (площадки) накопления твердых коммунальных отходов;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bCs/>
                <w:sz w:val="24"/>
                <w:szCs w:val="24"/>
              </w:rPr>
              <w:t>- мотивированное решение об отказе в согласовании создания места (площадки) накопления твердых коммунальных отходов</w:t>
            </w:r>
          </w:p>
        </w:tc>
        <w:tc>
          <w:tcPr>
            <w:tcW w:w="3349" w:type="dxa"/>
          </w:tcPr>
          <w:p w:rsidR="002657B3" w:rsidRPr="00A40A2B" w:rsidRDefault="002657B3" w:rsidP="00A40A2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40A2B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Постановление администрации Посельского сельсовета Кузнецкого района Пензенской области от 08.08.2019 № 154</w:t>
            </w:r>
            <w:r w:rsidRPr="00A40A2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</w:t>
            </w:r>
            <w:r w:rsidRPr="00A40A2B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Об утверждении административного </w:t>
            </w:r>
            <w:r w:rsidRPr="00A40A2B">
              <w:rPr>
                <w:rFonts w:ascii="Times New Roman" w:hAnsi="Times New Roman" w:cs="Times New Roman"/>
                <w:b w:val="0"/>
                <w:bCs/>
                <w:iCs/>
                <w:sz w:val="24"/>
                <w:szCs w:val="24"/>
              </w:rPr>
              <w:t>регламента</w:t>
            </w:r>
            <w:r w:rsidRPr="00A40A2B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по предоставлению муниципальной услуги «Согласование создания места (площадки) накопления твердых коммунальных отходов»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1251E">
            <w:r>
              <w:t>19.</w:t>
            </w:r>
          </w:p>
        </w:tc>
        <w:tc>
          <w:tcPr>
            <w:tcW w:w="2311" w:type="dxa"/>
          </w:tcPr>
          <w:p w:rsidR="002657B3" w:rsidRDefault="002657B3" w:rsidP="00A40A2B">
            <w:pPr>
              <w:autoSpaceDE w:val="0"/>
              <w:autoSpaceDN w:val="0"/>
              <w:adjustRightInd w:val="0"/>
              <w:jc w:val="both"/>
            </w:pPr>
            <w:r>
              <w:t>Выдача разрешения на право организации розничного рынка, расположенного на территории Посельского сельсовета Кузнецкого района Пензенской области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AA5626" w:rsidRDefault="002657B3" w:rsidP="00A40A2B">
            <w:pPr>
              <w:tabs>
                <w:tab w:val="left" w:pos="567"/>
              </w:tabs>
              <w:ind w:firstLine="567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2657B3" w:rsidRPr="00DA4192" w:rsidRDefault="002657B3" w:rsidP="00A40A2B">
            <w:pPr>
              <w:tabs>
                <w:tab w:val="left" w:pos="1260"/>
              </w:tabs>
              <w:spacing w:line="298" w:lineRule="exact"/>
              <w:jc w:val="both"/>
            </w:pPr>
            <w:r>
              <w:t>-</w:t>
            </w:r>
            <w:r w:rsidRPr="00DA4192">
              <w:t>вручение (направление) уведомления о выдаче разрешения на право организации розничного рынка с приложением оформленного разрешения;</w:t>
            </w: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0A2B">
              <w:rPr>
                <w:rFonts w:ascii="Times New Roman" w:hAnsi="Times New Roman"/>
                <w:sz w:val="24"/>
                <w:szCs w:val="24"/>
              </w:rPr>
              <w:t>-вручение (направление) уведомления об отказе в выдаче разрешения на право организации розничного рынка</w:t>
            </w:r>
          </w:p>
        </w:tc>
        <w:tc>
          <w:tcPr>
            <w:tcW w:w="3349" w:type="dxa"/>
          </w:tcPr>
          <w:p w:rsidR="002657B3" w:rsidRPr="008303A1" w:rsidRDefault="002657B3" w:rsidP="00A40A2B">
            <w:pPr>
              <w:jc w:val="both"/>
            </w:pPr>
            <w:r w:rsidRPr="00A40A2B">
              <w:rPr>
                <w:bCs/>
              </w:rPr>
              <w:t>Постановление администрации Посельского сельсовета Кузнецкого района Пензенской области от 19.09.2019 № 177</w:t>
            </w:r>
            <w:r w:rsidRPr="008303A1">
              <w:t xml:space="preserve"> «Об утверждении административного регламента по предоставлению муниципальной услуги «Выдача разрешения на право организации розничного рынка, расположенного на территории Посельского сельсовета Кузнецкого района Пензенской области»</w:t>
            </w:r>
            <w:r w:rsidRPr="00A40A2B">
              <w:rPr>
                <w:bCs/>
              </w:rPr>
              <w:t>»</w:t>
            </w:r>
          </w:p>
        </w:tc>
      </w:tr>
      <w:tr w:rsidR="002657B3" w:rsidRPr="001B0C99" w:rsidTr="00A40A2B">
        <w:tc>
          <w:tcPr>
            <w:tcW w:w="517" w:type="dxa"/>
          </w:tcPr>
          <w:p w:rsidR="002657B3" w:rsidRDefault="002657B3" w:rsidP="00A1251E">
            <w:r>
              <w:t>20.</w:t>
            </w:r>
          </w:p>
        </w:tc>
        <w:tc>
          <w:tcPr>
            <w:tcW w:w="2311" w:type="dxa"/>
          </w:tcPr>
          <w:p w:rsidR="002657B3" w:rsidRDefault="002657B3" w:rsidP="00A40A2B">
            <w:pPr>
              <w:autoSpaceDE w:val="0"/>
              <w:autoSpaceDN w:val="0"/>
              <w:adjustRightInd w:val="0"/>
              <w:jc w:val="both"/>
            </w:pPr>
            <w:r>
              <w:t>Признание садового дома жилым домом или жилого дома садовым домом</w:t>
            </w:r>
          </w:p>
        </w:tc>
        <w:tc>
          <w:tcPr>
            <w:tcW w:w="2642" w:type="dxa"/>
          </w:tcPr>
          <w:p w:rsidR="002657B3" w:rsidRDefault="002657B3" w:rsidP="00A40A2B">
            <w:pPr>
              <w:jc w:val="center"/>
            </w:pPr>
            <w:r w:rsidRPr="00F1359B">
              <w:t xml:space="preserve">Администрация </w:t>
            </w:r>
            <w:r>
              <w:t>Посельского</w:t>
            </w:r>
            <w:r w:rsidRPr="00F1359B">
              <w:t xml:space="preserve"> сельсовета Кузнецкого района Пензенской области</w:t>
            </w:r>
          </w:p>
        </w:tc>
        <w:tc>
          <w:tcPr>
            <w:tcW w:w="3477" w:type="dxa"/>
          </w:tcPr>
          <w:p w:rsidR="002657B3" w:rsidRPr="00AA5626" w:rsidRDefault="002657B3" w:rsidP="00A40A2B">
            <w:pPr>
              <w:tabs>
                <w:tab w:val="left" w:pos="567"/>
              </w:tabs>
              <w:ind w:firstLine="567"/>
              <w:jc w:val="center"/>
            </w:pPr>
            <w:r>
              <w:t>-</w:t>
            </w:r>
          </w:p>
        </w:tc>
        <w:tc>
          <w:tcPr>
            <w:tcW w:w="3300" w:type="dxa"/>
          </w:tcPr>
          <w:p w:rsidR="002657B3" w:rsidRPr="000F25A1" w:rsidRDefault="002657B3" w:rsidP="00A40A2B">
            <w:pPr>
              <w:widowControl w:val="0"/>
              <w:tabs>
                <w:tab w:val="left" w:pos="9921"/>
              </w:tabs>
              <w:autoSpaceDE w:val="0"/>
              <w:autoSpaceDN w:val="0"/>
              <w:ind w:right="140"/>
              <w:jc w:val="both"/>
            </w:pPr>
            <w:r>
              <w:t>-</w:t>
            </w:r>
            <w:r w:rsidRPr="000F25A1">
              <w:t>решение о признании садового дома жилым домом или жилого дома садовым домом;</w:t>
            </w:r>
          </w:p>
          <w:p w:rsidR="002657B3" w:rsidRPr="000F25A1" w:rsidRDefault="002657B3" w:rsidP="00A40A2B">
            <w:pPr>
              <w:widowControl w:val="0"/>
              <w:tabs>
                <w:tab w:val="left" w:pos="9921"/>
              </w:tabs>
              <w:autoSpaceDE w:val="0"/>
              <w:autoSpaceDN w:val="0"/>
              <w:ind w:right="140"/>
              <w:jc w:val="both"/>
            </w:pPr>
            <w:r>
              <w:t>-</w:t>
            </w:r>
            <w:r w:rsidRPr="000F25A1">
              <w:t xml:space="preserve">решение об отказе в признании садового дома жилым домом или жилого </w:t>
            </w:r>
            <w:r>
              <w:t>дома садовым домом</w:t>
            </w:r>
          </w:p>
          <w:p w:rsidR="002657B3" w:rsidRPr="000F25A1" w:rsidRDefault="002657B3" w:rsidP="00A40A2B">
            <w:pPr>
              <w:widowControl w:val="0"/>
              <w:tabs>
                <w:tab w:val="left" w:pos="9921"/>
              </w:tabs>
              <w:autoSpaceDE w:val="0"/>
              <w:autoSpaceDN w:val="0"/>
              <w:ind w:right="140" w:firstLine="567"/>
              <w:jc w:val="both"/>
            </w:pPr>
          </w:p>
          <w:p w:rsidR="002657B3" w:rsidRPr="00A40A2B" w:rsidRDefault="002657B3" w:rsidP="00A40A2B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2657B3" w:rsidRPr="000F25A1" w:rsidRDefault="002657B3" w:rsidP="00A40A2B">
            <w:pPr>
              <w:numPr>
                <w:ilvl w:val="0"/>
                <w:numId w:val="2"/>
              </w:numPr>
              <w:tabs>
                <w:tab w:val="clear" w:pos="851"/>
                <w:tab w:val="num" w:pos="0"/>
              </w:tabs>
              <w:suppressAutoHyphens/>
              <w:ind w:left="0"/>
              <w:jc w:val="both"/>
            </w:pPr>
            <w:r w:rsidRPr="00A40A2B">
              <w:rPr>
                <w:bCs/>
              </w:rPr>
              <w:t>Постановление администрации Посельского сельсовета Кузнецкого района Пензенской области от 05.06.2020 № 72</w:t>
            </w:r>
            <w:r w:rsidRPr="000F25A1">
              <w:t xml:space="preserve"> «</w:t>
            </w:r>
            <w:r w:rsidRPr="00A40A2B">
              <w:rPr>
                <w:position w:val="-2"/>
              </w:rPr>
              <w:t>Об утверждении административного регламента предоставления муниципальной услуги</w:t>
            </w:r>
            <w:r w:rsidRPr="000F25A1">
              <w:t xml:space="preserve"> «Признание садового дома жилым домом или жилого дома садовым домом»</w:t>
            </w:r>
          </w:p>
        </w:tc>
      </w:tr>
    </w:tbl>
    <w:p w:rsidR="002657B3" w:rsidRPr="001B0C99" w:rsidRDefault="002657B3"/>
    <w:sectPr w:rsidR="002657B3" w:rsidRPr="001B0C99" w:rsidSect="00401A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851"/>
        </w:tabs>
        <w:ind w:left="851"/>
      </w:pPr>
      <w:rPr>
        <w:rFonts w:cs="Times New Roman"/>
      </w:rPr>
    </w:lvl>
  </w:abstractNum>
  <w:abstractNum w:abstractNumId="1">
    <w:nsid w:val="53B46E17"/>
    <w:multiLevelType w:val="hybridMultilevel"/>
    <w:tmpl w:val="7698394E"/>
    <w:lvl w:ilvl="0" w:tplc="B59488AE">
      <w:start w:val="1"/>
      <w:numFmt w:val="upperRoman"/>
      <w:pStyle w:val="1-1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 w:tplc="EF9CE7FC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2" w:tplc="361E925E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3" w:tplc="C9F8AEF6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4" w:tplc="C6F41034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5" w:tplc="F6DAB4F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6" w:tplc="30EE9B68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7" w:tplc="5670922A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  <w:lvl w:ilvl="8" w:tplc="F90E1810">
      <w:numFmt w:val="none"/>
      <w:lvlText w:val=""/>
      <w:lvlJc w:val="left"/>
      <w:pPr>
        <w:tabs>
          <w:tab w:val="num" w:pos="-1057"/>
        </w:tabs>
      </w:pPr>
      <w:rPr>
        <w:rFonts w:cs="Times New Roman"/>
      </w:rPr>
    </w:lvl>
  </w:abstractNum>
  <w:abstractNum w:abstractNumId="2">
    <w:nsid w:val="5DC05AD0"/>
    <w:multiLevelType w:val="hybridMultilevel"/>
    <w:tmpl w:val="C47A1BEC"/>
    <w:lvl w:ilvl="0" w:tplc="E6084F82">
      <w:start w:val="1"/>
      <w:numFmt w:val="decimal"/>
      <w:lvlText w:val="%1)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1A98"/>
    <w:rsid w:val="00004CB8"/>
    <w:rsid w:val="0004082E"/>
    <w:rsid w:val="000866AA"/>
    <w:rsid w:val="000B4343"/>
    <w:rsid w:val="000B6849"/>
    <w:rsid w:val="000D58D6"/>
    <w:rsid w:val="000F25A1"/>
    <w:rsid w:val="001009CC"/>
    <w:rsid w:val="00120F06"/>
    <w:rsid w:val="001676E8"/>
    <w:rsid w:val="001B0C99"/>
    <w:rsid w:val="001B1A6C"/>
    <w:rsid w:val="001D766C"/>
    <w:rsid w:val="001E49F1"/>
    <w:rsid w:val="00214386"/>
    <w:rsid w:val="00220072"/>
    <w:rsid w:val="002369B2"/>
    <w:rsid w:val="00244F88"/>
    <w:rsid w:val="002657B3"/>
    <w:rsid w:val="002A0018"/>
    <w:rsid w:val="002A0BA7"/>
    <w:rsid w:val="002A6DBC"/>
    <w:rsid w:val="002D47BC"/>
    <w:rsid w:val="002F4039"/>
    <w:rsid w:val="00342ED6"/>
    <w:rsid w:val="003522F5"/>
    <w:rsid w:val="0036291B"/>
    <w:rsid w:val="00390163"/>
    <w:rsid w:val="003A78D5"/>
    <w:rsid w:val="003B4AFB"/>
    <w:rsid w:val="003E6C5B"/>
    <w:rsid w:val="00401A98"/>
    <w:rsid w:val="00416F63"/>
    <w:rsid w:val="004312A9"/>
    <w:rsid w:val="004A1AFF"/>
    <w:rsid w:val="004A4AAC"/>
    <w:rsid w:val="004B1B70"/>
    <w:rsid w:val="004C22C7"/>
    <w:rsid w:val="005257DD"/>
    <w:rsid w:val="00526C69"/>
    <w:rsid w:val="005B13A9"/>
    <w:rsid w:val="005F5CBD"/>
    <w:rsid w:val="006401AD"/>
    <w:rsid w:val="00644B19"/>
    <w:rsid w:val="00660CF6"/>
    <w:rsid w:val="0066140B"/>
    <w:rsid w:val="006737C0"/>
    <w:rsid w:val="00676417"/>
    <w:rsid w:val="00680A20"/>
    <w:rsid w:val="00723D59"/>
    <w:rsid w:val="0073282F"/>
    <w:rsid w:val="007527F8"/>
    <w:rsid w:val="0076176C"/>
    <w:rsid w:val="00777006"/>
    <w:rsid w:val="007C2E31"/>
    <w:rsid w:val="00800590"/>
    <w:rsid w:val="00813D36"/>
    <w:rsid w:val="008303A1"/>
    <w:rsid w:val="00841F63"/>
    <w:rsid w:val="00852776"/>
    <w:rsid w:val="00856AF7"/>
    <w:rsid w:val="00862A5E"/>
    <w:rsid w:val="00872BBF"/>
    <w:rsid w:val="008C5306"/>
    <w:rsid w:val="00953235"/>
    <w:rsid w:val="00953C8A"/>
    <w:rsid w:val="009934EF"/>
    <w:rsid w:val="009C2037"/>
    <w:rsid w:val="009C5321"/>
    <w:rsid w:val="00A1251E"/>
    <w:rsid w:val="00A40A2B"/>
    <w:rsid w:val="00A91C16"/>
    <w:rsid w:val="00A9767F"/>
    <w:rsid w:val="00AA5626"/>
    <w:rsid w:val="00AF04EF"/>
    <w:rsid w:val="00AF25E6"/>
    <w:rsid w:val="00B15099"/>
    <w:rsid w:val="00B530DD"/>
    <w:rsid w:val="00B54A8B"/>
    <w:rsid w:val="00B7310A"/>
    <w:rsid w:val="00B84810"/>
    <w:rsid w:val="00B97A33"/>
    <w:rsid w:val="00C143D2"/>
    <w:rsid w:val="00C17798"/>
    <w:rsid w:val="00C3534E"/>
    <w:rsid w:val="00CC3170"/>
    <w:rsid w:val="00CE320B"/>
    <w:rsid w:val="00D0417F"/>
    <w:rsid w:val="00D16345"/>
    <w:rsid w:val="00D20D34"/>
    <w:rsid w:val="00D374BE"/>
    <w:rsid w:val="00D4111E"/>
    <w:rsid w:val="00D455A8"/>
    <w:rsid w:val="00D72FB5"/>
    <w:rsid w:val="00DA4192"/>
    <w:rsid w:val="00DC7FCA"/>
    <w:rsid w:val="00DE7658"/>
    <w:rsid w:val="00E04454"/>
    <w:rsid w:val="00E37BA4"/>
    <w:rsid w:val="00E50901"/>
    <w:rsid w:val="00E65CB0"/>
    <w:rsid w:val="00EE1592"/>
    <w:rsid w:val="00F1359B"/>
    <w:rsid w:val="00F401B9"/>
    <w:rsid w:val="00F43480"/>
    <w:rsid w:val="00F472DD"/>
    <w:rsid w:val="00F7366A"/>
    <w:rsid w:val="00F85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3D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locked/>
    <w:rsid w:val="00401A98"/>
    <w:rPr>
      <w:rFonts w:cs="Times New Roman"/>
      <w:b/>
      <w:i/>
      <w:sz w:val="24"/>
      <w:szCs w:val="24"/>
      <w:lang w:val="en-GB" w:eastAsia="en-US" w:bidi="ar-SA"/>
    </w:rPr>
  </w:style>
  <w:style w:type="paragraph" w:styleId="Header">
    <w:name w:val="header"/>
    <w:basedOn w:val="Normal"/>
    <w:link w:val="HeaderChar"/>
    <w:uiPriority w:val="99"/>
    <w:rsid w:val="00401A98"/>
    <w:pPr>
      <w:tabs>
        <w:tab w:val="center" w:pos="4677"/>
        <w:tab w:val="right" w:pos="9355"/>
      </w:tabs>
    </w:pPr>
    <w:rPr>
      <w:b/>
      <w:i/>
      <w:lang w:val="en-GB" w:eastAsia="en-US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977569"/>
    <w:rPr>
      <w:sz w:val="24"/>
      <w:szCs w:val="24"/>
    </w:rPr>
  </w:style>
  <w:style w:type="paragraph" w:customStyle="1" w:styleId="1">
    <w:name w:val="Без интервала1"/>
    <w:uiPriority w:val="99"/>
    <w:rsid w:val="00401A98"/>
    <w:rPr>
      <w:rFonts w:ascii="Calibri" w:hAnsi="Calibri"/>
    </w:rPr>
  </w:style>
  <w:style w:type="paragraph" w:customStyle="1" w:styleId="ConsPlusNormal">
    <w:name w:val="ConsPlusNormal"/>
    <w:link w:val="ConsPlusNormal0"/>
    <w:uiPriority w:val="99"/>
    <w:rsid w:val="00401A98"/>
    <w:pPr>
      <w:autoSpaceDE w:val="0"/>
      <w:autoSpaceDN w:val="0"/>
      <w:adjustRightInd w:val="0"/>
    </w:pPr>
    <w:rPr>
      <w:sz w:val="20"/>
      <w:szCs w:val="20"/>
    </w:rPr>
  </w:style>
  <w:style w:type="table" w:styleId="TableGrid">
    <w:name w:val="Table Grid"/>
    <w:basedOn w:val="TableNormal"/>
    <w:uiPriority w:val="99"/>
    <w:rsid w:val="00401A9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"/>
    <w:basedOn w:val="Normal"/>
    <w:uiPriority w:val="99"/>
    <w:rsid w:val="00AF25E6"/>
    <w:rPr>
      <w:rFonts w:ascii="Verdana" w:hAnsi="Verdana" w:cs="Verdana"/>
      <w:lang w:eastAsia="en-US"/>
    </w:rPr>
  </w:style>
  <w:style w:type="paragraph" w:customStyle="1" w:styleId="ConsPlusCell">
    <w:name w:val="ConsPlusCell"/>
    <w:uiPriority w:val="99"/>
    <w:rsid w:val="00004CB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NormalWeb">
    <w:name w:val="Normal (Web)"/>
    <w:basedOn w:val="Normal"/>
    <w:uiPriority w:val="99"/>
    <w:rsid w:val="00D16345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DE765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F04EF"/>
    <w:rPr>
      <w:sz w:val="24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Normal"/>
    <w:uiPriority w:val="99"/>
    <w:rsid w:val="005F5CBD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2F40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F403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72FB5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D72FB5"/>
    <w:rPr>
      <w:lang w:val="ru-RU" w:eastAsia="ru-RU"/>
    </w:rPr>
  </w:style>
  <w:style w:type="paragraph" w:customStyle="1" w:styleId="10">
    <w:name w:val="Абзац списка1"/>
    <w:basedOn w:val="Normal"/>
    <w:uiPriority w:val="99"/>
    <w:rsid w:val="00D72FB5"/>
    <w:pPr>
      <w:ind w:left="720"/>
      <w:contextualSpacing/>
    </w:pPr>
  </w:style>
  <w:style w:type="paragraph" w:customStyle="1" w:styleId="ConsTitle">
    <w:name w:val="ConsTitle"/>
    <w:uiPriority w:val="99"/>
    <w:rsid w:val="00AF04E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uiPriority w:val="99"/>
    <w:rsid w:val="004B1B70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character" w:customStyle="1" w:styleId="3">
    <w:name w:val="Основной текст (3)_"/>
    <w:link w:val="30"/>
    <w:uiPriority w:val="99"/>
    <w:locked/>
    <w:rsid w:val="004C22C7"/>
    <w:rPr>
      <w:b/>
      <w:sz w:val="26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4C22C7"/>
    <w:pPr>
      <w:widowControl w:val="0"/>
      <w:shd w:val="clear" w:color="auto" w:fill="FFFFFF"/>
      <w:spacing w:before="540" w:after="540" w:line="298" w:lineRule="exact"/>
      <w:ind w:hanging="220"/>
    </w:pPr>
    <w:rPr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31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1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1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1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061B4913A1A14D2348759AA478DE9E223E1C872D47A6F489F214B6E400D2CB2B9CFBL9B8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0C86CC052AB67E262F45832423C59AAA4C09CA04279CCC8B4AB7D8A2A6FV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0C86CC052AB67E262F45832423C59AAA4C09CA04279CCC8B4AB7D8A2A6FVE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17</Pages>
  <Words>4088</Words>
  <Characters>23307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Прол</dc:title>
  <dc:subject/>
  <dc:creator>Admin</dc:creator>
  <cp:keywords/>
  <dc:description/>
  <cp:lastModifiedBy>111</cp:lastModifiedBy>
  <cp:revision>9</cp:revision>
  <cp:lastPrinted>2017-03-09T11:38:00Z</cp:lastPrinted>
  <dcterms:created xsi:type="dcterms:W3CDTF">2020-02-27T07:59:00Z</dcterms:created>
  <dcterms:modified xsi:type="dcterms:W3CDTF">2020-07-06T06:59:00Z</dcterms:modified>
</cp:coreProperties>
</file>