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772" w:rsidRDefault="00250772" w:rsidP="00C26000">
      <w:pPr>
        <w:tabs>
          <w:tab w:val="left" w:pos="-1260"/>
        </w:tabs>
        <w:jc w:val="center"/>
        <w:rPr>
          <w:noProof/>
        </w:rPr>
      </w:pPr>
    </w:p>
    <w:p w:rsidR="00250772" w:rsidRPr="00C26000" w:rsidRDefault="00250772" w:rsidP="00C26000">
      <w:pPr>
        <w:tabs>
          <w:tab w:val="left" w:pos="-1260"/>
        </w:tabs>
        <w:jc w:val="center"/>
        <w:rPr>
          <w:sz w:val="24"/>
          <w:szCs w:val="24"/>
        </w:rPr>
      </w:pPr>
      <w:r w:rsidRPr="00995B2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5" o:title=""/>
          </v:shape>
        </w:pict>
      </w:r>
    </w:p>
    <w:p w:rsidR="00250772" w:rsidRDefault="00250772" w:rsidP="003451A8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АДМИНИСТРАЦИЯ </w:t>
      </w:r>
    </w:p>
    <w:p w:rsidR="00250772" w:rsidRDefault="00250772" w:rsidP="003451A8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ПОСЕЛЬСКОГОСЕЛЬСОВЕТА </w:t>
      </w:r>
    </w:p>
    <w:p w:rsidR="00250772" w:rsidRDefault="00250772" w:rsidP="003451A8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250772" w:rsidRDefault="00250772" w:rsidP="003451A8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250772" w:rsidRDefault="00250772" w:rsidP="003451A8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50772" w:rsidRDefault="00250772" w:rsidP="003451A8">
      <w:pPr>
        <w:tabs>
          <w:tab w:val="left" w:pos="4320"/>
        </w:tabs>
        <w:jc w:val="center"/>
        <w:rPr>
          <w:sz w:val="24"/>
          <w:szCs w:val="24"/>
        </w:rPr>
      </w:pPr>
    </w:p>
    <w:p w:rsidR="00250772" w:rsidRDefault="00250772" w:rsidP="003451A8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от 24 июля </w:t>
      </w:r>
      <w:smartTag w:uri="urn:schemas-microsoft-com:office:smarttags" w:element="metricconverter">
        <w:smartTagPr>
          <w:attr w:name="ProductID" w:val="2020 г"/>
        </w:smartTagPr>
        <w:r>
          <w:rPr>
            <w:sz w:val="24"/>
            <w:szCs w:val="24"/>
          </w:rPr>
          <w:t>2020 г</w:t>
        </w:r>
      </w:smartTag>
      <w:r>
        <w:rPr>
          <w:sz w:val="24"/>
          <w:szCs w:val="24"/>
        </w:rPr>
        <w:t>.                                                                                                                   № 98</w:t>
      </w:r>
    </w:p>
    <w:p w:rsidR="00250772" w:rsidRDefault="00250772" w:rsidP="003451A8">
      <w:pPr>
        <w:tabs>
          <w:tab w:val="left" w:pos="4320"/>
        </w:tabs>
        <w:rPr>
          <w:sz w:val="24"/>
          <w:szCs w:val="24"/>
        </w:rPr>
      </w:pPr>
    </w:p>
    <w:p w:rsidR="00250772" w:rsidRDefault="00250772" w:rsidP="003451A8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с.Поселки</w:t>
      </w:r>
    </w:p>
    <w:p w:rsidR="00250772" w:rsidRDefault="00250772"/>
    <w:p w:rsidR="00250772" w:rsidRDefault="00250772" w:rsidP="003451A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Pr="003451A8">
        <w:rPr>
          <w:rFonts w:ascii="Times New Roman" w:hAnsi="Times New Roman" w:cs="Times New Roman"/>
          <w:sz w:val="28"/>
          <w:szCs w:val="28"/>
        </w:rPr>
        <w:t>ереч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51A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451A8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Посельского сельсовета </w:t>
      </w:r>
    </w:p>
    <w:p w:rsidR="00250772" w:rsidRPr="003451A8" w:rsidRDefault="00250772" w:rsidP="003451A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451A8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Посельского сельсовета Кузнецкого района Пензенской области от 12.02.2014 № 12</w:t>
      </w:r>
    </w:p>
    <w:p w:rsidR="00250772" w:rsidRPr="003451A8" w:rsidRDefault="00250772" w:rsidP="003451A8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50772" w:rsidRDefault="00250772" w:rsidP="003451A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451A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3451A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08.11.2007 №</w:t>
      </w:r>
      <w:r w:rsidRPr="003451A8">
        <w:rPr>
          <w:rFonts w:ascii="Times New Roman" w:hAnsi="Times New Roman" w:cs="Times New Roman"/>
          <w:sz w:val="28"/>
          <w:szCs w:val="28"/>
        </w:rPr>
        <w:t xml:space="preserve"> 257-ФЗ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451A8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(с </w:t>
      </w:r>
      <w:r w:rsidRPr="003451A8">
        <w:rPr>
          <w:rFonts w:ascii="Times New Roman" w:hAnsi="Times New Roman" w:cs="Times New Roman"/>
          <w:sz w:val="28"/>
          <w:szCs w:val="28"/>
        </w:rPr>
        <w:t xml:space="preserve"> изменениями), </w:t>
      </w:r>
      <w:hyperlink r:id="rId7" w:history="1">
        <w:r w:rsidRPr="003451A8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3451A8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07.02.2007 № 16 «</w:t>
      </w:r>
      <w:r w:rsidRPr="003451A8">
        <w:rPr>
          <w:rFonts w:ascii="Times New Roman" w:hAnsi="Times New Roman" w:cs="Times New Roman"/>
          <w:sz w:val="28"/>
          <w:szCs w:val="28"/>
        </w:rPr>
        <w:t>Об утверждении правил присвоения автомобильным дорогам идентификационных номеров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451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Посельского сельсовета Кузнецкого района Пензенской области (с изменениями), </w:t>
      </w:r>
    </w:p>
    <w:p w:rsidR="00250772" w:rsidRDefault="00250772" w:rsidP="003451A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0772" w:rsidRDefault="00250772" w:rsidP="001F72D7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24DB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Посельского сельсовета </w:t>
      </w:r>
    </w:p>
    <w:p w:rsidR="00250772" w:rsidRPr="00724DB3" w:rsidRDefault="00250772" w:rsidP="001F72D7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Кузнецкого района Пензенской области </w:t>
      </w:r>
      <w:r w:rsidRPr="00724DB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250772" w:rsidRPr="003451A8" w:rsidRDefault="00250772" w:rsidP="003451A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0772" w:rsidRDefault="00250772" w:rsidP="005546D5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изменения в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3451A8">
          <w:rPr>
            <w:rFonts w:ascii="Times New Roman" w:hAnsi="Times New Roman" w:cs="Times New Roman"/>
            <w:sz w:val="28"/>
            <w:szCs w:val="28"/>
          </w:rPr>
          <w:t>еречень</w:t>
        </w:r>
      </w:hyperlink>
      <w:r w:rsidRPr="003451A8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</w:rPr>
        <w:t>Посельского сельсовета Кузнецкого района Пензенской области, утвержденного постановлением администрации Посельского сельсовета Кузнецкого района Пензенской области от 12.02.2014 №12, изложив его в следующей редакции:</w:t>
      </w:r>
    </w:p>
    <w:p w:rsidR="00250772" w:rsidRDefault="00250772" w:rsidP="008B170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0772" w:rsidRPr="008B1703" w:rsidRDefault="00250772" w:rsidP="00090298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B170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50772" w:rsidRDefault="00250772" w:rsidP="003451A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автомобильных дорог общего пользования местного значения</w:t>
      </w:r>
    </w:p>
    <w:p w:rsidR="00250772" w:rsidRPr="003451A8" w:rsidRDefault="00250772" w:rsidP="003451A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Посельского сельсовета Кузнецкого района Пензенской области</w:t>
      </w:r>
    </w:p>
    <w:p w:rsidR="00250772" w:rsidRPr="003451A8" w:rsidRDefault="00250772" w:rsidP="003451A8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6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0"/>
        <w:gridCol w:w="2561"/>
        <w:gridCol w:w="1890"/>
        <w:gridCol w:w="1234"/>
        <w:gridCol w:w="3284"/>
      </w:tblGrid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C38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1322E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C38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автомобильной дороги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C38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автомобильной дороги, м</w:t>
            </w:r>
            <w:r w:rsidRPr="001322E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C38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C38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Идентификационный</w:t>
            </w:r>
            <w:r w:rsidRPr="001322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автомобильной дороги</w:t>
            </w:r>
          </w:p>
        </w:tc>
      </w:tr>
      <w:tr w:rsidR="00250772" w:rsidRPr="001322E0" w:rsidTr="00F04FB3">
        <w:trPr>
          <w:cantSplit/>
          <w:trHeight w:val="60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721BA2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1-й проезд Первомайский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322E0">
              <w:rPr>
                <w:sz w:val="24"/>
                <w:szCs w:val="24"/>
              </w:rPr>
              <w:t>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66692E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92E">
              <w:rPr>
                <w:rFonts w:ascii="Times New Roman" w:hAnsi="Times New Roman" w:cs="Times New Roman"/>
                <w:sz w:val="24"/>
                <w:szCs w:val="24"/>
              </w:rPr>
              <w:t>56 240 816 ОП МП 1 – 1</w:t>
            </w:r>
          </w:p>
        </w:tc>
      </w:tr>
      <w:tr w:rsidR="00250772" w:rsidRPr="001322E0" w:rsidTr="00F04FB3">
        <w:trPr>
          <w:cantSplit/>
          <w:trHeight w:val="60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2-й проезд Первомайский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ул. 50 лет Победы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–3</w:t>
            </w:r>
          </w:p>
        </w:tc>
      </w:tr>
      <w:tr w:rsidR="00250772" w:rsidRPr="001322E0" w:rsidTr="00F04FB3">
        <w:trPr>
          <w:cantSplit/>
          <w:trHeight w:val="60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Гагарина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–4</w:t>
            </w:r>
          </w:p>
        </w:tc>
      </w:tr>
      <w:tr w:rsidR="00250772" w:rsidRPr="001322E0" w:rsidTr="00F04FB3">
        <w:trPr>
          <w:cantSplit/>
          <w:trHeight w:val="60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Дальняя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–5</w:t>
            </w:r>
          </w:p>
        </w:tc>
      </w:tr>
      <w:tr w:rsidR="00250772" w:rsidRPr="001322E0" w:rsidTr="00F04FB3">
        <w:trPr>
          <w:cantSplit/>
          <w:trHeight w:val="60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Заводская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–6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Зеленая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–7</w:t>
            </w:r>
          </w:p>
        </w:tc>
      </w:tr>
      <w:tr w:rsidR="00250772" w:rsidRPr="001322E0" w:rsidTr="00F04FB3">
        <w:trPr>
          <w:cantSplit/>
          <w:trHeight w:val="60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Комсомольская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–8</w:t>
            </w:r>
          </w:p>
        </w:tc>
      </w:tr>
      <w:tr w:rsidR="00250772" w:rsidRPr="001322E0" w:rsidTr="00F04FB3">
        <w:trPr>
          <w:cantSplit/>
          <w:trHeight w:val="60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Ленина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–9</w:t>
            </w:r>
          </w:p>
        </w:tc>
      </w:tr>
      <w:tr w:rsidR="00250772" w:rsidRPr="001322E0" w:rsidTr="00F04FB3">
        <w:trPr>
          <w:cantSplit/>
          <w:trHeight w:val="60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Лесная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0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Луговая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Мира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2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Мичурина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3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Молодежная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4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Новая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5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Ново-Зеленая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6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Ново-Совхозная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7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Первомайская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8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Полевая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</w:t>
            </w:r>
            <w:r w:rsidRPr="00614AD2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9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Садовая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–20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Советская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–21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Совхозная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–22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Степная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–23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Трудовая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–24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>с. Поселки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Цветочная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–25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Благодатка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Новая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–26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Благодатка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Совхозная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–27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Траханиотово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Дачная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–28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Траханиотово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Лесная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</w:t>
            </w:r>
            <w:r>
              <w:rPr>
                <w:sz w:val="24"/>
                <w:szCs w:val="24"/>
              </w:rPr>
              <w:t>–29</w:t>
            </w:r>
          </w:p>
        </w:tc>
      </w:tr>
      <w:tr w:rsidR="00250772" w:rsidRPr="001322E0" w:rsidTr="00F04FB3">
        <w:trPr>
          <w:cantSplit/>
          <w:trHeight w:val="48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1322E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Траханиотово</w:t>
            </w:r>
          </w:p>
          <w:p w:rsidR="00250772" w:rsidRPr="00D649D6" w:rsidRDefault="00250772" w:rsidP="004117C1">
            <w:pPr>
              <w:rPr>
                <w:sz w:val="24"/>
                <w:szCs w:val="24"/>
              </w:rPr>
            </w:pPr>
            <w:r w:rsidRPr="00D649D6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Полевая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Pr="001322E0" w:rsidRDefault="00250772" w:rsidP="004117C1">
            <w:pPr>
              <w:jc w:val="center"/>
              <w:rPr>
                <w:sz w:val="24"/>
                <w:szCs w:val="24"/>
              </w:rPr>
            </w:pPr>
            <w:r w:rsidRPr="001322E0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772" w:rsidRDefault="00250772" w:rsidP="004117C1">
            <w:pPr>
              <w:jc w:val="center"/>
            </w:pPr>
            <w:r w:rsidRPr="00614AD2">
              <w:rPr>
                <w:sz w:val="24"/>
                <w:szCs w:val="24"/>
              </w:rPr>
              <w:t xml:space="preserve">56 240 816 ОП МП 1 - </w:t>
            </w:r>
            <w:r>
              <w:rPr>
                <w:sz w:val="24"/>
                <w:szCs w:val="24"/>
              </w:rPr>
              <w:t>30</w:t>
            </w:r>
          </w:p>
        </w:tc>
      </w:tr>
    </w:tbl>
    <w:p w:rsidR="00250772" w:rsidRPr="004117C1" w:rsidRDefault="00250772" w:rsidP="004117C1">
      <w:pPr>
        <w:jc w:val="right"/>
        <w:rPr>
          <w:sz w:val="28"/>
          <w:szCs w:val="28"/>
        </w:rPr>
      </w:pPr>
      <w:r w:rsidRPr="004117C1">
        <w:rPr>
          <w:sz w:val="28"/>
          <w:szCs w:val="28"/>
        </w:rPr>
        <w:t>».</w:t>
      </w:r>
    </w:p>
    <w:p w:rsidR="00250772" w:rsidRDefault="00250772" w:rsidP="004117C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:rsidR="00250772" w:rsidRPr="001F72D7" w:rsidRDefault="00250772" w:rsidP="0065784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51A8">
        <w:rPr>
          <w:sz w:val="28"/>
          <w:szCs w:val="28"/>
        </w:rPr>
        <w:t xml:space="preserve">. </w:t>
      </w:r>
      <w:r w:rsidRPr="001F72D7">
        <w:rPr>
          <w:sz w:val="28"/>
          <w:szCs w:val="28"/>
        </w:rPr>
        <w:t xml:space="preserve">Контроль за исполнением настоящего постановления возложить на главу администрации </w:t>
      </w:r>
      <w:r>
        <w:rPr>
          <w:sz w:val="28"/>
          <w:szCs w:val="28"/>
        </w:rPr>
        <w:t>Посельского</w:t>
      </w:r>
      <w:r w:rsidRPr="001F72D7">
        <w:rPr>
          <w:sz w:val="28"/>
          <w:szCs w:val="28"/>
        </w:rPr>
        <w:t xml:space="preserve"> сельсовета Кузнецкого района Пензенской области.</w:t>
      </w:r>
    </w:p>
    <w:p w:rsidR="00250772" w:rsidRDefault="00250772" w:rsidP="0065784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50772" w:rsidRPr="001F72D7" w:rsidRDefault="00250772" w:rsidP="0065784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50772" w:rsidRPr="001F72D7" w:rsidRDefault="00250772" w:rsidP="006578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 w:rsidRPr="001F72D7"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>Посельского</w:t>
      </w:r>
      <w:r w:rsidRPr="001F72D7">
        <w:rPr>
          <w:sz w:val="28"/>
          <w:szCs w:val="28"/>
        </w:rPr>
        <w:t xml:space="preserve"> сельсовета </w:t>
      </w:r>
    </w:p>
    <w:p w:rsidR="00250772" w:rsidRPr="001322E0" w:rsidRDefault="00250772" w:rsidP="004117C1">
      <w:pPr>
        <w:widowControl w:val="0"/>
        <w:autoSpaceDE w:val="0"/>
        <w:autoSpaceDN w:val="0"/>
        <w:adjustRightInd w:val="0"/>
      </w:pPr>
      <w:r w:rsidRPr="001F72D7">
        <w:rPr>
          <w:sz w:val="28"/>
          <w:szCs w:val="28"/>
        </w:rPr>
        <w:t xml:space="preserve">Кузнецкого района Пензенской области  </w:t>
      </w:r>
      <w:r>
        <w:rPr>
          <w:sz w:val="28"/>
          <w:szCs w:val="28"/>
        </w:rPr>
        <w:t xml:space="preserve">                                       А.Н.Дермелев</w:t>
      </w:r>
    </w:p>
    <w:sectPr w:rsidR="00250772" w:rsidRPr="001322E0" w:rsidSect="004117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39E7"/>
    <w:multiLevelType w:val="hybridMultilevel"/>
    <w:tmpl w:val="4A0E65EE"/>
    <w:lvl w:ilvl="0" w:tplc="EEC0C03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1D342F"/>
    <w:multiLevelType w:val="hybridMultilevel"/>
    <w:tmpl w:val="4A0E65EE"/>
    <w:lvl w:ilvl="0" w:tplc="EEC0C03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51A8"/>
    <w:rsid w:val="00090298"/>
    <w:rsid w:val="00096CDD"/>
    <w:rsid w:val="000A2A30"/>
    <w:rsid w:val="0010740E"/>
    <w:rsid w:val="001322E0"/>
    <w:rsid w:val="00145806"/>
    <w:rsid w:val="0019618A"/>
    <w:rsid w:val="001E420B"/>
    <w:rsid w:val="001F72D7"/>
    <w:rsid w:val="00200C23"/>
    <w:rsid w:val="002268AC"/>
    <w:rsid w:val="00250772"/>
    <w:rsid w:val="002613B2"/>
    <w:rsid w:val="0027704F"/>
    <w:rsid w:val="00283B90"/>
    <w:rsid w:val="002A5ADB"/>
    <w:rsid w:val="002A7E7F"/>
    <w:rsid w:val="002F2C14"/>
    <w:rsid w:val="002F2E0B"/>
    <w:rsid w:val="00304DBC"/>
    <w:rsid w:val="00327BEC"/>
    <w:rsid w:val="003451A8"/>
    <w:rsid w:val="00346849"/>
    <w:rsid w:val="0036403E"/>
    <w:rsid w:val="003D7EE7"/>
    <w:rsid w:val="004117C1"/>
    <w:rsid w:val="00412141"/>
    <w:rsid w:val="004358E4"/>
    <w:rsid w:val="00436EF7"/>
    <w:rsid w:val="004957DE"/>
    <w:rsid w:val="004C38FF"/>
    <w:rsid w:val="004E521A"/>
    <w:rsid w:val="005546D5"/>
    <w:rsid w:val="00565675"/>
    <w:rsid w:val="00567389"/>
    <w:rsid w:val="005E21F6"/>
    <w:rsid w:val="00614AD2"/>
    <w:rsid w:val="00615ACA"/>
    <w:rsid w:val="00657844"/>
    <w:rsid w:val="0066692E"/>
    <w:rsid w:val="00684A80"/>
    <w:rsid w:val="006F5CCD"/>
    <w:rsid w:val="00721BA2"/>
    <w:rsid w:val="00722A49"/>
    <w:rsid w:val="00724DB3"/>
    <w:rsid w:val="00781CD5"/>
    <w:rsid w:val="008661F7"/>
    <w:rsid w:val="00876BFC"/>
    <w:rsid w:val="008B1703"/>
    <w:rsid w:val="008D1032"/>
    <w:rsid w:val="008E36DD"/>
    <w:rsid w:val="009506EB"/>
    <w:rsid w:val="00995B2E"/>
    <w:rsid w:val="009E6096"/>
    <w:rsid w:val="009F1C95"/>
    <w:rsid w:val="009F6071"/>
    <w:rsid w:val="00A26FA7"/>
    <w:rsid w:val="00A83472"/>
    <w:rsid w:val="00AC667E"/>
    <w:rsid w:val="00B22B3B"/>
    <w:rsid w:val="00B64C2B"/>
    <w:rsid w:val="00BE4913"/>
    <w:rsid w:val="00C11DDE"/>
    <w:rsid w:val="00C26000"/>
    <w:rsid w:val="00C62531"/>
    <w:rsid w:val="00C86D81"/>
    <w:rsid w:val="00CA34C4"/>
    <w:rsid w:val="00CE0B68"/>
    <w:rsid w:val="00D649D6"/>
    <w:rsid w:val="00DF0AD7"/>
    <w:rsid w:val="00E11B28"/>
    <w:rsid w:val="00E14C2F"/>
    <w:rsid w:val="00EC1A75"/>
    <w:rsid w:val="00EC2395"/>
    <w:rsid w:val="00F04FB3"/>
    <w:rsid w:val="00F33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1A8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451A8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451A8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2F2C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F2C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11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2896839FDE95AF60E11ACF38D0F708807F3B6C0335B13FCC21A34316164461D9CB7C6F9997742A4E9A7A58t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2896839FDE95AF60E104C22EBCA90787736764023FE5609E27F41C4610112199CD292CDD9A7452tD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22896839FDE95AF60E104C22EBCA907807566620336B86A967EF81E411F4E369E84252DDD9A752C54t9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307</TotalTime>
  <Pages>3</Pages>
  <Words>618</Words>
  <Characters>3527</Characters>
  <Application>Microsoft Office Outlook</Application>
  <DocSecurity>0</DocSecurity>
  <Lines>0</Lines>
  <Paragraphs>0</Paragraphs>
  <ScaleCrop>false</ScaleCrop>
  <Company>отдел по земельным отношениям и имуществу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Лапин</dc:creator>
  <cp:keywords/>
  <dc:description/>
  <cp:lastModifiedBy>111</cp:lastModifiedBy>
  <cp:revision>8</cp:revision>
  <cp:lastPrinted>2020-04-13T12:03:00Z</cp:lastPrinted>
  <dcterms:created xsi:type="dcterms:W3CDTF">2020-04-13T14:40:00Z</dcterms:created>
  <dcterms:modified xsi:type="dcterms:W3CDTF">2020-08-20T07:41:00Z</dcterms:modified>
</cp:coreProperties>
</file>